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213C6A" w:rsidRPr="00E26521">
        <w:tc>
          <w:tcPr>
            <w:tcW w:w="3190" w:type="dxa"/>
          </w:tcPr>
          <w:p w:rsidR="00213C6A" w:rsidRPr="00E26521" w:rsidRDefault="00213C6A" w:rsidP="000B7422">
            <w:pPr>
              <w:pStyle w:val="NoSpacing"/>
              <w:rPr>
                <w:sz w:val="11"/>
                <w:szCs w:val="11"/>
              </w:rPr>
            </w:pPr>
            <w:r w:rsidRPr="00E26521">
              <w:rPr>
                <w:b/>
                <w:sz w:val="11"/>
                <w:szCs w:val="11"/>
                <w:u w:val="single"/>
              </w:rPr>
              <w:t>1. Предмет макроэк-ой теории, ее общая хар-ка</w:t>
            </w:r>
            <w:r w:rsidRPr="00E26521">
              <w:rPr>
                <w:b/>
                <w:sz w:val="11"/>
                <w:szCs w:val="11"/>
              </w:rPr>
              <w:t>.</w:t>
            </w:r>
            <w:r w:rsidRPr="00E26521">
              <w:rPr>
                <w:sz w:val="11"/>
                <w:szCs w:val="11"/>
              </w:rPr>
              <w:t xml:space="preserve"> </w:t>
            </w:r>
            <w:r w:rsidRPr="00E26521">
              <w:rPr>
                <w:b/>
                <w:sz w:val="11"/>
                <w:szCs w:val="11"/>
                <w:u w:val="single"/>
              </w:rPr>
              <w:t>Макроэк-ка</w:t>
            </w:r>
            <w:r w:rsidRPr="00E26521">
              <w:rPr>
                <w:sz w:val="11"/>
                <w:szCs w:val="11"/>
              </w:rPr>
              <w:t xml:space="preserve"> – раздел экон-ой теории (– эк.система в целом), </w:t>
            </w:r>
            <w:r w:rsidRPr="00E26521">
              <w:rPr>
                <w:sz w:val="11"/>
                <w:szCs w:val="11"/>
                <w:u w:val="single"/>
              </w:rPr>
              <w:t>предметом изучения</w:t>
            </w:r>
            <w:r w:rsidRPr="00E26521">
              <w:rPr>
                <w:sz w:val="11"/>
                <w:szCs w:val="11"/>
              </w:rPr>
              <w:t xml:space="preserve"> к-ого явл. нац-ое хоз-во; </w:t>
            </w:r>
            <w:r w:rsidRPr="00E26521">
              <w:rPr>
                <w:sz w:val="11"/>
                <w:szCs w:val="11"/>
                <w:u w:val="single"/>
              </w:rPr>
              <w:t>занимается</w:t>
            </w:r>
            <w:r w:rsidRPr="00E26521">
              <w:rPr>
                <w:sz w:val="11"/>
                <w:szCs w:val="11"/>
              </w:rPr>
              <w:t xml:space="preserve"> вопросами оптимизации нац.эк-ки. Целый ряд проблем, имеющих место в рын.эк-ке, таких, как инфляция, безработица, отношения гос-ва и рынка и пр., нельзя понять, рассматривая только поведение отдельных субъектов. Их сущность и условия проявления можно понять, только рассматривая нац.хоз-во как единое целое, имеющее свою структуру, цели и результаты развития. Макроэк-ка  находится в прямой завис-ти с микроэк-ой; </w:t>
            </w:r>
            <w:r w:rsidRPr="00E26521">
              <w:rPr>
                <w:sz w:val="11"/>
                <w:szCs w:val="11"/>
                <w:u w:val="single"/>
              </w:rPr>
              <w:t>ее задача состоит</w:t>
            </w:r>
            <w:r w:rsidRPr="00E26521">
              <w:rPr>
                <w:sz w:val="11"/>
                <w:szCs w:val="11"/>
              </w:rPr>
              <w:t xml:space="preserve"> в установлении и объяснении глубинных причин роста/падения спроса или предложения вообще, подъема или спада нац.эк-ки, влияния инфляции на уровень общей занятости и объем произ-ва общественного продукта, на другие экон-ие факторы.</w:t>
            </w:r>
          </w:p>
          <w:p w:rsidR="00213C6A" w:rsidRPr="00E26521" w:rsidRDefault="00213C6A" w:rsidP="0037180A">
            <w:pPr>
              <w:ind w:firstLine="180"/>
              <w:rPr>
                <w:sz w:val="11"/>
                <w:szCs w:val="11"/>
              </w:rPr>
            </w:pPr>
            <w:r w:rsidRPr="00E26521">
              <w:rPr>
                <w:sz w:val="11"/>
                <w:szCs w:val="11"/>
                <w:u w:val="single"/>
              </w:rPr>
              <w:t>Нац.хоз-во представлено</w:t>
            </w:r>
            <w:r w:rsidRPr="00E26521">
              <w:rPr>
                <w:sz w:val="11"/>
                <w:szCs w:val="11"/>
              </w:rPr>
              <w:t xml:space="preserve"> опр-ыми экон-ими субъектами: </w:t>
            </w:r>
            <w:r w:rsidRPr="00E26521">
              <w:rPr>
                <w:i/>
                <w:sz w:val="11"/>
                <w:szCs w:val="11"/>
              </w:rPr>
              <w:t>домохоз-во; бизнес; гос-во; мировое хоз-во.</w:t>
            </w:r>
            <w:r w:rsidRPr="00E26521">
              <w:rPr>
                <w:sz w:val="11"/>
                <w:szCs w:val="11"/>
              </w:rPr>
              <w:t xml:space="preserve"> Где </w:t>
            </w:r>
            <w:r w:rsidRPr="00E26521">
              <w:rPr>
                <w:b/>
                <w:sz w:val="11"/>
                <w:szCs w:val="11"/>
              </w:rPr>
              <w:t>Мир.хоз-во</w:t>
            </w:r>
            <w:r w:rsidRPr="00E26521">
              <w:rPr>
                <w:sz w:val="11"/>
                <w:szCs w:val="11"/>
              </w:rPr>
              <w:t xml:space="preserve"> – совок-ть заруб-ых произв-лей имп-ой продукции на нац-ый рынок и заруб-ых потребителей нац.продукции.</w:t>
            </w:r>
          </w:p>
          <w:p w:rsidR="00213C6A" w:rsidRPr="00E26521" w:rsidRDefault="00213C6A" w:rsidP="0037180A">
            <w:pPr>
              <w:ind w:firstLine="180"/>
              <w:rPr>
                <w:sz w:val="11"/>
                <w:szCs w:val="11"/>
              </w:rPr>
            </w:pPr>
            <w:r w:rsidRPr="00E26521">
              <w:rPr>
                <w:sz w:val="11"/>
                <w:szCs w:val="11"/>
              </w:rPr>
              <w:t xml:space="preserve">Если </w:t>
            </w:r>
            <w:r w:rsidRPr="00E26521">
              <w:rPr>
                <w:sz w:val="11"/>
                <w:szCs w:val="11"/>
                <w:u w:val="single"/>
              </w:rPr>
              <w:t>микроэк-ка изучает</w:t>
            </w:r>
            <w:r w:rsidRPr="00E26521">
              <w:rPr>
                <w:sz w:val="11"/>
                <w:szCs w:val="11"/>
              </w:rPr>
              <w:t xml:space="preserve"> </w:t>
            </w:r>
            <w:r w:rsidRPr="00E26521">
              <w:rPr>
                <w:i/>
                <w:sz w:val="11"/>
                <w:szCs w:val="11"/>
              </w:rPr>
              <w:t>поведение отдельного экон-ого субъекта или взаимосвязь м/д отд. субъектами на рынке отд. товара</w:t>
            </w:r>
            <w:r w:rsidRPr="00E26521">
              <w:rPr>
                <w:sz w:val="11"/>
                <w:szCs w:val="11"/>
              </w:rPr>
              <w:t xml:space="preserve">, то </w:t>
            </w:r>
            <w:r w:rsidRPr="00E26521">
              <w:rPr>
                <w:sz w:val="11"/>
                <w:szCs w:val="11"/>
                <w:u w:val="single"/>
              </w:rPr>
              <w:t>макроэк-ка изучает</w:t>
            </w:r>
            <w:r w:rsidRPr="00E26521">
              <w:rPr>
                <w:sz w:val="11"/>
                <w:szCs w:val="11"/>
              </w:rPr>
              <w:t xml:space="preserve"> </w:t>
            </w:r>
            <w:r w:rsidRPr="00E26521">
              <w:rPr>
                <w:i/>
                <w:sz w:val="11"/>
                <w:szCs w:val="11"/>
              </w:rPr>
              <w:t xml:space="preserve">поведения всех экон-их субъектов и их совок-ое взаимодействие. </w:t>
            </w:r>
            <w:r w:rsidRPr="00E26521">
              <w:rPr>
                <w:sz w:val="11"/>
                <w:szCs w:val="11"/>
              </w:rPr>
              <w:t xml:space="preserve">Результат этого взаимодействия выражается </w:t>
            </w:r>
            <w:r w:rsidRPr="00E26521">
              <w:rPr>
                <w:b/>
                <w:i/>
                <w:sz w:val="11"/>
                <w:szCs w:val="11"/>
              </w:rPr>
              <w:t>совок-ыми или агрегированными показ-лями</w:t>
            </w:r>
            <w:r w:rsidRPr="00E26521">
              <w:rPr>
                <w:sz w:val="11"/>
                <w:szCs w:val="11"/>
              </w:rPr>
              <w:t xml:space="preserve"> (ВВП, величина нац.инвестиций, ур.инфляции (цены)).</w:t>
            </w:r>
          </w:p>
          <w:p w:rsidR="00213C6A" w:rsidRPr="00E26521" w:rsidRDefault="00213C6A" w:rsidP="0037180A">
            <w:pPr>
              <w:ind w:firstLine="180"/>
              <w:rPr>
                <w:sz w:val="11"/>
                <w:szCs w:val="11"/>
              </w:rPr>
            </w:pPr>
            <w:r w:rsidRPr="00E26521">
              <w:rPr>
                <w:sz w:val="11"/>
                <w:szCs w:val="11"/>
              </w:rPr>
              <w:t xml:space="preserve">Если </w:t>
            </w:r>
            <w:r w:rsidRPr="00E26521">
              <w:rPr>
                <w:b/>
                <w:sz w:val="11"/>
                <w:szCs w:val="11"/>
                <w:u w:val="single"/>
              </w:rPr>
              <w:t>целью отд.экон-ого субъекта</w:t>
            </w:r>
            <w:r w:rsidRPr="00E26521">
              <w:rPr>
                <w:sz w:val="11"/>
                <w:szCs w:val="11"/>
                <w:u w:val="single"/>
              </w:rPr>
              <w:t xml:space="preserve"> явл</w:t>
            </w:r>
            <w:r w:rsidRPr="00E26521">
              <w:rPr>
                <w:sz w:val="11"/>
                <w:szCs w:val="11"/>
              </w:rPr>
              <w:t xml:space="preserve">. максимизация </w:t>
            </w:r>
            <w:r w:rsidRPr="00E26521">
              <w:rPr>
                <w:b/>
                <w:i/>
                <w:sz w:val="11"/>
                <w:szCs w:val="11"/>
              </w:rPr>
              <w:t>личного</w:t>
            </w:r>
            <w:r w:rsidRPr="00E26521">
              <w:rPr>
                <w:sz w:val="11"/>
                <w:szCs w:val="11"/>
              </w:rPr>
              <w:t xml:space="preserve"> благосостояния, то </w:t>
            </w:r>
            <w:r w:rsidRPr="00E26521">
              <w:rPr>
                <w:b/>
                <w:sz w:val="11"/>
                <w:szCs w:val="11"/>
                <w:u w:val="single"/>
              </w:rPr>
              <w:t>целью нац.эк-ки</w:t>
            </w:r>
            <w:r w:rsidRPr="00E26521">
              <w:rPr>
                <w:sz w:val="11"/>
                <w:szCs w:val="11"/>
                <w:u w:val="single"/>
              </w:rPr>
              <w:t xml:space="preserve"> явл</w:t>
            </w:r>
            <w:r w:rsidRPr="00E26521">
              <w:rPr>
                <w:sz w:val="11"/>
                <w:szCs w:val="11"/>
              </w:rPr>
              <w:t xml:space="preserve">. максимизация </w:t>
            </w:r>
            <w:r w:rsidRPr="00E26521">
              <w:rPr>
                <w:b/>
                <w:i/>
                <w:sz w:val="11"/>
                <w:szCs w:val="11"/>
              </w:rPr>
              <w:t>общественного</w:t>
            </w:r>
            <w:r w:rsidRPr="00E26521">
              <w:rPr>
                <w:sz w:val="11"/>
                <w:szCs w:val="11"/>
              </w:rPr>
              <w:t xml:space="preserve"> (нац-ого) благосостояния. В рамках обществ. благосостояния </w:t>
            </w:r>
            <w:r w:rsidRPr="00E26521">
              <w:rPr>
                <w:sz w:val="11"/>
                <w:szCs w:val="11"/>
                <w:u w:val="single"/>
              </w:rPr>
              <w:t xml:space="preserve">выделяют </w:t>
            </w:r>
            <w:r w:rsidRPr="00E26521">
              <w:rPr>
                <w:b/>
                <w:sz w:val="11"/>
                <w:szCs w:val="11"/>
                <w:u w:val="single"/>
              </w:rPr>
              <w:t>3 осн. макроэк-ие задачи (цели)</w:t>
            </w:r>
            <w:r w:rsidRPr="00E26521">
              <w:rPr>
                <w:sz w:val="11"/>
                <w:szCs w:val="11"/>
              </w:rPr>
              <w:t>:</w:t>
            </w:r>
          </w:p>
          <w:p w:rsidR="00213C6A" w:rsidRPr="00E26521" w:rsidRDefault="00213C6A" w:rsidP="0037180A">
            <w:pPr>
              <w:ind w:firstLine="180"/>
              <w:rPr>
                <w:sz w:val="11"/>
                <w:szCs w:val="11"/>
              </w:rPr>
            </w:pPr>
            <w:r w:rsidRPr="00E26521">
              <w:rPr>
                <w:sz w:val="11"/>
                <w:szCs w:val="11"/>
              </w:rPr>
              <w:tab/>
            </w:r>
            <w:r w:rsidRPr="00E26521">
              <w:rPr>
                <w:b/>
                <w:sz w:val="11"/>
                <w:szCs w:val="11"/>
              </w:rPr>
              <w:t>1-</w:t>
            </w:r>
            <w:r w:rsidRPr="00E26521">
              <w:rPr>
                <w:i/>
                <w:sz w:val="11"/>
                <w:szCs w:val="11"/>
              </w:rPr>
              <w:t>достижение устойчивого экон-ого роста</w:t>
            </w:r>
            <w:r w:rsidRPr="00E26521">
              <w:rPr>
                <w:sz w:val="11"/>
                <w:szCs w:val="11"/>
              </w:rPr>
              <w:t xml:space="preserve"> </w:t>
            </w:r>
          </w:p>
          <w:p w:rsidR="00213C6A" w:rsidRPr="00E26521" w:rsidRDefault="00213C6A" w:rsidP="0037180A">
            <w:pPr>
              <w:ind w:firstLine="720"/>
              <w:rPr>
                <w:sz w:val="11"/>
                <w:szCs w:val="11"/>
              </w:rPr>
            </w:pPr>
            <w:r w:rsidRPr="00E26521">
              <w:rPr>
                <w:b/>
                <w:sz w:val="11"/>
                <w:szCs w:val="11"/>
              </w:rPr>
              <w:t>2-</w:t>
            </w:r>
            <w:r w:rsidRPr="00E26521">
              <w:rPr>
                <w:i/>
                <w:sz w:val="11"/>
                <w:szCs w:val="11"/>
              </w:rPr>
              <w:t>минимизация уровня инфляций</w:t>
            </w:r>
            <w:r w:rsidRPr="00E26521">
              <w:rPr>
                <w:sz w:val="11"/>
                <w:szCs w:val="11"/>
              </w:rPr>
              <w:t xml:space="preserve">, т.е. минимизация роста цен. </w:t>
            </w:r>
          </w:p>
          <w:p w:rsidR="00213C6A" w:rsidRPr="00E26521" w:rsidRDefault="00213C6A" w:rsidP="0037180A">
            <w:pPr>
              <w:ind w:firstLine="720"/>
              <w:rPr>
                <w:sz w:val="11"/>
                <w:szCs w:val="11"/>
              </w:rPr>
            </w:pPr>
            <w:r w:rsidRPr="00E26521">
              <w:rPr>
                <w:b/>
                <w:sz w:val="11"/>
                <w:szCs w:val="11"/>
              </w:rPr>
              <w:t>3-</w:t>
            </w:r>
            <w:r w:rsidRPr="00E26521">
              <w:rPr>
                <w:i/>
                <w:sz w:val="11"/>
                <w:szCs w:val="11"/>
              </w:rPr>
              <w:t>обеспечение полной занятости</w:t>
            </w:r>
            <w:r w:rsidRPr="00E26521">
              <w:rPr>
                <w:sz w:val="11"/>
                <w:szCs w:val="11"/>
              </w:rPr>
              <w:t xml:space="preserve"> </w:t>
            </w:r>
          </w:p>
          <w:p w:rsidR="00213C6A" w:rsidRPr="00E26521" w:rsidRDefault="00213C6A" w:rsidP="0037180A">
            <w:pPr>
              <w:ind w:firstLine="180"/>
              <w:rPr>
                <w:sz w:val="11"/>
                <w:szCs w:val="11"/>
              </w:rPr>
            </w:pPr>
            <w:r w:rsidRPr="00E26521">
              <w:rPr>
                <w:sz w:val="11"/>
                <w:szCs w:val="11"/>
              </w:rPr>
              <w:t xml:space="preserve">М/д этими целями сущ-ет противоречивая связь: экон-ий рост сопровождается снижением безраб-цы и ростом цен (инфл.), что объясняется тем, что когда эк-ка нах-ится на подъеме, возрастают доходы и соответ-но спрос со стороны всех экон-их субъектов. Рост совок-ого спроса ведет к подорожанию как экон-их р-сов, так и эк.благ, т.е. к инфляции.  </w:t>
            </w:r>
            <w:r w:rsidRPr="00E26521">
              <w:rPr>
                <w:sz w:val="11"/>
                <w:szCs w:val="10"/>
                <w:lang w:val="en-US"/>
              </w:rPr>
              <w:sym w:font="Wingdings" w:char="F0E0"/>
            </w:r>
            <w:r w:rsidRPr="00E26521">
              <w:rPr>
                <w:sz w:val="11"/>
                <w:szCs w:val="11"/>
              </w:rPr>
              <w:t xml:space="preserve"> поэтому правит-ву любой страны приходится выбирать приоритетное направление макроэк-ой пол-ки, либо обеспечение экон-ого роста и снижение безраб-цы при допущении роста цен, либо сниж. темпов инфляции при сокращении эк.роста и повышении ур.безраб-цы.</w:t>
            </w:r>
          </w:p>
          <w:p w:rsidR="00213C6A" w:rsidRPr="00E26521" w:rsidRDefault="00213C6A" w:rsidP="0037180A">
            <w:pPr>
              <w:ind w:firstLine="180"/>
              <w:rPr>
                <w:sz w:val="11"/>
                <w:szCs w:val="11"/>
              </w:rPr>
            </w:pPr>
            <w:r w:rsidRPr="00E26521">
              <w:rPr>
                <w:sz w:val="11"/>
                <w:szCs w:val="11"/>
              </w:rPr>
              <w:t xml:space="preserve">Выбор тех или иных целей связан с </w:t>
            </w:r>
            <w:r w:rsidRPr="00E26521">
              <w:rPr>
                <w:b/>
                <w:sz w:val="11"/>
                <w:szCs w:val="11"/>
                <w:u w:val="single"/>
              </w:rPr>
              <w:t>осн. теоретич-ими концепциями современной эк-ки</w:t>
            </w:r>
            <w:r w:rsidRPr="00E26521">
              <w:rPr>
                <w:sz w:val="11"/>
                <w:szCs w:val="11"/>
              </w:rPr>
              <w:t>:</w:t>
            </w:r>
          </w:p>
          <w:p w:rsidR="00213C6A" w:rsidRPr="00E26521" w:rsidRDefault="00213C6A" w:rsidP="0037180A">
            <w:pPr>
              <w:ind w:firstLine="180"/>
              <w:rPr>
                <w:sz w:val="11"/>
                <w:szCs w:val="11"/>
              </w:rPr>
            </w:pPr>
            <w:r w:rsidRPr="00E26521">
              <w:rPr>
                <w:sz w:val="11"/>
                <w:szCs w:val="10"/>
                <w:lang w:val="en-US"/>
              </w:rPr>
              <w:sym w:font="Wingdings" w:char="F0E0"/>
            </w:r>
            <w:r w:rsidRPr="00E26521">
              <w:rPr>
                <w:sz w:val="11"/>
                <w:szCs w:val="11"/>
              </w:rPr>
              <w:t xml:space="preserve"> сторонники классической (неоклассической) ориентируются на решение проблем инфляции. (денежн. з-ны и т.д.)</w:t>
            </w:r>
          </w:p>
          <w:p w:rsidR="00213C6A" w:rsidRPr="00E26521" w:rsidRDefault="00213C6A" w:rsidP="0037180A">
            <w:pPr>
              <w:ind w:firstLine="180"/>
              <w:rPr>
                <w:sz w:val="11"/>
                <w:szCs w:val="11"/>
              </w:rPr>
            </w:pPr>
            <w:r w:rsidRPr="00E26521">
              <w:rPr>
                <w:sz w:val="11"/>
                <w:szCs w:val="10"/>
                <w:lang w:val="en-US"/>
              </w:rPr>
              <w:sym w:font="Wingdings" w:char="F0E0"/>
            </w:r>
            <w:r w:rsidRPr="00E26521">
              <w:rPr>
                <w:sz w:val="11"/>
                <w:szCs w:val="11"/>
              </w:rPr>
              <w:t xml:space="preserve">  сторонники кейнсианской (неокейнсианской) – на решение проблем экон-ого роста и безраб-цы.</w:t>
            </w:r>
          </w:p>
          <w:p w:rsidR="00213C6A" w:rsidRPr="00E26521" w:rsidRDefault="00213C6A" w:rsidP="0037180A">
            <w:pPr>
              <w:ind w:firstLine="180"/>
              <w:rPr>
                <w:sz w:val="11"/>
                <w:szCs w:val="11"/>
              </w:rPr>
            </w:pPr>
            <w:r w:rsidRPr="00E26521">
              <w:rPr>
                <w:sz w:val="11"/>
                <w:szCs w:val="11"/>
              </w:rPr>
              <w:t>Наряду с основными целями, в кач. макроэк-их задач м/б опр-ны напр., осущ-ие эффективной внеш. эк. пол-ки (защита окруж.среды) достижение справедливого распределения доходов.</w:t>
            </w:r>
          </w:p>
          <w:p w:rsidR="00213C6A" w:rsidRPr="00E26521" w:rsidRDefault="00213C6A">
            <w:pPr>
              <w:rPr>
                <w:sz w:val="11"/>
                <w:szCs w:val="11"/>
              </w:rPr>
            </w:pPr>
          </w:p>
        </w:tc>
        <w:tc>
          <w:tcPr>
            <w:tcW w:w="3190" w:type="dxa"/>
          </w:tcPr>
          <w:p w:rsidR="00213C6A" w:rsidRPr="00E26521" w:rsidRDefault="00213C6A" w:rsidP="0037180A">
            <w:pPr>
              <w:tabs>
                <w:tab w:val="left" w:pos="180"/>
              </w:tabs>
              <w:rPr>
                <w:b/>
                <w:sz w:val="10"/>
                <w:szCs w:val="10"/>
                <w:u w:val="single"/>
              </w:rPr>
            </w:pPr>
            <w:r w:rsidRPr="00E26521">
              <w:rPr>
                <w:b/>
                <w:sz w:val="10"/>
                <w:szCs w:val="10"/>
                <w:u w:val="single"/>
              </w:rPr>
              <w:t xml:space="preserve">2. Финансовые отношения и финансовая система. Функции финансов. </w:t>
            </w:r>
          </w:p>
          <w:p w:rsidR="00213C6A" w:rsidRPr="00E26521" w:rsidRDefault="00213C6A" w:rsidP="0037180A">
            <w:pPr>
              <w:tabs>
                <w:tab w:val="left" w:pos="180"/>
              </w:tabs>
              <w:rPr>
                <w:sz w:val="10"/>
                <w:szCs w:val="10"/>
              </w:rPr>
            </w:pPr>
            <w:r w:rsidRPr="00E26521">
              <w:rPr>
                <w:b/>
                <w:sz w:val="10"/>
                <w:szCs w:val="10"/>
                <w:u w:val="single"/>
              </w:rPr>
              <w:t>Финансовые отношения</w:t>
            </w:r>
            <w:r w:rsidRPr="00E26521">
              <w:rPr>
                <w:sz w:val="10"/>
                <w:szCs w:val="10"/>
              </w:rPr>
              <w:t xml:space="preserve"> – отношения, к-ые складываются по поводу движения финансовых р-сов. Фин. р-сы – деньги, ценные бумаги, иностранная валюта, банковские кредиты и т.д. </w:t>
            </w:r>
          </w:p>
          <w:p w:rsidR="00213C6A" w:rsidRPr="00E26521" w:rsidRDefault="00213C6A" w:rsidP="0037180A">
            <w:pPr>
              <w:tabs>
                <w:tab w:val="left" w:pos="180"/>
              </w:tabs>
              <w:ind w:firstLine="180"/>
              <w:rPr>
                <w:sz w:val="10"/>
                <w:szCs w:val="10"/>
              </w:rPr>
            </w:pPr>
            <w:r w:rsidRPr="00E26521">
              <w:rPr>
                <w:sz w:val="10"/>
                <w:szCs w:val="10"/>
              </w:rPr>
              <w:t xml:space="preserve">Способом орг-ции движения финансов явл. </w:t>
            </w:r>
            <w:r w:rsidRPr="00E26521">
              <w:rPr>
                <w:i/>
                <w:sz w:val="10"/>
                <w:szCs w:val="10"/>
              </w:rPr>
              <w:t>финансовый рынок.</w:t>
            </w:r>
          </w:p>
          <w:p w:rsidR="00213C6A" w:rsidRPr="00E26521" w:rsidRDefault="00213C6A" w:rsidP="0037180A">
            <w:pPr>
              <w:tabs>
                <w:tab w:val="left" w:pos="180"/>
              </w:tabs>
              <w:ind w:firstLine="180"/>
              <w:rPr>
                <w:sz w:val="10"/>
                <w:szCs w:val="10"/>
              </w:rPr>
            </w:pPr>
            <w:r w:rsidRPr="00E26521">
              <w:rPr>
                <w:sz w:val="10"/>
                <w:szCs w:val="10"/>
                <w:u w:val="single"/>
              </w:rPr>
              <w:t>Субъекты фин.рынка</w:t>
            </w:r>
            <w:r w:rsidRPr="00E26521">
              <w:rPr>
                <w:sz w:val="10"/>
                <w:szCs w:val="10"/>
              </w:rPr>
              <w:t>: гос-во, предприятие, домохоз-ва, различные фин.посредники (банки, страх.компании, пенс.фонды)</w:t>
            </w:r>
          </w:p>
          <w:p w:rsidR="00213C6A" w:rsidRPr="00E26521" w:rsidRDefault="00213C6A" w:rsidP="0037180A">
            <w:pPr>
              <w:tabs>
                <w:tab w:val="left" w:pos="180"/>
              </w:tabs>
              <w:ind w:firstLine="180"/>
              <w:rPr>
                <w:sz w:val="10"/>
                <w:szCs w:val="10"/>
              </w:rPr>
            </w:pPr>
            <w:r w:rsidRPr="00E26521">
              <w:rPr>
                <w:i/>
                <w:sz w:val="10"/>
                <w:szCs w:val="10"/>
              </w:rPr>
              <w:t xml:space="preserve">Гос.финансы </w:t>
            </w:r>
            <w:r w:rsidRPr="00E26521">
              <w:rPr>
                <w:sz w:val="10"/>
                <w:szCs w:val="10"/>
              </w:rPr>
              <w:t xml:space="preserve">– важнейшая часть фин.отношений об-ва. Они связаны с формированием и использованием гос денеж фондов. </w:t>
            </w:r>
            <w:r w:rsidRPr="00E26521">
              <w:rPr>
                <w:b/>
                <w:sz w:val="10"/>
                <w:szCs w:val="10"/>
                <w:u w:val="single"/>
              </w:rPr>
              <w:t>Финансы м/быть</w:t>
            </w:r>
            <w:r w:rsidRPr="00E26521">
              <w:rPr>
                <w:sz w:val="10"/>
                <w:szCs w:val="10"/>
              </w:rPr>
              <w:t>:</w:t>
            </w:r>
          </w:p>
          <w:p w:rsidR="00213C6A" w:rsidRPr="00E26521" w:rsidRDefault="00213C6A" w:rsidP="0037180A">
            <w:pPr>
              <w:tabs>
                <w:tab w:val="left" w:pos="180"/>
              </w:tabs>
              <w:ind w:firstLine="180"/>
              <w:rPr>
                <w:sz w:val="10"/>
                <w:szCs w:val="10"/>
              </w:rPr>
            </w:pPr>
            <w:r w:rsidRPr="00E26521">
              <w:rPr>
                <w:b/>
                <w:sz w:val="10"/>
                <w:szCs w:val="10"/>
              </w:rPr>
              <w:t>1-</w:t>
            </w:r>
            <w:r w:rsidRPr="00E26521">
              <w:rPr>
                <w:sz w:val="10"/>
                <w:szCs w:val="10"/>
              </w:rPr>
              <w:t xml:space="preserve"> </w:t>
            </w:r>
            <w:r w:rsidRPr="00E26521">
              <w:rPr>
                <w:b/>
                <w:i/>
                <w:sz w:val="10"/>
                <w:szCs w:val="10"/>
              </w:rPr>
              <w:t>децентрализованными</w:t>
            </w:r>
            <w:r w:rsidRPr="00E26521">
              <w:rPr>
                <w:i/>
                <w:sz w:val="10"/>
                <w:szCs w:val="10"/>
              </w:rPr>
              <w:t xml:space="preserve"> (частные)</w:t>
            </w:r>
            <w:r w:rsidRPr="00E26521">
              <w:rPr>
                <w:sz w:val="10"/>
                <w:szCs w:val="10"/>
              </w:rPr>
              <w:t xml:space="preserve"> </w:t>
            </w:r>
            <w:r w:rsidRPr="00E26521">
              <w:rPr>
                <w:noProof/>
                <w:sz w:val="10"/>
                <w:szCs w:val="10"/>
              </w:rPr>
              <w:sym w:font="Wingdings" w:char="F0E0"/>
            </w:r>
            <w:r w:rsidRPr="00E26521">
              <w:rPr>
                <w:sz w:val="10"/>
                <w:szCs w:val="10"/>
              </w:rPr>
              <w:t xml:space="preserve"> выр-ют фин.отношения, к-ые возникают в ходе эк. деят-ти частных предприятий и обеспечивают процесс произ-ва и получения прибыли, они включают отношения: </w:t>
            </w:r>
          </w:p>
          <w:p w:rsidR="00213C6A" w:rsidRPr="00E26521" w:rsidRDefault="00213C6A" w:rsidP="0037180A">
            <w:pPr>
              <w:tabs>
                <w:tab w:val="left" w:pos="180"/>
              </w:tabs>
              <w:ind w:firstLine="180"/>
              <w:rPr>
                <w:sz w:val="10"/>
                <w:szCs w:val="10"/>
              </w:rPr>
            </w:pPr>
            <w:r w:rsidRPr="00E26521">
              <w:rPr>
                <w:sz w:val="10"/>
                <w:szCs w:val="10"/>
              </w:rPr>
              <w:t>–м/д предприятиями контрагентами – взаимные платежи, неустойки, взаимные инвестирования и т.д.</w:t>
            </w:r>
          </w:p>
          <w:p w:rsidR="00213C6A" w:rsidRPr="00E26521" w:rsidRDefault="00213C6A" w:rsidP="0037180A">
            <w:pPr>
              <w:tabs>
                <w:tab w:val="left" w:pos="180"/>
              </w:tabs>
              <w:ind w:firstLine="180"/>
              <w:rPr>
                <w:sz w:val="10"/>
                <w:szCs w:val="10"/>
              </w:rPr>
            </w:pPr>
            <w:r w:rsidRPr="00E26521">
              <w:rPr>
                <w:sz w:val="10"/>
                <w:szCs w:val="10"/>
              </w:rPr>
              <w:t>–м/д предприятиями и домохоз-вами – получение з/п и начисление премий работникам, инвестирование населением предприятий посредством паевых взносов и покупкой ценных бумаг</w:t>
            </w:r>
          </w:p>
          <w:p w:rsidR="00213C6A" w:rsidRPr="00E26521" w:rsidRDefault="00213C6A" w:rsidP="0037180A">
            <w:pPr>
              <w:tabs>
                <w:tab w:val="left" w:pos="180"/>
              </w:tabs>
              <w:ind w:firstLine="180"/>
              <w:rPr>
                <w:sz w:val="10"/>
                <w:szCs w:val="10"/>
              </w:rPr>
            </w:pPr>
            <w:r w:rsidRPr="00E26521">
              <w:rPr>
                <w:b/>
                <w:sz w:val="10"/>
                <w:szCs w:val="10"/>
              </w:rPr>
              <w:t>2-</w:t>
            </w:r>
            <w:r w:rsidRPr="00E26521">
              <w:rPr>
                <w:sz w:val="10"/>
                <w:szCs w:val="10"/>
              </w:rPr>
              <w:t xml:space="preserve"> </w:t>
            </w:r>
            <w:r w:rsidRPr="00E26521">
              <w:rPr>
                <w:b/>
                <w:i/>
                <w:sz w:val="10"/>
                <w:szCs w:val="10"/>
              </w:rPr>
              <w:t xml:space="preserve">централизованные </w:t>
            </w:r>
            <w:r w:rsidRPr="00E26521">
              <w:rPr>
                <w:i/>
                <w:sz w:val="10"/>
                <w:szCs w:val="10"/>
              </w:rPr>
              <w:t xml:space="preserve">(гос-ные) </w:t>
            </w:r>
            <w:r w:rsidRPr="00E26521">
              <w:rPr>
                <w:noProof/>
                <w:sz w:val="10"/>
                <w:szCs w:val="10"/>
              </w:rPr>
              <w:sym w:font="Wingdings" w:char="F0E0"/>
            </w:r>
            <w:r w:rsidRPr="00E26521">
              <w:rPr>
                <w:sz w:val="10"/>
                <w:szCs w:val="10"/>
              </w:rPr>
              <w:t xml:space="preserve"> выр-ют отношения м/д гос-вом и остальными субъектами по поводу формир-ия и распределения денежных ср-в, необходимых гос-ву; они включают отношения:</w:t>
            </w:r>
          </w:p>
          <w:p w:rsidR="00213C6A" w:rsidRPr="00E26521" w:rsidRDefault="00213C6A" w:rsidP="0037180A">
            <w:pPr>
              <w:tabs>
                <w:tab w:val="left" w:pos="180"/>
              </w:tabs>
              <w:ind w:firstLine="180"/>
              <w:rPr>
                <w:sz w:val="10"/>
                <w:szCs w:val="10"/>
              </w:rPr>
            </w:pPr>
            <w:r w:rsidRPr="00E26521">
              <w:rPr>
                <w:sz w:val="10"/>
                <w:szCs w:val="10"/>
              </w:rPr>
              <w:t>–м/д гос-вом и предприятиями: налоги, поступление арендной платы – предприятия гос-ву, а также предоставление льгот и осущ-ие прямого финансирования со стороны гос-ва.</w:t>
            </w:r>
          </w:p>
          <w:p w:rsidR="00213C6A" w:rsidRPr="00E26521" w:rsidRDefault="00213C6A" w:rsidP="0037180A">
            <w:pPr>
              <w:tabs>
                <w:tab w:val="left" w:pos="180"/>
              </w:tabs>
              <w:ind w:firstLine="180"/>
              <w:rPr>
                <w:sz w:val="10"/>
                <w:szCs w:val="10"/>
              </w:rPr>
            </w:pPr>
            <w:r w:rsidRPr="00E26521">
              <w:rPr>
                <w:sz w:val="10"/>
                <w:szCs w:val="10"/>
              </w:rPr>
              <w:t>–м/д гос-вом и домохоз-вами: уплата домохоз-вами налогов (подоходный налог) и получение трансфертных выплат от гос-ва.</w:t>
            </w:r>
          </w:p>
          <w:p w:rsidR="00213C6A" w:rsidRPr="00E26521" w:rsidRDefault="00213C6A" w:rsidP="0037180A">
            <w:pPr>
              <w:pStyle w:val="BodyTextIndent2"/>
              <w:tabs>
                <w:tab w:val="left" w:pos="180"/>
              </w:tabs>
              <w:rPr>
                <w:rFonts w:ascii="Times New Roman" w:hAnsi="Times New Roman"/>
                <w:sz w:val="10"/>
                <w:szCs w:val="10"/>
              </w:rPr>
            </w:pPr>
            <w:r w:rsidRPr="00E26521">
              <w:rPr>
                <w:rFonts w:ascii="Times New Roman" w:hAnsi="Times New Roman"/>
                <w:sz w:val="10"/>
                <w:szCs w:val="10"/>
              </w:rPr>
              <w:t xml:space="preserve">Понятие </w:t>
            </w:r>
            <w:r w:rsidRPr="00E26521">
              <w:rPr>
                <w:rFonts w:ascii="Times New Roman" w:hAnsi="Times New Roman"/>
                <w:b/>
                <w:i/>
                <w:sz w:val="10"/>
                <w:szCs w:val="10"/>
              </w:rPr>
              <w:t>фин.системы</w:t>
            </w:r>
            <w:r w:rsidRPr="00E26521">
              <w:rPr>
                <w:rFonts w:ascii="Times New Roman" w:hAnsi="Times New Roman"/>
                <w:sz w:val="10"/>
                <w:szCs w:val="10"/>
              </w:rPr>
              <w:t xml:space="preserve"> связано с централизованными финансами, т.е. </w:t>
            </w:r>
            <w:r w:rsidRPr="00E26521">
              <w:rPr>
                <w:rFonts w:ascii="Times New Roman" w:hAnsi="Times New Roman"/>
                <w:b/>
                <w:sz w:val="10"/>
                <w:szCs w:val="10"/>
                <w:u w:val="single"/>
              </w:rPr>
              <w:t>Фин.система</w:t>
            </w:r>
            <w:r w:rsidRPr="00E26521">
              <w:rPr>
                <w:rFonts w:ascii="Times New Roman" w:hAnsi="Times New Roman"/>
                <w:sz w:val="10"/>
                <w:szCs w:val="10"/>
              </w:rPr>
              <w:t xml:space="preserve"> – совок-ть фин.звеньев, призванных обеспечить гос-ву выполнение его полит-их и экон-их ф-ций. </w:t>
            </w:r>
            <w:r w:rsidRPr="00E26521">
              <w:rPr>
                <w:rFonts w:ascii="Times New Roman" w:hAnsi="Times New Roman"/>
                <w:sz w:val="10"/>
                <w:szCs w:val="10"/>
                <w:u w:val="single"/>
              </w:rPr>
              <w:t>Фин.система состоит из 4-х осн. звеньев</w:t>
            </w:r>
            <w:r w:rsidRPr="00E26521">
              <w:rPr>
                <w:rFonts w:ascii="Times New Roman" w:hAnsi="Times New Roman"/>
                <w:sz w:val="10"/>
                <w:szCs w:val="10"/>
              </w:rPr>
              <w:t>:</w:t>
            </w:r>
          </w:p>
          <w:p w:rsidR="00213C6A" w:rsidRPr="00E26521" w:rsidRDefault="00213C6A" w:rsidP="0037180A">
            <w:pPr>
              <w:pStyle w:val="BodyTextIndent2"/>
              <w:tabs>
                <w:tab w:val="left" w:pos="180"/>
              </w:tabs>
              <w:rPr>
                <w:rFonts w:ascii="Times New Roman" w:hAnsi="Times New Roman"/>
                <w:sz w:val="10"/>
                <w:szCs w:val="10"/>
              </w:rPr>
            </w:pPr>
            <w:r w:rsidRPr="00E26521">
              <w:rPr>
                <w:rFonts w:ascii="Times New Roman" w:hAnsi="Times New Roman"/>
                <w:sz w:val="10"/>
                <w:szCs w:val="10"/>
              </w:rPr>
              <w:t>1)госбюджет; 2) местные финансы; 3) финансы гос.предприятий;  4) специальные внебюджетные правит-ые фонды (фонды соц.страх-ия, целевые фонды).</w:t>
            </w:r>
          </w:p>
          <w:p w:rsidR="00213C6A" w:rsidRPr="00E26521" w:rsidRDefault="00213C6A" w:rsidP="0037180A">
            <w:pPr>
              <w:tabs>
                <w:tab w:val="left" w:pos="180"/>
              </w:tabs>
              <w:ind w:firstLine="180"/>
              <w:rPr>
                <w:sz w:val="10"/>
                <w:szCs w:val="10"/>
              </w:rPr>
            </w:pPr>
            <w:r w:rsidRPr="00E26521">
              <w:rPr>
                <w:sz w:val="10"/>
                <w:szCs w:val="10"/>
              </w:rPr>
              <w:t>В рын-ой эк-ке в основе фин.системы лежит принцип фискального федерализма, к-ый предполагает:</w:t>
            </w:r>
          </w:p>
          <w:p w:rsidR="00213C6A" w:rsidRPr="00E26521" w:rsidRDefault="00213C6A" w:rsidP="0037180A">
            <w:pPr>
              <w:numPr>
                <w:ilvl w:val="0"/>
                <w:numId w:val="1"/>
              </w:numPr>
              <w:tabs>
                <w:tab w:val="clear" w:pos="540"/>
                <w:tab w:val="left" w:pos="180"/>
                <w:tab w:val="num" w:pos="360"/>
              </w:tabs>
              <w:ind w:left="180" w:hanging="180"/>
              <w:rPr>
                <w:sz w:val="10"/>
                <w:szCs w:val="10"/>
              </w:rPr>
            </w:pPr>
            <w:r w:rsidRPr="00E26521">
              <w:rPr>
                <w:sz w:val="10"/>
                <w:szCs w:val="10"/>
              </w:rPr>
              <w:t>четкое разграничение ф-ций различных уровней фин.системы (касается, прежде вс., госбюджета и местных финансов);</w:t>
            </w:r>
          </w:p>
          <w:p w:rsidR="00213C6A" w:rsidRPr="00E26521" w:rsidRDefault="00213C6A" w:rsidP="0037180A">
            <w:pPr>
              <w:numPr>
                <w:ilvl w:val="0"/>
                <w:numId w:val="1"/>
              </w:numPr>
              <w:tabs>
                <w:tab w:val="clear" w:pos="540"/>
                <w:tab w:val="left" w:pos="180"/>
                <w:tab w:val="num" w:pos="360"/>
              </w:tabs>
              <w:ind w:left="180" w:hanging="180"/>
              <w:rPr>
                <w:sz w:val="10"/>
                <w:szCs w:val="10"/>
              </w:rPr>
            </w:pPr>
            <w:r w:rsidRPr="00E26521">
              <w:rPr>
                <w:sz w:val="10"/>
                <w:szCs w:val="10"/>
              </w:rPr>
              <w:t>местные бюджеты не входят своими доходами и расходами в госбюджет.</w:t>
            </w:r>
          </w:p>
          <w:p w:rsidR="00213C6A" w:rsidRPr="00E26521" w:rsidRDefault="00213C6A" w:rsidP="0037180A">
            <w:pPr>
              <w:ind w:firstLine="180"/>
              <w:rPr>
                <w:sz w:val="10"/>
                <w:szCs w:val="10"/>
              </w:rPr>
            </w:pPr>
            <w:r w:rsidRPr="00E26521">
              <w:rPr>
                <w:sz w:val="10"/>
                <w:szCs w:val="10"/>
                <w:u w:val="single"/>
              </w:rPr>
              <w:t>Осн. звеном люб. фин.системы явл</w:t>
            </w:r>
            <w:r w:rsidRPr="00E26521">
              <w:rPr>
                <w:sz w:val="10"/>
                <w:szCs w:val="10"/>
              </w:rPr>
              <w:t xml:space="preserve">. </w:t>
            </w:r>
            <w:r w:rsidRPr="00E26521">
              <w:rPr>
                <w:b/>
                <w:i/>
                <w:sz w:val="10"/>
                <w:szCs w:val="10"/>
              </w:rPr>
              <w:t>госбюджет</w:t>
            </w:r>
            <w:r w:rsidRPr="00E26521">
              <w:rPr>
                <w:sz w:val="10"/>
                <w:szCs w:val="10"/>
              </w:rPr>
              <w:t xml:space="preserve"> </w:t>
            </w:r>
            <w:r w:rsidRPr="00E26521">
              <w:rPr>
                <w:noProof/>
                <w:sz w:val="10"/>
                <w:szCs w:val="10"/>
              </w:rPr>
              <w:sym w:font="Wingdings" w:char="F0E0"/>
            </w:r>
            <w:r w:rsidRPr="00E26521">
              <w:rPr>
                <w:sz w:val="10"/>
                <w:szCs w:val="10"/>
              </w:rPr>
              <w:t xml:space="preserve"> централизованный ден.фонд, находящийся в распоряжении правит-ва.</w:t>
            </w:r>
          </w:p>
          <w:p w:rsidR="00213C6A" w:rsidRPr="00E26521" w:rsidRDefault="00213C6A" w:rsidP="0037180A">
            <w:pPr>
              <w:ind w:firstLine="180"/>
              <w:rPr>
                <w:sz w:val="10"/>
                <w:szCs w:val="10"/>
              </w:rPr>
            </w:pPr>
            <w:r w:rsidRPr="00E26521">
              <w:rPr>
                <w:i/>
                <w:sz w:val="10"/>
                <w:szCs w:val="10"/>
              </w:rPr>
              <w:t>Расходная часть</w:t>
            </w:r>
            <w:r w:rsidRPr="00E26521">
              <w:rPr>
                <w:sz w:val="10"/>
                <w:szCs w:val="10"/>
              </w:rPr>
              <w:t xml:space="preserve"> госбюджета предполагает затраты на соц.нужды, оборону и т.д. (обслуживание гос.долга). А </w:t>
            </w:r>
            <w:r w:rsidRPr="00E26521">
              <w:rPr>
                <w:i/>
                <w:sz w:val="10"/>
                <w:szCs w:val="10"/>
              </w:rPr>
              <w:t>доходная часть</w:t>
            </w:r>
            <w:r w:rsidRPr="00E26521">
              <w:rPr>
                <w:sz w:val="10"/>
                <w:szCs w:val="10"/>
              </w:rPr>
              <w:t xml:space="preserve"> формируется за счет налоговых поступлений и доходов, полученных гос-вом от различных деятелей.</w:t>
            </w:r>
          </w:p>
          <w:p w:rsidR="00213C6A" w:rsidRPr="00E26521" w:rsidRDefault="00213C6A" w:rsidP="0037180A">
            <w:pPr>
              <w:ind w:firstLine="180"/>
              <w:rPr>
                <w:sz w:val="10"/>
                <w:szCs w:val="10"/>
              </w:rPr>
            </w:pPr>
            <w:r w:rsidRPr="00E26521">
              <w:rPr>
                <w:sz w:val="10"/>
                <w:szCs w:val="10"/>
              </w:rPr>
              <w:t xml:space="preserve">Сущность и роль гос финансов в жизни об-ва  проявляются в их </w:t>
            </w:r>
            <w:r w:rsidRPr="00E26521">
              <w:rPr>
                <w:sz w:val="10"/>
                <w:szCs w:val="10"/>
                <w:u w:val="single"/>
              </w:rPr>
              <w:t>ф-циях</w:t>
            </w:r>
            <w:r w:rsidRPr="00E26521">
              <w:rPr>
                <w:sz w:val="10"/>
                <w:szCs w:val="10"/>
              </w:rPr>
              <w:t xml:space="preserve">: </w:t>
            </w:r>
            <w:r w:rsidRPr="00E26521">
              <w:rPr>
                <w:i/>
                <w:sz w:val="10"/>
                <w:szCs w:val="10"/>
                <w:u w:val="single"/>
              </w:rPr>
              <w:t>контрольная</w:t>
            </w:r>
            <w:r w:rsidRPr="00E26521">
              <w:rPr>
                <w:sz w:val="10"/>
                <w:szCs w:val="10"/>
              </w:rPr>
              <w:t xml:space="preserve"> – проявл-ся лишь в процессах использования хозяйствующими субъектами гос средств; </w:t>
            </w:r>
            <w:r w:rsidRPr="00E26521">
              <w:rPr>
                <w:i/>
                <w:sz w:val="10"/>
                <w:szCs w:val="10"/>
                <w:u w:val="single"/>
              </w:rPr>
              <w:t>мобилизационная</w:t>
            </w:r>
            <w:r w:rsidRPr="00E26521">
              <w:rPr>
                <w:sz w:val="10"/>
                <w:szCs w:val="10"/>
              </w:rPr>
              <w:t xml:space="preserve"> – обеспечивает поступление ср-в для гос нужд; </w:t>
            </w:r>
            <w:r w:rsidRPr="00E26521">
              <w:rPr>
                <w:i/>
                <w:sz w:val="10"/>
                <w:szCs w:val="10"/>
                <w:u w:val="single"/>
              </w:rPr>
              <w:t>распределительная</w:t>
            </w:r>
            <w:r w:rsidRPr="00E26521">
              <w:rPr>
                <w:sz w:val="10"/>
                <w:szCs w:val="10"/>
              </w:rPr>
              <w:t xml:space="preserve">  - связана с перемещением доходов от производителей в иные сферы хоз-ва.</w:t>
            </w:r>
          </w:p>
          <w:p w:rsidR="00213C6A" w:rsidRPr="00E26521" w:rsidRDefault="00213C6A" w:rsidP="0037180A">
            <w:pPr>
              <w:pStyle w:val="BodyTextIndent2"/>
              <w:tabs>
                <w:tab w:val="left" w:pos="180"/>
              </w:tabs>
              <w:rPr>
                <w:rFonts w:ascii="Times New Roman" w:hAnsi="Times New Roman"/>
                <w:sz w:val="10"/>
                <w:szCs w:val="10"/>
              </w:rPr>
            </w:pPr>
            <w:r w:rsidRPr="00E26521">
              <w:rPr>
                <w:rFonts w:ascii="Times New Roman" w:hAnsi="Times New Roman"/>
                <w:sz w:val="10"/>
                <w:szCs w:val="10"/>
                <w:u w:val="single"/>
              </w:rPr>
              <w:t>Сбалансированный гос.бюджет предполагает</w:t>
            </w:r>
            <w:r w:rsidRPr="00E26521">
              <w:rPr>
                <w:rFonts w:ascii="Times New Roman" w:hAnsi="Times New Roman"/>
                <w:sz w:val="10"/>
                <w:szCs w:val="10"/>
              </w:rPr>
              <w:t xml:space="preserve"> соответствие, равенство его доходов и расходов и отвечает требованию жить по средствам. Вторым по своему значению финансовым звеном явл </w:t>
            </w:r>
            <w:r w:rsidRPr="00E26521">
              <w:rPr>
                <w:rFonts w:ascii="Times New Roman" w:hAnsi="Times New Roman"/>
                <w:i/>
                <w:sz w:val="10"/>
                <w:szCs w:val="10"/>
              </w:rPr>
              <w:t>система местных финансов</w:t>
            </w:r>
            <w:r w:rsidRPr="00E26521">
              <w:rPr>
                <w:rFonts w:ascii="Times New Roman" w:hAnsi="Times New Roman"/>
                <w:sz w:val="10"/>
                <w:szCs w:val="10"/>
              </w:rPr>
              <w:t xml:space="preserve">. В федеративных гос-вах (в т.ч. и в России), есть ещё одно звено – </w:t>
            </w:r>
            <w:r w:rsidRPr="00E26521">
              <w:rPr>
                <w:rFonts w:ascii="Times New Roman" w:hAnsi="Times New Roman"/>
                <w:i/>
                <w:sz w:val="10"/>
                <w:szCs w:val="10"/>
              </w:rPr>
              <w:t>бюджеты членов федерации</w:t>
            </w:r>
            <w:r w:rsidRPr="00E26521">
              <w:rPr>
                <w:rFonts w:ascii="Times New Roman" w:hAnsi="Times New Roman"/>
                <w:sz w:val="10"/>
                <w:szCs w:val="10"/>
              </w:rPr>
              <w:t xml:space="preserve">. Под воздействием производит-ых сил, а также региональных особ-тей часть хоз-ых связей замыкается рамками региона. На этой основе формируются масштабы и особенности местных рынков, местной администрации, местных финансов. Особое фин.звено образуют специальные правительственные </w:t>
            </w:r>
            <w:r w:rsidRPr="00E26521">
              <w:rPr>
                <w:rFonts w:ascii="Times New Roman" w:hAnsi="Times New Roman"/>
                <w:i/>
                <w:sz w:val="10"/>
                <w:szCs w:val="10"/>
              </w:rPr>
              <w:t>внебюджетные фонды</w:t>
            </w:r>
            <w:r w:rsidRPr="00E26521">
              <w:rPr>
                <w:rFonts w:ascii="Times New Roman" w:hAnsi="Times New Roman"/>
                <w:sz w:val="10"/>
                <w:szCs w:val="10"/>
              </w:rPr>
              <w:t xml:space="preserve">, имеющие определенную самостоятельность. Они отделены от гос.бюджета и управляются центральными властями. </w:t>
            </w:r>
            <w:r w:rsidRPr="00E26521">
              <w:rPr>
                <w:rFonts w:ascii="Times New Roman" w:hAnsi="Times New Roman"/>
                <w:sz w:val="10"/>
                <w:szCs w:val="10"/>
                <w:u w:val="single"/>
              </w:rPr>
              <w:t xml:space="preserve">К ним относят </w:t>
            </w:r>
            <w:r w:rsidRPr="00E26521">
              <w:rPr>
                <w:rFonts w:ascii="Times New Roman" w:hAnsi="Times New Roman"/>
                <w:sz w:val="10"/>
                <w:szCs w:val="10"/>
              </w:rPr>
              <w:t xml:space="preserve">фонды гос соц страхования, </w:t>
            </w:r>
            <w:r w:rsidRPr="00E26521">
              <w:rPr>
                <w:rFonts w:ascii="Times New Roman" w:hAnsi="Times New Roman"/>
                <w:sz w:val="10"/>
                <w:szCs w:val="10"/>
                <w:u w:val="single"/>
              </w:rPr>
              <w:t xml:space="preserve">различают: </w:t>
            </w:r>
            <w:r w:rsidRPr="00E26521">
              <w:rPr>
                <w:rFonts w:ascii="Times New Roman" w:hAnsi="Times New Roman"/>
                <w:i/>
                <w:sz w:val="10"/>
                <w:szCs w:val="10"/>
              </w:rPr>
              <w:t>целевые фонды, гос и смешанные фин-ые учреждения</w:t>
            </w:r>
            <w:r w:rsidRPr="00E26521">
              <w:rPr>
                <w:rFonts w:ascii="Times New Roman" w:hAnsi="Times New Roman"/>
                <w:sz w:val="10"/>
                <w:szCs w:val="10"/>
              </w:rPr>
              <w:t>. Такие фонды были образованы для финансирования отдельных целевых мероприятий, но затем стали исп-ться правительством в экстренных ситуациях и выполнять роль резерва для маневрирования ср-вами в своих целях.</w:t>
            </w:r>
          </w:p>
        </w:tc>
        <w:tc>
          <w:tcPr>
            <w:tcW w:w="3191" w:type="dxa"/>
          </w:tcPr>
          <w:p w:rsidR="00213C6A" w:rsidRPr="00E26521" w:rsidRDefault="00213C6A" w:rsidP="0037180A">
            <w:pPr>
              <w:ind w:firstLine="180"/>
              <w:rPr>
                <w:sz w:val="10"/>
                <w:szCs w:val="10"/>
              </w:rPr>
            </w:pPr>
            <w:r w:rsidRPr="00E26521">
              <w:rPr>
                <w:b/>
                <w:sz w:val="10"/>
                <w:szCs w:val="10"/>
                <w:u w:val="single"/>
              </w:rPr>
              <w:t>3. Нац.эк-ка: ее цели и результаты</w:t>
            </w:r>
            <w:r w:rsidRPr="00E26521">
              <w:rPr>
                <w:sz w:val="10"/>
                <w:szCs w:val="10"/>
              </w:rPr>
              <w:t xml:space="preserve">. </w:t>
            </w:r>
          </w:p>
          <w:p w:rsidR="00213C6A" w:rsidRPr="00E26521" w:rsidRDefault="00213C6A" w:rsidP="000B7422">
            <w:pPr>
              <w:rPr>
                <w:sz w:val="10"/>
                <w:szCs w:val="10"/>
              </w:rPr>
            </w:pPr>
            <w:r w:rsidRPr="00E26521">
              <w:rPr>
                <w:sz w:val="10"/>
                <w:szCs w:val="10"/>
              </w:rPr>
              <w:t xml:space="preserve">Если </w:t>
            </w:r>
            <w:r w:rsidRPr="00E26521">
              <w:rPr>
                <w:b/>
                <w:sz w:val="10"/>
                <w:szCs w:val="10"/>
                <w:u w:val="single"/>
              </w:rPr>
              <w:t>целью отд.экон-ого субъекта</w:t>
            </w:r>
            <w:r w:rsidRPr="00E26521">
              <w:rPr>
                <w:sz w:val="10"/>
                <w:szCs w:val="10"/>
                <w:u w:val="single"/>
              </w:rPr>
              <w:t xml:space="preserve"> явл</w:t>
            </w:r>
            <w:r w:rsidRPr="00E26521">
              <w:rPr>
                <w:sz w:val="10"/>
                <w:szCs w:val="10"/>
              </w:rPr>
              <w:t xml:space="preserve">. максимизация </w:t>
            </w:r>
            <w:r w:rsidRPr="00E26521">
              <w:rPr>
                <w:b/>
                <w:i/>
                <w:sz w:val="10"/>
                <w:szCs w:val="10"/>
              </w:rPr>
              <w:t>личного</w:t>
            </w:r>
            <w:r w:rsidRPr="00E26521">
              <w:rPr>
                <w:sz w:val="10"/>
                <w:szCs w:val="10"/>
              </w:rPr>
              <w:t xml:space="preserve"> благосостояния, то </w:t>
            </w:r>
            <w:r w:rsidRPr="00E26521">
              <w:rPr>
                <w:b/>
                <w:sz w:val="10"/>
                <w:szCs w:val="10"/>
                <w:u w:val="single"/>
              </w:rPr>
              <w:t>целью нац.эк-ки</w:t>
            </w:r>
            <w:r w:rsidRPr="00E26521">
              <w:rPr>
                <w:sz w:val="10"/>
                <w:szCs w:val="10"/>
                <w:u w:val="single"/>
              </w:rPr>
              <w:t xml:space="preserve"> явл</w:t>
            </w:r>
            <w:r w:rsidRPr="00E26521">
              <w:rPr>
                <w:sz w:val="10"/>
                <w:szCs w:val="10"/>
              </w:rPr>
              <w:t xml:space="preserve">. максимизация </w:t>
            </w:r>
            <w:r w:rsidRPr="00E26521">
              <w:rPr>
                <w:b/>
                <w:i/>
                <w:sz w:val="10"/>
                <w:szCs w:val="10"/>
              </w:rPr>
              <w:t>общественного</w:t>
            </w:r>
            <w:r w:rsidRPr="00E26521">
              <w:rPr>
                <w:sz w:val="10"/>
                <w:szCs w:val="10"/>
              </w:rPr>
              <w:t xml:space="preserve"> (нац-ого) благосостояния. В рамках обществ. благосостояния </w:t>
            </w:r>
            <w:r w:rsidRPr="00E26521">
              <w:rPr>
                <w:sz w:val="10"/>
                <w:szCs w:val="10"/>
                <w:u w:val="single"/>
              </w:rPr>
              <w:t xml:space="preserve">выделяют </w:t>
            </w:r>
            <w:r w:rsidRPr="00E26521">
              <w:rPr>
                <w:b/>
                <w:sz w:val="10"/>
                <w:szCs w:val="10"/>
                <w:u w:val="single"/>
              </w:rPr>
              <w:t>3 осн. макроэк-ие задачи (цели)</w:t>
            </w:r>
            <w:r w:rsidRPr="00E26521">
              <w:rPr>
                <w:sz w:val="10"/>
                <w:szCs w:val="10"/>
              </w:rPr>
              <w:t>:</w:t>
            </w:r>
          </w:p>
          <w:p w:rsidR="00213C6A" w:rsidRPr="00E26521" w:rsidRDefault="00213C6A" w:rsidP="0037180A">
            <w:pPr>
              <w:tabs>
                <w:tab w:val="left" w:pos="360"/>
              </w:tabs>
              <w:ind w:firstLine="180"/>
              <w:rPr>
                <w:sz w:val="10"/>
                <w:szCs w:val="10"/>
              </w:rPr>
            </w:pPr>
            <w:r w:rsidRPr="00E26521">
              <w:rPr>
                <w:sz w:val="10"/>
                <w:szCs w:val="10"/>
              </w:rPr>
              <w:tab/>
            </w:r>
            <w:r w:rsidRPr="00E26521">
              <w:rPr>
                <w:b/>
                <w:sz w:val="10"/>
                <w:szCs w:val="10"/>
              </w:rPr>
              <w:t>1-</w:t>
            </w:r>
            <w:r w:rsidRPr="00E26521">
              <w:rPr>
                <w:i/>
                <w:sz w:val="10"/>
                <w:szCs w:val="10"/>
              </w:rPr>
              <w:t>достижение устойчивого экон-ого роста</w:t>
            </w:r>
            <w:r w:rsidRPr="00E26521">
              <w:rPr>
                <w:sz w:val="10"/>
                <w:szCs w:val="10"/>
              </w:rPr>
              <w:t xml:space="preserve"> – он имеет место, когда увеличивается обществ.объем товаров и услуг, обеспечивающий более высокий уровень жизни населения. Для колич-ого опр-ия этой цели применяются </w:t>
            </w:r>
            <w:r w:rsidRPr="00E26521">
              <w:rPr>
                <w:b/>
                <w:sz w:val="10"/>
                <w:szCs w:val="10"/>
              </w:rPr>
              <w:t>показ-ли</w:t>
            </w:r>
            <w:r w:rsidRPr="00E26521">
              <w:rPr>
                <w:sz w:val="10"/>
                <w:szCs w:val="10"/>
              </w:rPr>
              <w:t>:</w:t>
            </w:r>
          </w:p>
          <w:p w:rsidR="00213C6A" w:rsidRPr="00E26521" w:rsidRDefault="00213C6A" w:rsidP="0037180A">
            <w:pPr>
              <w:tabs>
                <w:tab w:val="left" w:pos="360"/>
              </w:tabs>
              <w:ind w:firstLine="180"/>
              <w:rPr>
                <w:sz w:val="10"/>
                <w:szCs w:val="10"/>
              </w:rPr>
            </w:pPr>
            <w:r w:rsidRPr="00E26521">
              <w:rPr>
                <w:sz w:val="10"/>
                <w:szCs w:val="10"/>
              </w:rPr>
              <w:t xml:space="preserve">&gt;100% - </w:t>
            </w:r>
            <w:r w:rsidRPr="00E26521">
              <w:rPr>
                <w:b/>
                <w:i/>
                <w:sz w:val="10"/>
                <w:szCs w:val="10"/>
              </w:rPr>
              <w:t>темпы роста</w:t>
            </w:r>
            <w:r w:rsidRPr="00E26521">
              <w:rPr>
                <w:sz w:val="10"/>
                <w:szCs w:val="10"/>
              </w:rPr>
              <w:t xml:space="preserve"> </w:t>
            </w:r>
            <w:r w:rsidRPr="00E26521">
              <w:rPr>
                <w:sz w:val="10"/>
                <w:szCs w:val="10"/>
              </w:rPr>
              <w:tab/>
            </w:r>
            <w:r w:rsidRPr="00E26521">
              <w:rPr>
                <w:sz w:val="10"/>
                <w:szCs w:val="10"/>
              </w:rPr>
              <w:tab/>
            </w:r>
          </w:p>
          <w:p w:rsidR="00213C6A" w:rsidRPr="00E26521" w:rsidRDefault="00213C6A" w:rsidP="0037180A">
            <w:pPr>
              <w:tabs>
                <w:tab w:val="left" w:pos="360"/>
              </w:tabs>
              <w:ind w:firstLine="180"/>
              <w:rPr>
                <w:sz w:val="10"/>
                <w:szCs w:val="10"/>
              </w:rPr>
            </w:pPr>
            <w:r w:rsidRPr="00E26521">
              <w:rPr>
                <w:sz w:val="10"/>
                <w:szCs w:val="10"/>
              </w:rPr>
              <w:t xml:space="preserve">&gt;0 – </w:t>
            </w:r>
            <w:r w:rsidRPr="00E26521">
              <w:rPr>
                <w:b/>
                <w:i/>
                <w:sz w:val="10"/>
                <w:szCs w:val="10"/>
              </w:rPr>
              <w:t>темпы прироста</w:t>
            </w:r>
            <w:r w:rsidRPr="00E26521">
              <w:rPr>
                <w:sz w:val="10"/>
                <w:szCs w:val="10"/>
              </w:rPr>
              <w:t xml:space="preserve"> </w:t>
            </w:r>
            <w:r w:rsidRPr="00E26521">
              <w:rPr>
                <w:sz w:val="10"/>
                <w:szCs w:val="10"/>
              </w:rPr>
              <w:tab/>
            </w:r>
            <w:r w:rsidRPr="00E26521">
              <w:rPr>
                <w:sz w:val="10"/>
                <w:szCs w:val="10"/>
              </w:rPr>
              <w:tab/>
            </w:r>
          </w:p>
          <w:p w:rsidR="00213C6A" w:rsidRPr="00E26521" w:rsidRDefault="00213C6A" w:rsidP="0037180A">
            <w:pPr>
              <w:tabs>
                <w:tab w:val="left" w:pos="360"/>
              </w:tabs>
              <w:ind w:firstLine="180"/>
              <w:rPr>
                <w:b/>
                <w:i/>
                <w:sz w:val="10"/>
                <w:szCs w:val="10"/>
              </w:rPr>
            </w:pPr>
            <w:r w:rsidRPr="00E26521">
              <w:rPr>
                <w:sz w:val="10"/>
                <w:szCs w:val="10"/>
              </w:rPr>
              <w:t xml:space="preserve">&gt;1 </w:t>
            </w:r>
            <w:r w:rsidRPr="00E26521">
              <w:rPr>
                <w:b/>
                <w:i/>
                <w:sz w:val="10"/>
                <w:szCs w:val="10"/>
              </w:rPr>
              <w:t>– коэф. Роста</w:t>
            </w:r>
          </w:p>
          <w:p w:rsidR="00213C6A" w:rsidRPr="00E26521" w:rsidRDefault="00213C6A" w:rsidP="0037180A">
            <w:pPr>
              <w:tabs>
                <w:tab w:val="left" w:pos="360"/>
              </w:tabs>
              <w:ind w:firstLine="180"/>
              <w:rPr>
                <w:sz w:val="10"/>
                <w:szCs w:val="10"/>
              </w:rPr>
            </w:pPr>
          </w:p>
          <w:p w:rsidR="00213C6A" w:rsidRPr="00E26521" w:rsidRDefault="00213C6A" w:rsidP="0037180A">
            <w:pPr>
              <w:tabs>
                <w:tab w:val="left" w:pos="360"/>
              </w:tabs>
              <w:ind w:firstLine="180"/>
              <w:rPr>
                <w:sz w:val="10"/>
                <w:szCs w:val="10"/>
              </w:rPr>
            </w:pPr>
            <w:r w:rsidRPr="00E26521">
              <w:rPr>
                <w:b/>
                <w:sz w:val="10"/>
                <w:szCs w:val="10"/>
              </w:rPr>
              <w:t>2-</w:t>
            </w:r>
            <w:r w:rsidRPr="00E26521">
              <w:rPr>
                <w:i/>
                <w:sz w:val="10"/>
                <w:szCs w:val="10"/>
              </w:rPr>
              <w:t>минимизация уровня инфляций</w:t>
            </w:r>
            <w:r w:rsidRPr="00E26521">
              <w:rPr>
                <w:sz w:val="10"/>
                <w:szCs w:val="10"/>
              </w:rPr>
              <w:t xml:space="preserve">, т.е. минимизация роста цен. Для колич-ого измерения используют </w:t>
            </w:r>
            <w:r w:rsidRPr="00E26521">
              <w:rPr>
                <w:b/>
                <w:i/>
                <w:sz w:val="10"/>
                <w:szCs w:val="10"/>
              </w:rPr>
              <w:t>индекс потребит-их цен,</w:t>
            </w:r>
            <w:r w:rsidRPr="00E26521">
              <w:rPr>
                <w:sz w:val="10"/>
                <w:szCs w:val="10"/>
              </w:rPr>
              <w:t xml:space="preserve"> к-ый опр-ет прирост цен фиксир-ого набора товаров и услуг в текущем году по сравнению с базисным.</w:t>
            </w:r>
          </w:p>
          <w:p w:rsidR="00213C6A" w:rsidRPr="00E26521" w:rsidRDefault="00213C6A" w:rsidP="0037180A">
            <w:pPr>
              <w:tabs>
                <w:tab w:val="left" w:pos="360"/>
              </w:tabs>
              <w:rPr>
                <w:sz w:val="10"/>
                <w:szCs w:val="10"/>
              </w:rPr>
            </w:pPr>
          </w:p>
          <w:p w:rsidR="00213C6A" w:rsidRPr="00E26521" w:rsidRDefault="00213C6A" w:rsidP="0037180A">
            <w:pPr>
              <w:tabs>
                <w:tab w:val="left" w:pos="360"/>
              </w:tabs>
              <w:ind w:firstLine="180"/>
              <w:rPr>
                <w:sz w:val="10"/>
                <w:szCs w:val="10"/>
              </w:rPr>
            </w:pPr>
            <w:r w:rsidRPr="00E26521">
              <w:rPr>
                <w:b/>
                <w:sz w:val="10"/>
                <w:szCs w:val="10"/>
              </w:rPr>
              <w:t>3-</w:t>
            </w:r>
            <w:r w:rsidRPr="00E26521">
              <w:rPr>
                <w:i/>
                <w:sz w:val="10"/>
                <w:szCs w:val="10"/>
              </w:rPr>
              <w:t>обеспечение полной занятости</w:t>
            </w:r>
            <w:r w:rsidRPr="00E26521">
              <w:rPr>
                <w:sz w:val="10"/>
                <w:szCs w:val="10"/>
              </w:rPr>
              <w:t xml:space="preserve"> – полной считается занятость, соответ-щая естественному уровню безраб-цы.</w:t>
            </w:r>
          </w:p>
          <w:p w:rsidR="00213C6A" w:rsidRPr="00E26521" w:rsidRDefault="00213C6A" w:rsidP="0037180A">
            <w:pPr>
              <w:tabs>
                <w:tab w:val="left" w:pos="360"/>
              </w:tabs>
              <w:ind w:firstLine="180"/>
              <w:rPr>
                <w:sz w:val="10"/>
                <w:szCs w:val="10"/>
              </w:rPr>
            </w:pPr>
            <w:r w:rsidRPr="00E26521">
              <w:rPr>
                <w:sz w:val="10"/>
                <w:szCs w:val="10"/>
              </w:rPr>
              <w:t xml:space="preserve">  ВВП, соответ-щий естественному уровню безраб-цы наз. </w:t>
            </w:r>
            <w:r w:rsidRPr="00E26521">
              <w:rPr>
                <w:b/>
                <w:sz w:val="10"/>
                <w:szCs w:val="10"/>
                <w:u w:val="single"/>
              </w:rPr>
              <w:t>потенциальным</w:t>
            </w:r>
            <w:r w:rsidRPr="00E26521">
              <w:rPr>
                <w:sz w:val="10"/>
                <w:szCs w:val="10"/>
              </w:rPr>
              <w:t xml:space="preserve"> (к-ый д/быть) – это максимально возможный ВВП, к-ый м/быть создан экон-ой страной в условиях полной занятости.</w:t>
            </w:r>
          </w:p>
          <w:p w:rsidR="00213C6A" w:rsidRPr="00E26521" w:rsidRDefault="00213C6A" w:rsidP="0037180A">
            <w:pPr>
              <w:ind w:firstLine="180"/>
              <w:rPr>
                <w:sz w:val="10"/>
                <w:szCs w:val="10"/>
              </w:rPr>
            </w:pPr>
            <w:r w:rsidRPr="00E26521">
              <w:rPr>
                <w:sz w:val="10"/>
                <w:szCs w:val="10"/>
              </w:rPr>
              <w:t xml:space="preserve">Разница м/д потенциальным и фактическим ВВП наз. </w:t>
            </w:r>
            <w:r w:rsidRPr="00E26521">
              <w:rPr>
                <w:b/>
                <w:sz w:val="10"/>
                <w:szCs w:val="10"/>
                <w:u w:val="single"/>
              </w:rPr>
              <w:t>дифицитом ВВП</w:t>
            </w:r>
            <w:r w:rsidRPr="00E26521">
              <w:rPr>
                <w:sz w:val="10"/>
                <w:szCs w:val="10"/>
              </w:rPr>
              <w:t>.</w:t>
            </w:r>
          </w:p>
          <w:p w:rsidR="00213C6A" w:rsidRPr="00E26521" w:rsidRDefault="00213C6A" w:rsidP="0037180A">
            <w:pPr>
              <w:ind w:firstLine="180"/>
              <w:rPr>
                <w:sz w:val="10"/>
                <w:szCs w:val="10"/>
              </w:rPr>
            </w:pPr>
            <w:r w:rsidRPr="00E26521">
              <w:rPr>
                <w:sz w:val="10"/>
                <w:szCs w:val="10"/>
              </w:rPr>
              <w:t xml:space="preserve">М/д этими целями сущ-ет противоречивая связь: экон-ий рост сопровождается снижением безраб-цы и ростом цен (инфл.), что объясняется тем, что когда эк-ка нах-ится на подъеме, возрастают доходы и соответ-но спрос со стороны всех экон-их субъектов. Рост совок-ого спроса ведет к подорожанию как экон-их р-сов, так и эк.благ, т.е. к инфляции.  </w:t>
            </w:r>
            <w:r w:rsidRPr="00E26521">
              <w:rPr>
                <w:sz w:val="10"/>
                <w:szCs w:val="10"/>
                <w:lang w:val="en-US"/>
              </w:rPr>
              <w:sym w:font="Wingdings" w:char="F0E0"/>
            </w:r>
            <w:r w:rsidRPr="00E26521">
              <w:rPr>
                <w:sz w:val="10"/>
                <w:szCs w:val="10"/>
              </w:rPr>
              <w:t xml:space="preserve"> поэтому правит-ву любой страны приходится выбирать приоритетное направление макроэк-ой пол-ки, либо обеспечение экон-ого роста и снижение безраб-цы при допущении роста цен, либо сниж. темпов инфляции при сокращении эк.роста и повышении ур.безраб-цы.</w:t>
            </w:r>
          </w:p>
          <w:p w:rsidR="00213C6A" w:rsidRPr="00E26521" w:rsidRDefault="00213C6A" w:rsidP="0037180A">
            <w:pPr>
              <w:tabs>
                <w:tab w:val="left" w:pos="360"/>
              </w:tabs>
              <w:ind w:firstLine="180"/>
              <w:rPr>
                <w:sz w:val="10"/>
                <w:szCs w:val="10"/>
              </w:rPr>
            </w:pPr>
            <w:r w:rsidRPr="00E26521">
              <w:rPr>
                <w:sz w:val="10"/>
                <w:szCs w:val="10"/>
              </w:rPr>
              <w:t xml:space="preserve">Выбор тех или иных целей связан с </w:t>
            </w:r>
            <w:r w:rsidRPr="00E26521">
              <w:rPr>
                <w:b/>
                <w:sz w:val="10"/>
                <w:szCs w:val="10"/>
                <w:u w:val="single"/>
              </w:rPr>
              <w:t>осн. теоретич-ими концепциями современной эк-ки</w:t>
            </w:r>
            <w:r w:rsidRPr="00E26521">
              <w:rPr>
                <w:sz w:val="10"/>
                <w:szCs w:val="10"/>
              </w:rPr>
              <w:t>:</w:t>
            </w:r>
          </w:p>
          <w:p w:rsidR="00213C6A" w:rsidRPr="00E26521" w:rsidRDefault="00213C6A" w:rsidP="0037180A">
            <w:pPr>
              <w:tabs>
                <w:tab w:val="left" w:pos="360"/>
                <w:tab w:val="left" w:pos="540"/>
              </w:tabs>
              <w:ind w:firstLine="180"/>
              <w:rPr>
                <w:sz w:val="10"/>
                <w:szCs w:val="10"/>
              </w:rPr>
            </w:pPr>
            <w:r w:rsidRPr="00E26521">
              <w:rPr>
                <w:sz w:val="10"/>
                <w:szCs w:val="10"/>
                <w:lang w:val="en-US"/>
              </w:rPr>
              <w:sym w:font="Wingdings" w:char="F0E0"/>
            </w:r>
            <w:r w:rsidRPr="00E26521">
              <w:rPr>
                <w:sz w:val="10"/>
                <w:szCs w:val="10"/>
              </w:rPr>
              <w:t xml:space="preserve"> сторонники классической (неоклассической) ориентируются на решение проблем инфляции. (денежн. з-ны и т.д.)</w:t>
            </w:r>
          </w:p>
          <w:p w:rsidR="00213C6A" w:rsidRPr="00E26521" w:rsidRDefault="00213C6A" w:rsidP="0037180A">
            <w:pPr>
              <w:tabs>
                <w:tab w:val="left" w:pos="360"/>
                <w:tab w:val="left" w:pos="540"/>
              </w:tabs>
              <w:ind w:firstLine="180"/>
              <w:rPr>
                <w:sz w:val="10"/>
                <w:szCs w:val="10"/>
              </w:rPr>
            </w:pPr>
            <w:r w:rsidRPr="00E26521">
              <w:rPr>
                <w:sz w:val="10"/>
                <w:szCs w:val="10"/>
                <w:lang w:val="en-US"/>
              </w:rPr>
              <w:sym w:font="Wingdings" w:char="F0E0"/>
            </w:r>
            <w:r w:rsidRPr="00E26521">
              <w:rPr>
                <w:sz w:val="10"/>
                <w:szCs w:val="10"/>
              </w:rPr>
              <w:t xml:space="preserve">  сторонники кейнсианской (неокейнсианской) – на решение проблем экон-ого роста и безраб-цы.</w:t>
            </w:r>
          </w:p>
          <w:p w:rsidR="00213C6A" w:rsidRPr="00E26521" w:rsidRDefault="00213C6A" w:rsidP="0037180A">
            <w:pPr>
              <w:ind w:firstLine="180"/>
              <w:rPr>
                <w:sz w:val="10"/>
                <w:szCs w:val="10"/>
              </w:rPr>
            </w:pPr>
            <w:r w:rsidRPr="00E26521">
              <w:rPr>
                <w:sz w:val="10"/>
                <w:szCs w:val="10"/>
              </w:rPr>
              <w:t>Наряду с основными целями, в кач. макроэк-их задач м/б опр-ны напр., осущ-ие эффективной внеш. эк. пол-ки (защита окруж.среды) достижение справедливого распределения доходов.</w:t>
            </w:r>
          </w:p>
          <w:p w:rsidR="00213C6A" w:rsidRPr="00E26521" w:rsidRDefault="00213C6A" w:rsidP="0037180A">
            <w:pPr>
              <w:ind w:firstLine="180"/>
              <w:rPr>
                <w:sz w:val="10"/>
                <w:szCs w:val="10"/>
              </w:rPr>
            </w:pPr>
            <w:r w:rsidRPr="00E26521">
              <w:rPr>
                <w:sz w:val="10"/>
                <w:szCs w:val="10"/>
                <w:u w:val="single"/>
              </w:rPr>
              <w:t>Конечная цель развития любой нац.эк-ки состоит в</w:t>
            </w:r>
            <w:r w:rsidRPr="00E26521">
              <w:rPr>
                <w:sz w:val="10"/>
                <w:szCs w:val="10"/>
              </w:rPr>
              <w:t xml:space="preserve"> обеспечении оптимальных условий жинедеят-ти всех членов общества на основе экон-ого роста. Для ее достижения необ-ма постоянная работа по обеспечению развития науки и техники, рациональному исп-ию ограниченных р-сов, контролю уровня инфляции и безраб-цы, по решению комплекса соц.задач.</w:t>
            </w:r>
          </w:p>
          <w:p w:rsidR="00213C6A" w:rsidRPr="00E26521" w:rsidRDefault="00213C6A" w:rsidP="0037180A">
            <w:pPr>
              <w:ind w:firstLine="180"/>
              <w:rPr>
                <w:sz w:val="10"/>
                <w:szCs w:val="10"/>
              </w:rPr>
            </w:pPr>
            <w:r w:rsidRPr="00E26521">
              <w:rPr>
                <w:sz w:val="10"/>
                <w:szCs w:val="10"/>
              </w:rPr>
              <w:t>В условиях рын.эк-ки макроэк-ие цели должны отвечать двум требованиям: 1-цели д/быть конкретны и измеримы (напр., снижение уровня инфляции или безраб-цы до опр-ого размера); 2- в кач. целей д/быть выдвинуты только те, выполнение к-ых не может или не в состоянии быстро и эффективно обеспечить непосредственно рынок (напр., перераспределение доходов физич-их лиц, увеличение расходов на оборону и др.)</w:t>
            </w:r>
          </w:p>
          <w:p w:rsidR="00213C6A" w:rsidRPr="00E26521" w:rsidRDefault="00213C6A" w:rsidP="0037180A">
            <w:pPr>
              <w:ind w:firstLine="180"/>
              <w:rPr>
                <w:sz w:val="10"/>
                <w:szCs w:val="10"/>
              </w:rPr>
            </w:pPr>
            <w:r w:rsidRPr="00E26521">
              <w:rPr>
                <w:sz w:val="10"/>
                <w:szCs w:val="10"/>
              </w:rPr>
              <w:t>Макроэк-ие цели м/быть долгосрочными, связанными с реализацией концепции данной модели вообще; и краткосрочными (промежуточными) установленными для претворения общей концепции на данный момент. Так, если одна из макроэк—их целей современной рос.эк-ки в долгоср.периоде – достижение и поддержание уровня умеренной инфляции, то в краткоср.периоде целью явл. существенное снижение инфляции.</w:t>
            </w:r>
          </w:p>
          <w:p w:rsidR="00213C6A" w:rsidRPr="00E26521" w:rsidRDefault="00213C6A" w:rsidP="0037180A">
            <w:pPr>
              <w:ind w:firstLine="180"/>
              <w:rPr>
                <w:sz w:val="10"/>
                <w:szCs w:val="10"/>
              </w:rPr>
            </w:pPr>
            <w:r w:rsidRPr="00E26521">
              <w:rPr>
                <w:sz w:val="10"/>
                <w:szCs w:val="10"/>
              </w:rPr>
              <w:t xml:space="preserve">Главным критерием оценки осущ-емой экон-ой пол-ки служат результаты функционирования нац.эк-ки. </w:t>
            </w:r>
            <w:r w:rsidRPr="00E26521">
              <w:rPr>
                <w:b/>
                <w:sz w:val="10"/>
                <w:szCs w:val="10"/>
                <w:u w:val="single"/>
              </w:rPr>
              <w:t xml:space="preserve">Важнейшим итоговым показателем макроэк-ого развития является </w:t>
            </w:r>
            <w:r w:rsidRPr="00E26521">
              <w:rPr>
                <w:sz w:val="10"/>
                <w:szCs w:val="10"/>
              </w:rPr>
              <w:t>темп прироста общественного продукта на душу нас.. Именно в темпах эк.роста, в ск-ти и размерах увеличения общественного продукта и находит отражение уровень эффективности нац.эк-ки, а следовательно, и оценка выбранных моделей, видов, типов и методов экон-ого развития данного общества.</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213C6A" w:rsidRPr="00E26521">
        <w:tc>
          <w:tcPr>
            <w:tcW w:w="3190" w:type="dxa"/>
          </w:tcPr>
          <w:p w:rsidR="00213C6A" w:rsidRPr="00E26521" w:rsidRDefault="00213C6A" w:rsidP="000B7422">
            <w:pPr>
              <w:rPr>
                <w:sz w:val="10"/>
                <w:szCs w:val="10"/>
              </w:rPr>
            </w:pPr>
            <w:r w:rsidRPr="00E26521">
              <w:rPr>
                <w:b/>
                <w:sz w:val="10"/>
                <w:szCs w:val="10"/>
                <w:u w:val="single"/>
              </w:rPr>
              <w:t>4.Госбюджет, его профицит и дефицит.</w:t>
            </w:r>
            <w:r w:rsidRPr="00E26521">
              <w:rPr>
                <w:b/>
                <w:sz w:val="10"/>
                <w:szCs w:val="10"/>
              </w:rPr>
              <w:t xml:space="preserve"> </w:t>
            </w:r>
            <w:r w:rsidRPr="00E26521">
              <w:rPr>
                <w:sz w:val="10"/>
                <w:szCs w:val="10"/>
              </w:rPr>
              <w:t>Госбюджет -основной звено любой финансовой сис-мы, это центральный денежный фонд наход. В распоряжении правит-ва.</w:t>
            </w:r>
          </w:p>
          <w:p w:rsidR="00213C6A" w:rsidRPr="00E26521" w:rsidRDefault="00213C6A" w:rsidP="0037180A">
            <w:pPr>
              <w:ind w:firstLine="180"/>
              <w:rPr>
                <w:b/>
                <w:sz w:val="10"/>
                <w:szCs w:val="10"/>
              </w:rPr>
            </w:pPr>
            <w:r w:rsidRPr="00E26521">
              <w:rPr>
                <w:b/>
                <w:sz w:val="10"/>
                <w:szCs w:val="10"/>
              </w:rPr>
              <w:t>Доходы госбюджета:</w:t>
            </w:r>
          </w:p>
          <w:p w:rsidR="00213C6A" w:rsidRPr="00E26521" w:rsidRDefault="00213C6A" w:rsidP="0037180A">
            <w:pPr>
              <w:ind w:firstLine="180"/>
              <w:rPr>
                <w:sz w:val="10"/>
                <w:szCs w:val="10"/>
              </w:rPr>
            </w:pPr>
            <w:r w:rsidRPr="00E26521">
              <w:rPr>
                <w:sz w:val="10"/>
                <w:szCs w:val="10"/>
              </w:rPr>
              <w:t>1)налоги, акцизы, таможенные пошлины, гербовые сборы (75-80%)</w:t>
            </w:r>
          </w:p>
          <w:p w:rsidR="00213C6A" w:rsidRPr="00E26521" w:rsidRDefault="00213C6A" w:rsidP="0037180A">
            <w:pPr>
              <w:ind w:firstLine="180"/>
              <w:rPr>
                <w:sz w:val="10"/>
                <w:szCs w:val="10"/>
              </w:rPr>
            </w:pPr>
            <w:r w:rsidRPr="00E26521">
              <w:rPr>
                <w:sz w:val="10"/>
                <w:szCs w:val="10"/>
              </w:rPr>
              <w:t>2)неналоговые поступления: доходы от гос. собственности и торговли (5-8%)</w:t>
            </w:r>
          </w:p>
          <w:p w:rsidR="00213C6A" w:rsidRPr="00E26521" w:rsidRDefault="00213C6A" w:rsidP="0037180A">
            <w:pPr>
              <w:ind w:firstLine="180"/>
              <w:rPr>
                <w:sz w:val="10"/>
                <w:szCs w:val="10"/>
              </w:rPr>
            </w:pPr>
            <w:r w:rsidRPr="00E26521">
              <w:rPr>
                <w:sz w:val="10"/>
                <w:szCs w:val="10"/>
              </w:rPr>
              <w:t>3)взносы в гос фонды соц. страхования(10-12%)</w:t>
            </w:r>
          </w:p>
          <w:p w:rsidR="00213C6A" w:rsidRPr="00E26521" w:rsidRDefault="00213C6A" w:rsidP="0037180A">
            <w:pPr>
              <w:ind w:firstLine="180"/>
              <w:rPr>
                <w:sz w:val="10"/>
                <w:szCs w:val="10"/>
              </w:rPr>
            </w:pPr>
            <w:r w:rsidRPr="00E26521">
              <w:rPr>
                <w:b/>
                <w:sz w:val="10"/>
                <w:szCs w:val="10"/>
              </w:rPr>
              <w:t>Расходы госбюджета:</w:t>
            </w:r>
          </w:p>
          <w:p w:rsidR="00213C6A" w:rsidRPr="00E26521" w:rsidRDefault="00213C6A" w:rsidP="0037180A">
            <w:pPr>
              <w:ind w:firstLine="180"/>
              <w:rPr>
                <w:sz w:val="10"/>
                <w:szCs w:val="10"/>
              </w:rPr>
            </w:pPr>
            <w:r w:rsidRPr="00E26521">
              <w:rPr>
                <w:sz w:val="10"/>
                <w:szCs w:val="10"/>
              </w:rPr>
              <w:t>1)затраты на соц. услуги(здравоохранение, образование, соц. пособия и т.д.)40-50%</w:t>
            </w:r>
          </w:p>
          <w:p w:rsidR="00213C6A" w:rsidRPr="00E26521" w:rsidRDefault="00213C6A" w:rsidP="0037180A">
            <w:pPr>
              <w:ind w:firstLine="180"/>
              <w:rPr>
                <w:sz w:val="10"/>
                <w:szCs w:val="10"/>
              </w:rPr>
            </w:pPr>
            <w:r w:rsidRPr="00E26521">
              <w:rPr>
                <w:sz w:val="10"/>
                <w:szCs w:val="10"/>
              </w:rPr>
              <w:t>2)затраты на хоз. нужды: капиталовложения в инфраструктуру, дотации гос. предприятиям, субсидии сельск. хоз-ву(10-20%)</w:t>
            </w:r>
          </w:p>
          <w:p w:rsidR="00213C6A" w:rsidRPr="00E26521" w:rsidRDefault="00213C6A" w:rsidP="0037180A">
            <w:pPr>
              <w:ind w:firstLine="180"/>
              <w:rPr>
                <w:sz w:val="10"/>
                <w:szCs w:val="10"/>
              </w:rPr>
            </w:pPr>
            <w:r w:rsidRPr="00E26521">
              <w:rPr>
                <w:sz w:val="10"/>
                <w:szCs w:val="10"/>
              </w:rPr>
              <w:t>3)на вооружение и материальное обеспичение внеш. пол-ки, включая содержание дипломатических служб и займы иностранным гос-вам(10-20%)</w:t>
            </w:r>
          </w:p>
          <w:p w:rsidR="00213C6A" w:rsidRPr="00E26521" w:rsidRDefault="00213C6A" w:rsidP="0037180A">
            <w:pPr>
              <w:ind w:firstLine="180"/>
              <w:rPr>
                <w:sz w:val="10"/>
                <w:szCs w:val="10"/>
              </w:rPr>
            </w:pPr>
            <w:r w:rsidRPr="00E26521">
              <w:rPr>
                <w:sz w:val="10"/>
                <w:szCs w:val="10"/>
              </w:rPr>
              <w:t>4)административно-управленческого характера: содержание правит. Органов, полиции, юстиции и т.д.(5-10%)</w:t>
            </w:r>
          </w:p>
          <w:p w:rsidR="00213C6A" w:rsidRPr="00E26521" w:rsidRDefault="00213C6A" w:rsidP="0037180A">
            <w:pPr>
              <w:ind w:firstLine="180"/>
              <w:rPr>
                <w:sz w:val="10"/>
                <w:szCs w:val="10"/>
              </w:rPr>
            </w:pPr>
            <w:r w:rsidRPr="00E26521">
              <w:rPr>
                <w:sz w:val="10"/>
                <w:szCs w:val="10"/>
              </w:rPr>
              <w:t>5)платежи по госдолгу (5-7%)</w:t>
            </w:r>
          </w:p>
          <w:p w:rsidR="00213C6A" w:rsidRPr="00E26521" w:rsidRDefault="00213C6A" w:rsidP="0037180A">
            <w:pPr>
              <w:ind w:firstLine="180"/>
              <w:rPr>
                <w:sz w:val="10"/>
                <w:szCs w:val="10"/>
              </w:rPr>
            </w:pPr>
            <w:r w:rsidRPr="00E26521">
              <w:rPr>
                <w:sz w:val="10"/>
                <w:szCs w:val="10"/>
              </w:rPr>
              <w:t>Бюджет РФ сост. из 3-ех ур-ней:</w:t>
            </w:r>
          </w:p>
          <w:p w:rsidR="00213C6A" w:rsidRPr="00E26521" w:rsidRDefault="00213C6A" w:rsidP="0037180A">
            <w:pPr>
              <w:ind w:firstLine="180"/>
              <w:rPr>
                <w:sz w:val="10"/>
                <w:szCs w:val="10"/>
              </w:rPr>
            </w:pPr>
            <w:r w:rsidRPr="00E26521">
              <w:rPr>
                <w:sz w:val="10"/>
                <w:szCs w:val="10"/>
              </w:rPr>
              <w:t>1 Федер. бюджет и бюджет гос. внебюджетных фондов.</w:t>
            </w:r>
          </w:p>
          <w:p w:rsidR="00213C6A" w:rsidRPr="00E26521" w:rsidRDefault="00213C6A" w:rsidP="0037180A">
            <w:pPr>
              <w:ind w:firstLine="180"/>
              <w:rPr>
                <w:sz w:val="10"/>
                <w:szCs w:val="10"/>
              </w:rPr>
            </w:pPr>
            <w:r w:rsidRPr="00E26521">
              <w:rPr>
                <w:sz w:val="10"/>
                <w:szCs w:val="10"/>
              </w:rPr>
              <w:t>2 Бюджеты субъектов РФ (региональные бюджеты)</w:t>
            </w:r>
          </w:p>
          <w:p w:rsidR="00213C6A" w:rsidRPr="00E26521" w:rsidRDefault="00213C6A" w:rsidP="0037180A">
            <w:pPr>
              <w:ind w:firstLine="180"/>
              <w:rPr>
                <w:sz w:val="10"/>
                <w:szCs w:val="10"/>
              </w:rPr>
            </w:pPr>
            <w:r w:rsidRPr="00E26521">
              <w:rPr>
                <w:sz w:val="10"/>
                <w:szCs w:val="10"/>
              </w:rPr>
              <w:t>3 Местные бюджеты</w:t>
            </w:r>
          </w:p>
          <w:p w:rsidR="00213C6A" w:rsidRPr="00E26521" w:rsidRDefault="00213C6A" w:rsidP="0037180A">
            <w:pPr>
              <w:ind w:firstLine="180"/>
              <w:rPr>
                <w:sz w:val="10"/>
                <w:szCs w:val="10"/>
              </w:rPr>
            </w:pPr>
            <w:r w:rsidRPr="00E26521">
              <w:rPr>
                <w:sz w:val="10"/>
                <w:szCs w:val="10"/>
              </w:rPr>
              <w:t>В наст. время бюджетная сис-ма России включает:</w:t>
            </w:r>
          </w:p>
          <w:p w:rsidR="00213C6A" w:rsidRPr="00E26521" w:rsidRDefault="00213C6A" w:rsidP="0037180A">
            <w:pPr>
              <w:ind w:firstLine="180"/>
              <w:rPr>
                <w:sz w:val="10"/>
                <w:szCs w:val="10"/>
              </w:rPr>
            </w:pPr>
            <w:r w:rsidRPr="00E26521">
              <w:rPr>
                <w:sz w:val="10"/>
                <w:szCs w:val="10"/>
              </w:rPr>
              <w:t>1 фед. Бюджет</w:t>
            </w:r>
          </w:p>
          <w:p w:rsidR="00213C6A" w:rsidRPr="00E26521" w:rsidRDefault="00213C6A" w:rsidP="0037180A">
            <w:pPr>
              <w:ind w:firstLine="180"/>
              <w:rPr>
                <w:sz w:val="10"/>
                <w:szCs w:val="10"/>
              </w:rPr>
            </w:pPr>
            <w:r w:rsidRPr="00E26521">
              <w:rPr>
                <w:sz w:val="10"/>
                <w:szCs w:val="10"/>
              </w:rPr>
              <w:t>2. 21 республиканский бюджет</w:t>
            </w:r>
          </w:p>
          <w:p w:rsidR="00213C6A" w:rsidRPr="00E26521" w:rsidRDefault="00213C6A" w:rsidP="0037180A">
            <w:pPr>
              <w:ind w:firstLine="180"/>
              <w:rPr>
                <w:sz w:val="10"/>
                <w:szCs w:val="10"/>
              </w:rPr>
            </w:pPr>
            <w:r w:rsidRPr="00E26521">
              <w:rPr>
                <w:sz w:val="10"/>
                <w:szCs w:val="10"/>
              </w:rPr>
              <w:t>3. 55 краевых и областных бюджетов+бюджет Питера и Москвы</w:t>
            </w:r>
          </w:p>
          <w:p w:rsidR="00213C6A" w:rsidRPr="00E26521" w:rsidRDefault="00213C6A" w:rsidP="0037180A">
            <w:pPr>
              <w:ind w:firstLine="180"/>
              <w:rPr>
                <w:sz w:val="10"/>
                <w:szCs w:val="10"/>
              </w:rPr>
            </w:pPr>
            <w:r w:rsidRPr="00E26521">
              <w:rPr>
                <w:sz w:val="10"/>
                <w:szCs w:val="10"/>
              </w:rPr>
              <w:t>4 бюджет еврейской автономной области</w:t>
            </w:r>
          </w:p>
          <w:p w:rsidR="00213C6A" w:rsidRPr="00E26521" w:rsidRDefault="00213C6A" w:rsidP="0037180A">
            <w:pPr>
              <w:ind w:firstLine="180"/>
              <w:rPr>
                <w:sz w:val="10"/>
                <w:szCs w:val="10"/>
              </w:rPr>
            </w:pPr>
            <w:r w:rsidRPr="00E26521">
              <w:rPr>
                <w:sz w:val="10"/>
                <w:szCs w:val="10"/>
              </w:rPr>
              <w:t>5 10окружных бюджетов и бюджетов  автономных округов</w:t>
            </w:r>
          </w:p>
          <w:p w:rsidR="00213C6A" w:rsidRPr="00E26521" w:rsidRDefault="00213C6A" w:rsidP="0037180A">
            <w:pPr>
              <w:ind w:firstLine="180"/>
              <w:rPr>
                <w:sz w:val="10"/>
                <w:szCs w:val="10"/>
              </w:rPr>
            </w:pPr>
            <w:r w:rsidRPr="00E26521">
              <w:rPr>
                <w:sz w:val="10"/>
                <w:szCs w:val="10"/>
              </w:rPr>
              <w:t>6. 29 тыс. местных бюджетов (районные, поселковые, городские, сельские)</w:t>
            </w:r>
          </w:p>
          <w:p w:rsidR="00213C6A" w:rsidRPr="00E26521" w:rsidRDefault="00213C6A" w:rsidP="0037180A">
            <w:pPr>
              <w:ind w:firstLine="180"/>
              <w:rPr>
                <w:sz w:val="10"/>
                <w:szCs w:val="10"/>
              </w:rPr>
            </w:pPr>
            <w:r w:rsidRPr="00E26521">
              <w:rPr>
                <w:b/>
                <w:sz w:val="10"/>
                <w:szCs w:val="10"/>
              </w:rPr>
              <w:t>Функции гос. финансов:</w:t>
            </w:r>
          </w:p>
          <w:p w:rsidR="00213C6A" w:rsidRPr="00E26521" w:rsidRDefault="00213C6A" w:rsidP="0037180A">
            <w:pPr>
              <w:ind w:firstLine="180"/>
              <w:rPr>
                <w:sz w:val="10"/>
                <w:szCs w:val="10"/>
              </w:rPr>
            </w:pPr>
            <w:r w:rsidRPr="00E26521">
              <w:rPr>
                <w:sz w:val="10"/>
                <w:szCs w:val="10"/>
              </w:rPr>
              <w:t>-финансирует общественные товары</w:t>
            </w:r>
          </w:p>
          <w:p w:rsidR="00213C6A" w:rsidRPr="00E26521" w:rsidRDefault="00213C6A" w:rsidP="0037180A">
            <w:pPr>
              <w:ind w:firstLine="180"/>
              <w:rPr>
                <w:sz w:val="10"/>
                <w:szCs w:val="10"/>
              </w:rPr>
            </w:pPr>
            <w:r w:rsidRPr="00E26521">
              <w:rPr>
                <w:sz w:val="10"/>
                <w:szCs w:val="10"/>
              </w:rPr>
              <w:t>-перераспределение доходов</w:t>
            </w:r>
          </w:p>
          <w:p w:rsidR="00213C6A" w:rsidRPr="00E26521" w:rsidRDefault="00213C6A" w:rsidP="0037180A">
            <w:pPr>
              <w:ind w:firstLine="180"/>
              <w:rPr>
                <w:sz w:val="10"/>
                <w:szCs w:val="10"/>
              </w:rPr>
            </w:pPr>
            <w:r w:rsidRPr="00E26521">
              <w:rPr>
                <w:sz w:val="10"/>
                <w:szCs w:val="10"/>
              </w:rPr>
              <w:t>-осущ. макроэконом. Регулирование</w:t>
            </w:r>
          </w:p>
          <w:p w:rsidR="00213C6A" w:rsidRPr="00E26521" w:rsidRDefault="00213C6A" w:rsidP="0037180A">
            <w:pPr>
              <w:ind w:firstLine="180"/>
              <w:rPr>
                <w:sz w:val="10"/>
                <w:szCs w:val="10"/>
              </w:rPr>
            </w:pPr>
            <w:r w:rsidRPr="00E26521">
              <w:rPr>
                <w:sz w:val="10"/>
                <w:szCs w:val="10"/>
                <w:u w:val="single"/>
              </w:rPr>
              <w:t>Дефицит</w:t>
            </w:r>
            <w:r w:rsidRPr="00E26521">
              <w:rPr>
                <w:sz w:val="10"/>
                <w:szCs w:val="10"/>
              </w:rPr>
              <w:t xml:space="preserve"> образуется вследствие либо излишних расходов, либо недост. Доходов. Причины могут быть: политич. или чрезвычайные(войны,стихийные бедствия и предвыборные компании);экономические, вызванные эк. спадом, когда сокращение пр-ва и доходов с одной стороны снижает налоговые поступления, с другой стороны вызывает необходимость увеличения расходов(на содерж. безработных, поддержание убыточных производств)</w:t>
            </w:r>
          </w:p>
          <w:p w:rsidR="00213C6A" w:rsidRPr="00E26521" w:rsidRDefault="00213C6A" w:rsidP="0037180A">
            <w:pPr>
              <w:ind w:firstLine="180"/>
              <w:rPr>
                <w:sz w:val="10"/>
                <w:szCs w:val="10"/>
              </w:rPr>
            </w:pPr>
            <w:r w:rsidRPr="00E26521">
              <w:rPr>
                <w:sz w:val="10"/>
                <w:szCs w:val="10"/>
              </w:rPr>
              <w:t>Способы погашения бюджетного дефицита:</w:t>
            </w:r>
          </w:p>
          <w:p w:rsidR="00213C6A" w:rsidRPr="00E26521" w:rsidRDefault="00213C6A" w:rsidP="0037180A">
            <w:pPr>
              <w:ind w:firstLine="180"/>
              <w:rPr>
                <w:sz w:val="10"/>
                <w:szCs w:val="10"/>
              </w:rPr>
            </w:pPr>
            <w:r w:rsidRPr="00E26521">
              <w:rPr>
                <w:sz w:val="10"/>
                <w:szCs w:val="10"/>
              </w:rPr>
              <w:t>1)Эмиссия денег, что ведет к инфляции</w:t>
            </w:r>
          </w:p>
          <w:p w:rsidR="00213C6A" w:rsidRPr="00E26521" w:rsidRDefault="00213C6A" w:rsidP="0037180A">
            <w:pPr>
              <w:ind w:firstLine="180"/>
              <w:rPr>
                <w:sz w:val="10"/>
                <w:szCs w:val="10"/>
              </w:rPr>
            </w:pPr>
            <w:r w:rsidRPr="00E26521">
              <w:rPr>
                <w:sz w:val="10"/>
                <w:szCs w:val="10"/>
              </w:rPr>
              <w:t>2)Займы у коммерческих структур и населения. Этот способ менее инфляционен, однако, имеет следующие недостатки:</w:t>
            </w:r>
          </w:p>
          <w:p w:rsidR="00213C6A" w:rsidRPr="00E26521" w:rsidRDefault="00213C6A" w:rsidP="0037180A">
            <w:pPr>
              <w:ind w:firstLine="180"/>
              <w:rPr>
                <w:sz w:val="10"/>
                <w:szCs w:val="10"/>
              </w:rPr>
            </w:pPr>
            <w:r w:rsidRPr="00E26521">
              <w:rPr>
                <w:sz w:val="10"/>
                <w:szCs w:val="10"/>
              </w:rPr>
              <w:t>А)обостряется вопрос выплаты задолжности из-за процентов необходимых  к оплате.</w:t>
            </w:r>
          </w:p>
          <w:p w:rsidR="00213C6A" w:rsidRPr="00E26521" w:rsidRDefault="00213C6A" w:rsidP="0037180A">
            <w:pPr>
              <w:ind w:firstLine="180"/>
              <w:rPr>
                <w:szCs w:val="12"/>
              </w:rPr>
            </w:pPr>
            <w:r w:rsidRPr="00E26521">
              <w:rPr>
                <w:sz w:val="10"/>
                <w:szCs w:val="10"/>
              </w:rPr>
              <w:t>Б)развивается эффект вытеснения частного бизнеса с рынка. Причина в том, что гос-во предъявляет дополнительный спрос на деньги населения, увеличивая %ставку→сокращению инвестиций со стороны частного бизнеса.</w:t>
            </w:r>
          </w:p>
        </w:tc>
        <w:tc>
          <w:tcPr>
            <w:tcW w:w="3190" w:type="dxa"/>
          </w:tcPr>
          <w:p w:rsidR="00213C6A" w:rsidRPr="00E26521" w:rsidRDefault="00213C6A" w:rsidP="000B7422">
            <w:pPr>
              <w:rPr>
                <w:sz w:val="10"/>
                <w:szCs w:val="10"/>
              </w:rPr>
            </w:pPr>
            <w:r w:rsidRPr="00E26521">
              <w:rPr>
                <w:b/>
                <w:sz w:val="10"/>
                <w:szCs w:val="10"/>
                <w:u w:val="single"/>
              </w:rPr>
              <w:t>5. ВНП и ВВП. Методы измерения ВВП</w:t>
            </w:r>
            <w:r w:rsidRPr="00E26521">
              <w:rPr>
                <w:sz w:val="10"/>
                <w:szCs w:val="10"/>
              </w:rPr>
              <w:t xml:space="preserve">. </w:t>
            </w:r>
          </w:p>
          <w:p w:rsidR="00213C6A" w:rsidRPr="00E26521" w:rsidRDefault="00213C6A" w:rsidP="000B7422">
            <w:pPr>
              <w:rPr>
                <w:sz w:val="10"/>
                <w:szCs w:val="10"/>
              </w:rPr>
            </w:pPr>
            <w:r w:rsidRPr="00E26521">
              <w:rPr>
                <w:sz w:val="10"/>
                <w:szCs w:val="10"/>
              </w:rPr>
              <w:t xml:space="preserve">Для измерения объема нац-ого продукта экон-ая теория и практика исп-ют ряд показ-лей, среди к-ых центральное место занимает </w:t>
            </w:r>
            <w:r w:rsidRPr="00E26521">
              <w:rPr>
                <w:i/>
                <w:sz w:val="10"/>
                <w:szCs w:val="10"/>
              </w:rPr>
              <w:t>показ-ль валового нац-ого продукта</w:t>
            </w:r>
            <w:r w:rsidRPr="00E26521">
              <w:rPr>
                <w:sz w:val="10"/>
                <w:szCs w:val="10"/>
              </w:rPr>
              <w:t xml:space="preserve">. ВНП </w:t>
            </w:r>
            <w:r w:rsidRPr="00E26521">
              <w:rPr>
                <w:sz w:val="10"/>
                <w:szCs w:val="10"/>
                <w:u w:val="single"/>
              </w:rPr>
              <w:t>представляет</w:t>
            </w:r>
            <w:r w:rsidRPr="00E26521">
              <w:rPr>
                <w:sz w:val="10"/>
                <w:szCs w:val="10"/>
              </w:rPr>
              <w:t xml:space="preserve"> рыночную стоимость товаров и услуг, произведенных в гос-ве за опр-ый период. </w:t>
            </w:r>
            <w:r w:rsidRPr="00E26521">
              <w:rPr>
                <w:sz w:val="10"/>
                <w:szCs w:val="10"/>
                <w:u w:val="single"/>
              </w:rPr>
              <w:t>В состав ВНП входит</w:t>
            </w:r>
            <w:r w:rsidRPr="00E26521">
              <w:rPr>
                <w:sz w:val="10"/>
                <w:szCs w:val="10"/>
              </w:rPr>
              <w:t xml:space="preserve"> стоимость всех созданных в гос-ве в каком-либо году средств произ-ва, предметов потребления и услуг с пом. факторов произ-ва, к-ыми владели в тот период граждане и орг-ции данной страны как на ее территории, так и за рубежом.</w:t>
            </w:r>
          </w:p>
          <w:p w:rsidR="00213C6A" w:rsidRPr="00E26521" w:rsidRDefault="00213C6A" w:rsidP="000B7422">
            <w:pPr>
              <w:rPr>
                <w:sz w:val="10"/>
                <w:szCs w:val="10"/>
              </w:rPr>
            </w:pPr>
            <w:r w:rsidRPr="00E26521">
              <w:rPr>
                <w:sz w:val="10"/>
                <w:szCs w:val="10"/>
              </w:rPr>
              <w:t xml:space="preserve">Д.т.ч. правильно измерить ВНП, необ-мо включить в его стоимость не все созданные продукты и услуги, а только конечные. </w:t>
            </w:r>
            <w:r w:rsidRPr="00E26521">
              <w:rPr>
                <w:b/>
                <w:sz w:val="10"/>
                <w:szCs w:val="10"/>
              </w:rPr>
              <w:t>Конечными</w:t>
            </w:r>
            <w:r w:rsidRPr="00E26521">
              <w:rPr>
                <w:sz w:val="10"/>
                <w:szCs w:val="10"/>
              </w:rPr>
              <w:t xml:space="preserve"> товарами и услугами явл. только те, к-ые предназначены для непосредственного потребления и не исп-ются в целях промежуточного потребления. </w:t>
            </w:r>
            <w:r w:rsidRPr="00E26521">
              <w:rPr>
                <w:b/>
                <w:sz w:val="10"/>
                <w:szCs w:val="10"/>
                <w:u w:val="single"/>
              </w:rPr>
              <w:t>Существенный недостаток ВНП</w:t>
            </w:r>
            <w:r w:rsidRPr="00E26521">
              <w:rPr>
                <w:sz w:val="10"/>
                <w:szCs w:val="10"/>
              </w:rPr>
              <w:t xml:space="preserve"> – он не в состоянии оценить и вобрать в себя ряд качественных хар-тик продукции и услуг. Как обобщающий показ-ль экон-ой деят-ти людей он фактически не способен фиксировать и выражать издержки общества, связанные с исп-ем в хоз-ых целях среды обитания.</w:t>
            </w:r>
          </w:p>
          <w:p w:rsidR="00213C6A" w:rsidRPr="00E26521" w:rsidRDefault="00213C6A" w:rsidP="000B7422">
            <w:pPr>
              <w:rPr>
                <w:sz w:val="10"/>
                <w:szCs w:val="10"/>
              </w:rPr>
            </w:pPr>
            <w:r w:rsidRPr="00E26521">
              <w:rPr>
                <w:sz w:val="10"/>
                <w:szCs w:val="10"/>
              </w:rPr>
              <w:t xml:space="preserve">Для практического анализа нужно знать, какой объем продукта и услуг произведен исключительно на территории данной страны, вне завис-ти от того, кто является его собственником. В этих целях используется модификация ВНП – </w:t>
            </w:r>
            <w:r w:rsidRPr="00E26521">
              <w:rPr>
                <w:i/>
                <w:sz w:val="10"/>
                <w:szCs w:val="10"/>
              </w:rPr>
              <w:t>валовой внутренний продукт (ВВП)</w:t>
            </w:r>
            <w:r w:rsidRPr="00E26521">
              <w:rPr>
                <w:sz w:val="10"/>
                <w:szCs w:val="10"/>
              </w:rPr>
              <w:t xml:space="preserve">. </w:t>
            </w:r>
            <w:r w:rsidRPr="00E26521">
              <w:rPr>
                <w:b/>
                <w:sz w:val="10"/>
                <w:szCs w:val="10"/>
                <w:u w:val="single"/>
              </w:rPr>
              <w:t>ВВП</w:t>
            </w:r>
            <w:r w:rsidRPr="00E26521">
              <w:rPr>
                <w:sz w:val="10"/>
                <w:szCs w:val="10"/>
              </w:rPr>
              <w:t xml:space="preserve"> – общая сумма рыночной стоимости конечных продуктов и услуг, произведенных на территории данной страны (за определенное время всеми производителями). Для большинства стран различия ВНП и ВВП невелики, поэтому на практике для расчетов оба показателя используются параллельно. В наст.вр. более распространен - ВВП. </w:t>
            </w:r>
            <w:r w:rsidRPr="00E26521">
              <w:rPr>
                <w:b/>
                <w:sz w:val="10"/>
                <w:szCs w:val="10"/>
                <w:u w:val="single"/>
              </w:rPr>
              <w:t>ВВП</w:t>
            </w:r>
            <w:r w:rsidRPr="00E26521">
              <w:rPr>
                <w:sz w:val="10"/>
                <w:szCs w:val="10"/>
              </w:rPr>
              <w:t xml:space="preserve"> – главный базовый показ-ль; результат функционирования нац.эк-ки. </w:t>
            </w:r>
            <w:r w:rsidRPr="00E26521">
              <w:rPr>
                <w:sz w:val="10"/>
                <w:szCs w:val="10"/>
                <w:u w:val="single"/>
              </w:rPr>
              <w:t>Оба этих показ-ля отражают</w:t>
            </w:r>
            <w:r w:rsidRPr="00E26521">
              <w:rPr>
                <w:sz w:val="10"/>
                <w:szCs w:val="10"/>
              </w:rPr>
              <w:t xml:space="preserve"> рыночную стоимость конечных товаров и услуг, произведенных в эк-ке за опр-ый период вр. (год). </w:t>
            </w:r>
            <w:r w:rsidRPr="00E26521">
              <w:rPr>
                <w:noProof/>
                <w:sz w:val="10"/>
                <w:szCs w:val="10"/>
              </w:rPr>
              <w:sym w:font="Wingdings" w:char="F0E0"/>
            </w:r>
            <w:r w:rsidRPr="00E26521">
              <w:rPr>
                <w:sz w:val="10"/>
                <w:szCs w:val="10"/>
              </w:rPr>
              <w:t xml:space="preserve"> Т.о. гл. хар-ками этих показ-лей явл.:</w:t>
            </w:r>
          </w:p>
          <w:p w:rsidR="00213C6A" w:rsidRPr="00E26521" w:rsidRDefault="00213C6A" w:rsidP="0037180A">
            <w:pPr>
              <w:numPr>
                <w:ilvl w:val="0"/>
                <w:numId w:val="2"/>
              </w:numPr>
              <w:tabs>
                <w:tab w:val="clear" w:pos="360"/>
                <w:tab w:val="left" w:pos="180"/>
              </w:tabs>
              <w:ind w:left="0" w:firstLine="0"/>
              <w:rPr>
                <w:sz w:val="10"/>
                <w:szCs w:val="10"/>
              </w:rPr>
            </w:pPr>
            <w:r w:rsidRPr="00E26521">
              <w:rPr>
                <w:sz w:val="10"/>
                <w:szCs w:val="10"/>
              </w:rPr>
              <w:t>они отражают стоимость конечных, т.е. готовых к употреблению, товаров и услуг. (Но стоимость промежуточных товаров в расчет не берется);</w:t>
            </w:r>
          </w:p>
          <w:p w:rsidR="00213C6A" w:rsidRPr="00E26521" w:rsidRDefault="00213C6A" w:rsidP="0037180A">
            <w:pPr>
              <w:numPr>
                <w:ilvl w:val="0"/>
                <w:numId w:val="2"/>
              </w:numPr>
              <w:tabs>
                <w:tab w:val="clear" w:pos="360"/>
                <w:tab w:val="left" w:pos="180"/>
              </w:tabs>
              <w:ind w:left="0" w:firstLine="0"/>
              <w:rPr>
                <w:sz w:val="10"/>
                <w:szCs w:val="10"/>
              </w:rPr>
            </w:pPr>
            <w:r w:rsidRPr="00E26521">
              <w:rPr>
                <w:sz w:val="10"/>
                <w:szCs w:val="10"/>
              </w:rPr>
              <w:t>охватывают результаты деят-ти всех отраслей как материального, так и нематериального произв-ва;</w:t>
            </w:r>
          </w:p>
          <w:p w:rsidR="00213C6A" w:rsidRPr="00E26521" w:rsidRDefault="00213C6A" w:rsidP="0037180A">
            <w:pPr>
              <w:numPr>
                <w:ilvl w:val="0"/>
                <w:numId w:val="2"/>
              </w:numPr>
              <w:tabs>
                <w:tab w:val="clear" w:pos="360"/>
                <w:tab w:val="left" w:pos="180"/>
              </w:tabs>
              <w:ind w:left="0" w:firstLine="0"/>
              <w:rPr>
                <w:sz w:val="10"/>
                <w:szCs w:val="10"/>
              </w:rPr>
            </w:pPr>
            <w:r w:rsidRPr="00E26521">
              <w:rPr>
                <w:sz w:val="10"/>
                <w:szCs w:val="10"/>
              </w:rPr>
              <w:t>отличаются др. от др.: ВНП рассчитывается по нац-ому признаку (как результат деят-ти граждан данной страны), ВВП – по территориальному признаку (как результат деят-ти экон-их субъектов, находящихся на территории данной страны).</w:t>
            </w:r>
          </w:p>
          <w:p w:rsidR="00213C6A" w:rsidRPr="00E26521" w:rsidRDefault="00213C6A" w:rsidP="000B7422">
            <w:pPr>
              <w:rPr>
                <w:sz w:val="10"/>
                <w:szCs w:val="10"/>
              </w:rPr>
            </w:pPr>
            <w:r w:rsidRPr="00E26521">
              <w:rPr>
                <w:sz w:val="10"/>
                <w:szCs w:val="10"/>
              </w:rPr>
              <w:t>ВВП = ВНП + доход иностранцев на тер. данной страны – доход нац. факторов за границей. ВВП считается тремя осн.способами:</w:t>
            </w:r>
          </w:p>
          <w:p w:rsidR="00213C6A" w:rsidRPr="00E26521" w:rsidRDefault="00213C6A" w:rsidP="0037180A">
            <w:pPr>
              <w:numPr>
                <w:ilvl w:val="0"/>
                <w:numId w:val="3"/>
              </w:numPr>
              <w:tabs>
                <w:tab w:val="clear" w:pos="360"/>
              </w:tabs>
              <w:ind w:left="180" w:hanging="180"/>
              <w:rPr>
                <w:sz w:val="10"/>
                <w:szCs w:val="10"/>
                <w:u w:val="single"/>
              </w:rPr>
            </w:pPr>
            <w:r w:rsidRPr="00E26521">
              <w:rPr>
                <w:sz w:val="10"/>
                <w:szCs w:val="10"/>
                <w:u w:val="single"/>
              </w:rPr>
              <w:t>по расходам</w:t>
            </w:r>
            <w:r w:rsidRPr="00E26521">
              <w:rPr>
                <w:sz w:val="10"/>
                <w:szCs w:val="10"/>
              </w:rPr>
              <w:t>, при расчете ВНП выделяют 4 осн. Границы расходов:</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b/>
                <w:sz w:val="10"/>
                <w:szCs w:val="10"/>
              </w:rPr>
              <w:t xml:space="preserve">С </w:t>
            </w:r>
            <w:r w:rsidRPr="00E26521">
              <w:rPr>
                <w:sz w:val="10"/>
                <w:szCs w:val="10"/>
              </w:rPr>
              <w:t xml:space="preserve">– </w:t>
            </w:r>
            <w:r w:rsidRPr="00E26521">
              <w:rPr>
                <w:i/>
                <w:sz w:val="10"/>
                <w:szCs w:val="10"/>
              </w:rPr>
              <w:t>потребит-ие расходы</w:t>
            </w:r>
            <w:r w:rsidRPr="00E26521">
              <w:rPr>
                <w:sz w:val="10"/>
                <w:szCs w:val="10"/>
              </w:rPr>
              <w:t xml:space="preserve"> – стоимость тов. и услуг, приобретаемых домохоз-вами </w:t>
            </w:r>
            <w:r w:rsidRPr="00E26521">
              <w:rPr>
                <w:noProof/>
                <w:sz w:val="10"/>
                <w:szCs w:val="10"/>
              </w:rPr>
              <w:sym w:font="Wingdings" w:char="F0E0"/>
            </w:r>
            <w:r w:rsidRPr="00E26521">
              <w:rPr>
                <w:sz w:val="10"/>
                <w:szCs w:val="10"/>
              </w:rPr>
              <w:t xml:space="preserve"> включают расходы на потребит-ие товары длительного пользования и расходы на услуги.</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b/>
                <w:sz w:val="10"/>
                <w:szCs w:val="10"/>
                <w:lang w:val="en-US"/>
              </w:rPr>
              <w:t>I</w:t>
            </w:r>
            <w:r w:rsidRPr="00E26521">
              <w:rPr>
                <w:b/>
                <w:sz w:val="10"/>
                <w:szCs w:val="10"/>
              </w:rPr>
              <w:t xml:space="preserve"> </w:t>
            </w:r>
            <w:r w:rsidRPr="00E26521">
              <w:rPr>
                <w:sz w:val="10"/>
                <w:szCs w:val="10"/>
              </w:rPr>
              <w:t xml:space="preserve">– </w:t>
            </w:r>
            <w:r w:rsidRPr="00E26521">
              <w:rPr>
                <w:i/>
                <w:sz w:val="10"/>
                <w:szCs w:val="10"/>
              </w:rPr>
              <w:t>инвестиционные расходы</w:t>
            </w:r>
            <w:r w:rsidRPr="00E26521">
              <w:rPr>
                <w:sz w:val="10"/>
                <w:szCs w:val="10"/>
              </w:rPr>
              <w:t xml:space="preserve"> (Валовые частные внутренние инвестиции) – стоимость инвестиц-ых товаров, приобретаемых бизнесом </w:t>
            </w:r>
            <w:r w:rsidRPr="00E26521">
              <w:rPr>
                <w:noProof/>
                <w:sz w:val="10"/>
                <w:szCs w:val="10"/>
              </w:rPr>
              <w:sym w:font="Wingdings" w:char="F0E0"/>
            </w:r>
            <w:r w:rsidRPr="00E26521">
              <w:rPr>
                <w:sz w:val="10"/>
                <w:szCs w:val="10"/>
              </w:rPr>
              <w:t xml:space="preserve"> включают стоимость машин и оборудования или все строительство (произведенное и жилищное), изменение запасов. Все, что связано с расширением произв-ва.</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b/>
                <w:sz w:val="10"/>
                <w:szCs w:val="10"/>
                <w:lang w:val="en-US"/>
              </w:rPr>
              <w:t>G</w:t>
            </w:r>
            <w:r w:rsidRPr="00E26521">
              <w:rPr>
                <w:b/>
                <w:sz w:val="10"/>
                <w:szCs w:val="10"/>
              </w:rPr>
              <w:t xml:space="preserve"> </w:t>
            </w:r>
            <w:r w:rsidRPr="00E26521">
              <w:rPr>
                <w:sz w:val="10"/>
                <w:szCs w:val="10"/>
              </w:rPr>
              <w:t xml:space="preserve">– </w:t>
            </w:r>
            <w:r w:rsidRPr="00E26521">
              <w:rPr>
                <w:i/>
                <w:sz w:val="10"/>
                <w:szCs w:val="10"/>
              </w:rPr>
              <w:t>гос-ые закупки</w:t>
            </w:r>
            <w:r w:rsidRPr="00E26521">
              <w:rPr>
                <w:sz w:val="10"/>
                <w:szCs w:val="10"/>
              </w:rPr>
              <w:t xml:space="preserve"> – все расходы на приобретение конечных продуктов фирм и р-сов домохоз-в, осущ-ые правительствами разных уровней (воен. расходы, строительство гос-ых и т.д.) </w:t>
            </w:r>
            <w:r w:rsidRPr="00E26521">
              <w:rPr>
                <w:noProof/>
                <w:sz w:val="10"/>
                <w:szCs w:val="10"/>
              </w:rPr>
              <w:sym w:font="Wingdings" w:char="F0E0"/>
            </w:r>
            <w:r w:rsidRPr="00E26521">
              <w:rPr>
                <w:sz w:val="10"/>
                <w:szCs w:val="10"/>
              </w:rPr>
              <w:t xml:space="preserve"> не включают трансфертные платежи, т.к. эти расходы не связаны с текущим произв-ом.</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b/>
                <w:sz w:val="10"/>
                <w:szCs w:val="10"/>
                <w:lang w:val="en-US"/>
              </w:rPr>
              <w:t>NX</w:t>
            </w:r>
            <w:r w:rsidRPr="00E26521">
              <w:rPr>
                <w:b/>
                <w:sz w:val="10"/>
                <w:szCs w:val="10"/>
              </w:rPr>
              <w:t xml:space="preserve"> </w:t>
            </w:r>
            <w:r w:rsidRPr="00E26521">
              <w:rPr>
                <w:sz w:val="10"/>
                <w:szCs w:val="10"/>
              </w:rPr>
              <w:t xml:space="preserve">– </w:t>
            </w:r>
            <w:r w:rsidRPr="00E26521">
              <w:rPr>
                <w:i/>
                <w:sz w:val="10"/>
                <w:szCs w:val="10"/>
              </w:rPr>
              <w:t>чистый импорт</w:t>
            </w:r>
            <w:r w:rsidRPr="00E26521">
              <w:rPr>
                <w:sz w:val="10"/>
                <w:szCs w:val="10"/>
              </w:rPr>
              <w:t xml:space="preserve"> – внешние экон-ие расходы </w:t>
            </w:r>
            <w:r w:rsidRPr="00E26521">
              <w:rPr>
                <w:noProof/>
                <w:sz w:val="10"/>
                <w:szCs w:val="10"/>
              </w:rPr>
              <w:sym w:font="Wingdings" w:char="F0E0"/>
            </w:r>
            <w:r w:rsidRPr="00E26521">
              <w:rPr>
                <w:sz w:val="10"/>
                <w:szCs w:val="10"/>
              </w:rPr>
              <w:t xml:space="preserve"> это величина, на к-ую заруб-ые расходы на тов. и услуги превышают нац-ые расходы на заруб-ые тов. и услуги, т.е. разница м/д экспортом и импортом:  </w:t>
            </w:r>
            <w:r w:rsidRPr="00E26521">
              <w:rPr>
                <w:sz w:val="10"/>
                <w:szCs w:val="10"/>
                <w:lang w:val="en-US"/>
              </w:rPr>
              <w:t>NX</w:t>
            </w:r>
            <w:r w:rsidRPr="00E26521">
              <w:rPr>
                <w:sz w:val="10"/>
                <w:szCs w:val="10"/>
              </w:rPr>
              <w:t xml:space="preserve"> = </w:t>
            </w:r>
            <w:r w:rsidRPr="00E26521">
              <w:rPr>
                <w:sz w:val="10"/>
                <w:szCs w:val="10"/>
                <w:lang w:val="en-US"/>
              </w:rPr>
              <w:t>X</w:t>
            </w:r>
            <w:r w:rsidRPr="00E26521">
              <w:rPr>
                <w:sz w:val="10"/>
                <w:szCs w:val="10"/>
              </w:rPr>
              <w:t xml:space="preserve"> – </w:t>
            </w:r>
            <w:r w:rsidRPr="00E26521">
              <w:rPr>
                <w:sz w:val="10"/>
                <w:szCs w:val="10"/>
                <w:lang w:val="en-US"/>
              </w:rPr>
              <w:t>M</w:t>
            </w:r>
            <w:r w:rsidRPr="00E26521">
              <w:rPr>
                <w:sz w:val="10"/>
                <w:szCs w:val="10"/>
              </w:rPr>
              <w:t>.</w:t>
            </w:r>
          </w:p>
          <w:p w:rsidR="00213C6A" w:rsidRPr="00E26521" w:rsidRDefault="00213C6A" w:rsidP="0037180A">
            <w:pPr>
              <w:tabs>
                <w:tab w:val="left" w:pos="360"/>
                <w:tab w:val="num" w:pos="720"/>
              </w:tabs>
              <w:ind w:left="180" w:firstLine="12"/>
              <w:rPr>
                <w:sz w:val="10"/>
                <w:szCs w:val="10"/>
              </w:rPr>
            </w:pPr>
            <w:r w:rsidRPr="00E26521">
              <w:rPr>
                <w:b/>
                <w:sz w:val="10"/>
                <w:szCs w:val="10"/>
                <w:lang w:val="en-US"/>
              </w:rPr>
              <w:t>GIP</w:t>
            </w:r>
            <w:r w:rsidRPr="00E26521">
              <w:rPr>
                <w:b/>
                <w:sz w:val="10"/>
                <w:szCs w:val="10"/>
              </w:rPr>
              <w:t xml:space="preserve"> = </w:t>
            </w:r>
            <w:r w:rsidRPr="00E26521">
              <w:rPr>
                <w:b/>
                <w:sz w:val="10"/>
                <w:szCs w:val="10"/>
                <w:lang w:val="en-US"/>
              </w:rPr>
              <w:t>C</w:t>
            </w:r>
            <w:r w:rsidRPr="00E26521">
              <w:rPr>
                <w:b/>
                <w:sz w:val="10"/>
                <w:szCs w:val="10"/>
              </w:rPr>
              <w:t>+</w:t>
            </w:r>
            <w:r w:rsidRPr="00E26521">
              <w:rPr>
                <w:b/>
                <w:sz w:val="10"/>
                <w:szCs w:val="10"/>
                <w:lang w:val="en-US"/>
              </w:rPr>
              <w:t>I</w:t>
            </w:r>
            <w:r w:rsidRPr="00E26521">
              <w:rPr>
                <w:b/>
                <w:sz w:val="10"/>
                <w:szCs w:val="10"/>
              </w:rPr>
              <w:t>+</w:t>
            </w:r>
            <w:r w:rsidRPr="00E26521">
              <w:rPr>
                <w:b/>
                <w:sz w:val="10"/>
                <w:szCs w:val="10"/>
                <w:lang w:val="en-US"/>
              </w:rPr>
              <w:t>G</w:t>
            </w:r>
            <w:r w:rsidRPr="00E26521">
              <w:rPr>
                <w:b/>
                <w:sz w:val="10"/>
                <w:szCs w:val="10"/>
              </w:rPr>
              <w:t>+</w:t>
            </w:r>
            <w:r w:rsidRPr="00E26521">
              <w:rPr>
                <w:b/>
                <w:sz w:val="10"/>
                <w:szCs w:val="10"/>
                <w:lang w:val="en-US"/>
              </w:rPr>
              <w:t>NX</w:t>
            </w:r>
            <w:r w:rsidRPr="00E26521">
              <w:rPr>
                <w:sz w:val="10"/>
                <w:szCs w:val="10"/>
              </w:rPr>
              <w:t xml:space="preserve">.  </w:t>
            </w:r>
            <w:r w:rsidRPr="00E26521">
              <w:rPr>
                <w:noProof/>
                <w:sz w:val="10"/>
                <w:szCs w:val="10"/>
              </w:rPr>
              <w:sym w:font="Wingdings" w:char="F0DF"/>
            </w:r>
            <w:r w:rsidRPr="00E26521">
              <w:rPr>
                <w:sz w:val="10"/>
                <w:szCs w:val="10"/>
              </w:rPr>
              <w:t xml:space="preserve"> основное макроэк-ое тождество</w:t>
            </w:r>
          </w:p>
          <w:p w:rsidR="00213C6A" w:rsidRPr="00E26521" w:rsidRDefault="00213C6A" w:rsidP="0037180A">
            <w:pPr>
              <w:numPr>
                <w:ilvl w:val="0"/>
                <w:numId w:val="3"/>
              </w:numPr>
              <w:tabs>
                <w:tab w:val="left" w:pos="180"/>
                <w:tab w:val="left" w:pos="360"/>
                <w:tab w:val="num" w:pos="720"/>
              </w:tabs>
              <w:ind w:left="0" w:firstLine="12"/>
              <w:rPr>
                <w:sz w:val="10"/>
                <w:szCs w:val="10"/>
              </w:rPr>
            </w:pPr>
            <w:r w:rsidRPr="00E26521">
              <w:rPr>
                <w:sz w:val="10"/>
                <w:szCs w:val="10"/>
                <w:u w:val="single"/>
              </w:rPr>
              <w:t>по доходам</w:t>
            </w:r>
            <w:r w:rsidRPr="00E26521">
              <w:rPr>
                <w:sz w:val="10"/>
                <w:szCs w:val="10"/>
              </w:rPr>
              <w:t>, при расчете ВВП суммируют:</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sz w:val="10"/>
                <w:szCs w:val="10"/>
              </w:rPr>
              <w:t xml:space="preserve">все виды факторных доходов (получают нац-ый доход) </w:t>
            </w:r>
            <w:r w:rsidRPr="00E26521">
              <w:rPr>
                <w:noProof/>
                <w:sz w:val="10"/>
                <w:szCs w:val="10"/>
              </w:rPr>
              <w:sym w:font="Wingdings" w:char="F0E0"/>
            </w:r>
            <w:r w:rsidRPr="00E26521">
              <w:rPr>
                <w:sz w:val="10"/>
                <w:szCs w:val="10"/>
              </w:rPr>
              <w:t xml:space="preserve"> Это: 1- з/п (оплата труда работников, к-ая осущ-ется бизнесом и гос-вом), а также все виды дополнит-ых выплат; 2- рента – доход домохоз-в и фирм от владения землей и капиталом; 3- процент – денежный доход, выплачиваемый частным бизнесом поставщикам денежного капитала; 4- прибыль – доход от собственности некорпорированной предпринимателей и доход корпораций.</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sz w:val="10"/>
                <w:szCs w:val="10"/>
              </w:rPr>
              <w:t>Два вида платежей недоходного хар-ра: 1- амортизация (связана с износом оборудования) – расходы на потребление основного капитала, т.е. возмещение износа оборудования, зданий и т.д.; 2- косвенные налоги на бизнес – такие, к-ые увеличивают цену товаров (НДС, акцизы и т.д.).</w:t>
            </w:r>
          </w:p>
          <w:p w:rsidR="00213C6A" w:rsidRPr="00E26521" w:rsidRDefault="00213C6A" w:rsidP="0037180A">
            <w:pPr>
              <w:numPr>
                <w:ilvl w:val="0"/>
                <w:numId w:val="4"/>
              </w:numPr>
              <w:tabs>
                <w:tab w:val="clear" w:pos="1068"/>
                <w:tab w:val="left" w:pos="360"/>
                <w:tab w:val="num" w:pos="720"/>
              </w:tabs>
              <w:ind w:left="180" w:firstLine="12"/>
              <w:rPr>
                <w:sz w:val="10"/>
                <w:szCs w:val="10"/>
              </w:rPr>
            </w:pPr>
            <w:r w:rsidRPr="00E26521">
              <w:rPr>
                <w:sz w:val="10"/>
                <w:szCs w:val="10"/>
              </w:rPr>
              <w:t>Чистый доход, созданный иностранными факторами на территории данной страны (т.е.: доходы иностранцев данной страны – доходы нац-ых субъектов за границей).</w:t>
            </w:r>
          </w:p>
          <w:p w:rsidR="00213C6A" w:rsidRPr="00E26521" w:rsidRDefault="00213C6A" w:rsidP="0037180A">
            <w:pPr>
              <w:numPr>
                <w:ilvl w:val="0"/>
                <w:numId w:val="3"/>
              </w:numPr>
              <w:tabs>
                <w:tab w:val="clear" w:pos="360"/>
                <w:tab w:val="left" w:pos="180"/>
              </w:tabs>
              <w:ind w:left="0" w:firstLine="0"/>
              <w:rPr>
                <w:sz w:val="10"/>
                <w:szCs w:val="10"/>
              </w:rPr>
            </w:pPr>
            <w:r w:rsidRPr="00E26521">
              <w:rPr>
                <w:sz w:val="10"/>
                <w:szCs w:val="10"/>
                <w:u w:val="single"/>
              </w:rPr>
              <w:t>в произв-ве,</w:t>
            </w:r>
            <w:r w:rsidRPr="00E26521">
              <w:rPr>
                <w:sz w:val="10"/>
                <w:szCs w:val="10"/>
              </w:rPr>
              <w:t xml:space="preserve"> расчитывается по добавленной стоимости, т.е. учитывается стоимость, к-ая добавляется каждой фирмой и отраслью в создании ВВП.</w:t>
            </w:r>
          </w:p>
          <w:p w:rsidR="00213C6A" w:rsidRPr="00E26521" w:rsidRDefault="00213C6A" w:rsidP="0037180A">
            <w:pPr>
              <w:ind w:firstLine="180"/>
              <w:rPr>
                <w:sz w:val="10"/>
                <w:szCs w:val="10"/>
              </w:rPr>
            </w:pPr>
            <w:r w:rsidRPr="00E26521">
              <w:rPr>
                <w:b/>
                <w:sz w:val="10"/>
                <w:szCs w:val="10"/>
                <w:u w:val="single"/>
              </w:rPr>
              <w:t>Добавочная стоимость</w:t>
            </w:r>
            <w:r w:rsidRPr="00E26521">
              <w:rPr>
                <w:sz w:val="10"/>
                <w:szCs w:val="10"/>
              </w:rPr>
              <w:t xml:space="preserve"> – доход фирмы з а вычитом стоимости материалов, купленных ею для производства продукции.</w:t>
            </w:r>
          </w:p>
          <w:p w:rsidR="00213C6A" w:rsidRPr="00E26521" w:rsidRDefault="00213C6A" w:rsidP="000B7422">
            <w:pPr>
              <w:pStyle w:val="BodyTextIndent"/>
              <w:rPr>
                <w:sz w:val="10"/>
                <w:szCs w:val="10"/>
              </w:rPr>
            </w:pPr>
            <w:r w:rsidRPr="00E26521">
              <w:rPr>
                <w:sz w:val="10"/>
                <w:szCs w:val="10"/>
              </w:rPr>
              <w:t>Величина ВВП здесь представляет собой суммированную по эк-ке добавленную стоимость.</w:t>
            </w:r>
          </w:p>
          <w:p w:rsidR="00213C6A" w:rsidRPr="00E26521" w:rsidRDefault="00213C6A" w:rsidP="0037180A">
            <w:pPr>
              <w:ind w:firstLine="180"/>
              <w:rPr>
                <w:sz w:val="10"/>
                <w:szCs w:val="10"/>
              </w:rPr>
            </w:pPr>
            <w:r w:rsidRPr="00E26521">
              <w:rPr>
                <w:b/>
                <w:i/>
                <w:sz w:val="10"/>
                <w:szCs w:val="10"/>
                <w:u w:val="single"/>
              </w:rPr>
              <w:t>ВВП различают</w:t>
            </w:r>
            <w:r w:rsidRPr="00E26521">
              <w:rPr>
                <w:sz w:val="10"/>
                <w:szCs w:val="10"/>
              </w:rPr>
              <w:t>:</w:t>
            </w:r>
          </w:p>
          <w:p w:rsidR="00213C6A" w:rsidRPr="00E26521" w:rsidRDefault="00213C6A" w:rsidP="0037180A">
            <w:pPr>
              <w:ind w:firstLine="180"/>
              <w:rPr>
                <w:sz w:val="10"/>
                <w:szCs w:val="10"/>
              </w:rPr>
            </w:pPr>
            <w:r w:rsidRPr="00E26521">
              <w:rPr>
                <w:b/>
                <w:i/>
                <w:sz w:val="10"/>
                <w:szCs w:val="10"/>
              </w:rPr>
              <w:t>Номинальный</w:t>
            </w:r>
            <w:r w:rsidRPr="00E26521">
              <w:rPr>
                <w:sz w:val="10"/>
                <w:szCs w:val="10"/>
              </w:rPr>
              <w:t xml:space="preserve"> </w:t>
            </w:r>
            <w:r w:rsidRPr="00E26521">
              <w:rPr>
                <w:noProof/>
                <w:sz w:val="10"/>
                <w:szCs w:val="10"/>
              </w:rPr>
              <w:sym w:font="Wingdings" w:char="F0E0"/>
            </w:r>
            <w:r w:rsidRPr="00E26521">
              <w:rPr>
                <w:sz w:val="10"/>
                <w:szCs w:val="10"/>
              </w:rPr>
              <w:t xml:space="preserve"> опр-ет кол-во произведенной в стране продукции с учетом изм-ий цен на нее (т.е. опр-ет </w:t>
            </w:r>
            <w:r w:rsidRPr="00E26521">
              <w:rPr>
                <w:sz w:val="10"/>
                <w:szCs w:val="10"/>
                <w:u w:val="single"/>
              </w:rPr>
              <w:t>стоимостной объем выпуска</w:t>
            </w:r>
            <w:r w:rsidRPr="00E26521">
              <w:rPr>
                <w:sz w:val="10"/>
                <w:szCs w:val="10"/>
              </w:rPr>
              <w:t>). Рассчитывается в ценах текущего года.</w:t>
            </w:r>
          </w:p>
          <w:p w:rsidR="00213C6A" w:rsidRPr="00E26521" w:rsidRDefault="00213C6A" w:rsidP="0037180A">
            <w:pPr>
              <w:ind w:firstLine="180"/>
              <w:rPr>
                <w:sz w:val="10"/>
                <w:szCs w:val="10"/>
              </w:rPr>
            </w:pPr>
            <w:r w:rsidRPr="00E26521">
              <w:rPr>
                <w:b/>
                <w:i/>
                <w:sz w:val="10"/>
                <w:szCs w:val="10"/>
              </w:rPr>
              <w:t>Реальный</w:t>
            </w:r>
            <w:r w:rsidRPr="00E26521">
              <w:rPr>
                <w:sz w:val="10"/>
                <w:szCs w:val="10"/>
              </w:rPr>
              <w:t xml:space="preserve"> </w:t>
            </w:r>
            <w:r w:rsidRPr="00E26521">
              <w:rPr>
                <w:noProof/>
                <w:sz w:val="10"/>
                <w:szCs w:val="10"/>
              </w:rPr>
              <w:sym w:font="Wingdings" w:char="F0E0"/>
            </w:r>
            <w:r w:rsidRPr="00E26521">
              <w:rPr>
                <w:sz w:val="10"/>
                <w:szCs w:val="10"/>
              </w:rPr>
              <w:t xml:space="preserve"> кол-во, произведенной в стране продукции без учета изм-ия цен на нее (т.е. </w:t>
            </w:r>
            <w:r w:rsidRPr="00E26521">
              <w:rPr>
                <w:sz w:val="10"/>
                <w:szCs w:val="10"/>
                <w:u w:val="single"/>
              </w:rPr>
              <w:t>физический объем</w:t>
            </w:r>
            <w:r w:rsidRPr="00E26521">
              <w:rPr>
                <w:sz w:val="10"/>
                <w:szCs w:val="10"/>
              </w:rPr>
              <w:t>). Рассчитывается в сопоставимых ценах.</w:t>
            </w:r>
          </w:p>
          <w:p w:rsidR="00213C6A" w:rsidRPr="00E26521" w:rsidRDefault="00213C6A" w:rsidP="0037180A">
            <w:pPr>
              <w:ind w:firstLine="180"/>
              <w:rPr>
                <w:sz w:val="10"/>
                <w:szCs w:val="10"/>
              </w:rPr>
            </w:pPr>
            <w:r w:rsidRPr="00E26521">
              <w:rPr>
                <w:sz w:val="10"/>
                <w:szCs w:val="10"/>
              </w:rPr>
              <w:t>Т.о. на величину Номинального ВВП оказывают влияние 2 фактора: динамика реального объема произв-ва и динамика уровня цен.</w:t>
            </w:r>
          </w:p>
          <w:p w:rsidR="00213C6A" w:rsidRPr="00E26521" w:rsidRDefault="00213C6A" w:rsidP="0037180A">
            <w:pPr>
              <w:ind w:firstLine="180"/>
              <w:rPr>
                <w:sz w:val="10"/>
                <w:szCs w:val="10"/>
              </w:rPr>
            </w:pPr>
            <w:r w:rsidRPr="00E26521">
              <w:rPr>
                <w:sz w:val="10"/>
                <w:szCs w:val="10"/>
              </w:rPr>
              <w:t>Отношение номинального ВВП к реальному наз. дефлятором ВВП.</w:t>
            </w:r>
          </w:p>
          <w:p w:rsidR="00213C6A" w:rsidRPr="00E26521" w:rsidRDefault="00213C6A" w:rsidP="0037180A">
            <w:pPr>
              <w:ind w:firstLine="180"/>
              <w:rPr>
                <w:sz w:val="14"/>
                <w:szCs w:val="14"/>
              </w:rPr>
            </w:pPr>
            <w:r w:rsidRPr="00E26521">
              <w:rPr>
                <w:sz w:val="10"/>
                <w:szCs w:val="10"/>
              </w:rPr>
              <w:t>Т.е. он показывает изм-ие общего уровня цен.</w:t>
            </w:r>
          </w:p>
        </w:tc>
        <w:tc>
          <w:tcPr>
            <w:tcW w:w="3191" w:type="dxa"/>
          </w:tcPr>
          <w:p w:rsidR="00213C6A" w:rsidRPr="00E26521" w:rsidRDefault="00213C6A" w:rsidP="0037180A">
            <w:pPr>
              <w:tabs>
                <w:tab w:val="left" w:pos="180"/>
              </w:tabs>
              <w:rPr>
                <w:sz w:val="10"/>
                <w:szCs w:val="10"/>
                <w:u w:val="single"/>
              </w:rPr>
            </w:pPr>
            <w:r w:rsidRPr="00E26521">
              <w:rPr>
                <w:b/>
                <w:sz w:val="10"/>
                <w:szCs w:val="10"/>
                <w:u w:val="single"/>
              </w:rPr>
              <w:t xml:space="preserve">6. Неравенство доходов и его причины. Кривая Лоренца и коэффициент Джини. </w:t>
            </w:r>
          </w:p>
          <w:p w:rsidR="00213C6A" w:rsidRPr="00E26521" w:rsidRDefault="00213C6A" w:rsidP="0037180A">
            <w:pPr>
              <w:pStyle w:val="BodyTextIndent"/>
              <w:tabs>
                <w:tab w:val="left" w:pos="180"/>
              </w:tabs>
              <w:rPr>
                <w:sz w:val="10"/>
                <w:szCs w:val="10"/>
              </w:rPr>
            </w:pPr>
            <w:r w:rsidRPr="00E26521">
              <w:rPr>
                <w:sz w:val="10"/>
                <w:szCs w:val="10"/>
              </w:rPr>
              <w:t xml:space="preserve">Различия в уровне доходов на душу нас. или на одного занятого называются </w:t>
            </w:r>
            <w:r w:rsidRPr="00E26521">
              <w:rPr>
                <w:b/>
                <w:i/>
                <w:sz w:val="10"/>
                <w:szCs w:val="10"/>
              </w:rPr>
              <w:t>дифференциацией доходов</w:t>
            </w:r>
            <w:r w:rsidRPr="00E26521">
              <w:rPr>
                <w:sz w:val="10"/>
                <w:szCs w:val="10"/>
              </w:rPr>
              <w:t>. Нер-во доходов хар-но для всех экон-их систем. При переходе от административно-командной к рыночной системе рост дифференциации доходов связан с тем, что часть нас. продолжает жить в условиях распадающейся прежней системы и одновременно возникает общественный слой, действующий по законам рыночной эк-ки. По мере вовлечения все более широких слоев населения в рыночные отношения размеры нер-ва сокращаются.</w:t>
            </w:r>
          </w:p>
          <w:p w:rsidR="00213C6A" w:rsidRPr="00E26521" w:rsidRDefault="00213C6A" w:rsidP="0037180A">
            <w:pPr>
              <w:pStyle w:val="BodyTextIndent"/>
              <w:tabs>
                <w:tab w:val="left" w:pos="180"/>
              </w:tabs>
              <w:rPr>
                <w:sz w:val="10"/>
                <w:szCs w:val="10"/>
              </w:rPr>
            </w:pPr>
            <w:r w:rsidRPr="00E26521">
              <w:rPr>
                <w:sz w:val="10"/>
                <w:szCs w:val="10"/>
              </w:rPr>
              <w:t xml:space="preserve">Для количественной оценки дифференциации доходов применяются различные показ-ли. Степень нер-ва доходов отражает </w:t>
            </w:r>
            <w:r w:rsidRPr="00E26521">
              <w:rPr>
                <w:i/>
                <w:sz w:val="10"/>
                <w:szCs w:val="10"/>
              </w:rPr>
              <w:t>кривая Лоренца</w:t>
            </w:r>
            <w:r w:rsidRPr="00E26521">
              <w:rPr>
                <w:sz w:val="10"/>
                <w:szCs w:val="10"/>
              </w:rPr>
              <w:t>, при построении к-ой по оси абсцисс откладывали доли семей (в % от общего их числа), с соответствующим процентом дохода, а по оси ординат – доли доходов рассматриваемых семей (в % от совок-ого дохода).</w:t>
            </w: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r>
              <w:rPr>
                <w:noProof/>
              </w:rPr>
              <w:pict>
                <v:line id="_x0000_s1026" style="position:absolute;left:0;text-align:left;flip:y;z-index:251651072" from="27pt,1.2pt" to="135pt,102pt"/>
              </w:pict>
            </w:r>
            <w:r>
              <w:rPr>
                <w:noProof/>
              </w:rPr>
              <w:pict>
                <v:line id="_x0000_s1027" style="position:absolute;left:0;text-align:left;flip:y;z-index:251649024" from="27pt,1.2pt" to="27pt,102pt"/>
              </w:pict>
            </w: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ind w:left="0"/>
              <w:rPr>
                <w:sz w:val="10"/>
                <w:szCs w:val="10"/>
              </w:rPr>
            </w:pPr>
          </w:p>
          <w:p w:rsidR="00213C6A" w:rsidRPr="00E26521" w:rsidRDefault="00213C6A" w:rsidP="0037180A">
            <w:pPr>
              <w:pStyle w:val="BodyTextIndent"/>
              <w:tabs>
                <w:tab w:val="left" w:pos="180"/>
              </w:tabs>
              <w:ind w:left="0"/>
              <w:rPr>
                <w:sz w:val="10"/>
                <w:szCs w:val="10"/>
              </w:rPr>
            </w:pPr>
          </w:p>
          <w:p w:rsidR="00213C6A" w:rsidRPr="00E26521" w:rsidRDefault="00213C6A" w:rsidP="0037180A">
            <w:pPr>
              <w:pStyle w:val="BodyTextIndent"/>
              <w:tabs>
                <w:tab w:val="left" w:pos="180"/>
              </w:tabs>
              <w:rPr>
                <w:sz w:val="10"/>
                <w:szCs w:val="10"/>
              </w:rPr>
            </w:pPr>
            <w:r>
              <w:rPr>
                <w:noProof/>
              </w:rPr>
              <w:pict>
                <v:line id="_x0000_s1028" style="position:absolute;left:0;text-align:left;z-index:251650048" from="27pt,8pt" to="135pt,8pt"/>
              </w:pict>
            </w:r>
          </w:p>
          <w:p w:rsidR="00213C6A" w:rsidRPr="00E26521" w:rsidRDefault="00213C6A" w:rsidP="0037180A">
            <w:pPr>
              <w:pStyle w:val="BodyTextIndent"/>
              <w:tabs>
                <w:tab w:val="left" w:pos="180"/>
              </w:tabs>
              <w:rPr>
                <w:sz w:val="10"/>
                <w:szCs w:val="10"/>
              </w:rPr>
            </w:pPr>
          </w:p>
          <w:p w:rsidR="00213C6A" w:rsidRPr="00E26521" w:rsidRDefault="00213C6A" w:rsidP="0037180A">
            <w:pPr>
              <w:pStyle w:val="BodyTextIndent"/>
              <w:tabs>
                <w:tab w:val="left" w:pos="180"/>
              </w:tabs>
              <w:rPr>
                <w:sz w:val="10"/>
                <w:szCs w:val="10"/>
              </w:rPr>
            </w:pPr>
            <w:r w:rsidRPr="00E26521">
              <w:rPr>
                <w:sz w:val="10"/>
                <w:szCs w:val="10"/>
              </w:rPr>
              <w:t xml:space="preserve"> Теоретич-ая возможность абсолютно равного распределения дохода представлена биссектрисой, к-ая указывает на то, что любой данный процент семей получает соответствующий процент дохода. Это значит, что если 20, 40, 60% семей получают соответственно 20, 40, 60% от всего дохода, то соответ-щие точки будут расположены на биссектрисе. Кривая Лоренца демонстрирует фактическое распределение дохода. Заштрихованная область м/ линией абсолютного равенства и кривой Л. указывает на степень нер-ва доходов: чем больше область, тем больше степень нер-ва доходов. Кривую Лоренца м/использовать для сравнения распределения доходов в различные периоды времени или м/д различными группами населения.</w:t>
            </w:r>
          </w:p>
          <w:p w:rsidR="00213C6A" w:rsidRPr="00E26521" w:rsidRDefault="00213C6A" w:rsidP="0037180A">
            <w:pPr>
              <w:pStyle w:val="BodyTextIndent"/>
              <w:tabs>
                <w:tab w:val="left" w:pos="180"/>
              </w:tabs>
              <w:rPr>
                <w:sz w:val="10"/>
                <w:szCs w:val="10"/>
              </w:rPr>
            </w:pPr>
            <w:r w:rsidRPr="00E26521">
              <w:rPr>
                <w:sz w:val="10"/>
                <w:szCs w:val="10"/>
              </w:rPr>
              <w:t xml:space="preserve">Для хар-ки распределения совок-ого дохода м/д группами населения применяется </w:t>
            </w:r>
            <w:r w:rsidRPr="00E26521">
              <w:rPr>
                <w:i/>
                <w:sz w:val="10"/>
                <w:szCs w:val="10"/>
              </w:rPr>
              <w:t>индекс концентрации доходов населения (коэффициент Джини)</w:t>
            </w:r>
            <w:r w:rsidRPr="00E26521">
              <w:rPr>
                <w:sz w:val="10"/>
                <w:szCs w:val="10"/>
              </w:rPr>
              <w:t>. Чем больше этот коеффициент, тем сильнее нер-во, т.е. чем выше степень поляризации об-ва по уровню доходов, тем коэффициент Джини ближе к 1. При выравнивании доходов в об-ве этот показ-ль стремится к нулю.</w:t>
            </w:r>
          </w:p>
          <w:p w:rsidR="00213C6A" w:rsidRPr="00E26521" w:rsidRDefault="00213C6A" w:rsidP="0037180A">
            <w:pPr>
              <w:ind w:firstLine="180"/>
              <w:rPr>
                <w:b/>
                <w:sz w:val="10"/>
                <w:szCs w:val="10"/>
                <w:u w:val="single"/>
              </w:rPr>
            </w:pP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213C6A" w:rsidRPr="00E26521">
        <w:tc>
          <w:tcPr>
            <w:tcW w:w="3190" w:type="dxa"/>
          </w:tcPr>
          <w:p w:rsidR="00213C6A" w:rsidRPr="00E26521" w:rsidRDefault="00213C6A" w:rsidP="0037180A">
            <w:pPr>
              <w:ind w:firstLine="180"/>
              <w:rPr>
                <w:b/>
                <w:szCs w:val="12"/>
                <w:u w:val="single"/>
              </w:rPr>
            </w:pPr>
            <w:r w:rsidRPr="00E26521">
              <w:rPr>
                <w:b/>
                <w:szCs w:val="12"/>
                <w:u w:val="single"/>
              </w:rPr>
              <w:t>7. Номинальный и реальный ВВП. Понятие дефлятора ВВП.</w:t>
            </w:r>
          </w:p>
          <w:p w:rsidR="00213C6A" w:rsidRPr="00E26521" w:rsidRDefault="00213C6A" w:rsidP="00575C16">
            <w:pPr>
              <w:rPr>
                <w:szCs w:val="12"/>
              </w:rPr>
            </w:pPr>
            <w:r w:rsidRPr="00E26521">
              <w:rPr>
                <w:b/>
                <w:szCs w:val="12"/>
              </w:rPr>
              <w:t>ВВП</w:t>
            </w:r>
            <w:r w:rsidRPr="00E26521">
              <w:rPr>
                <w:szCs w:val="12"/>
              </w:rPr>
              <w:t xml:space="preserve">-сумма рыночной стоимости товаров и услуг, произведенных на террит. Данной страны за определенное время всеми производителями. Различают номинальный и реальный ВВП. </w:t>
            </w:r>
            <w:r w:rsidRPr="00E26521">
              <w:rPr>
                <w:b/>
                <w:szCs w:val="12"/>
              </w:rPr>
              <w:t>Номинальный ВВП</w:t>
            </w:r>
            <w:r w:rsidRPr="00E26521">
              <w:rPr>
                <w:szCs w:val="12"/>
              </w:rPr>
              <w:t>-определяет кол-во произведенной в стране продукции с учетом изменения цен на нее, т.е стоимостной объем выпуска.</w:t>
            </w:r>
          </w:p>
          <w:p w:rsidR="00213C6A" w:rsidRPr="00E26521" w:rsidRDefault="00213C6A" w:rsidP="00575C16">
            <w:pPr>
              <w:rPr>
                <w:szCs w:val="12"/>
              </w:rPr>
            </w:pPr>
            <w:r w:rsidRPr="00E26521">
              <w:rPr>
                <w:b/>
                <w:szCs w:val="12"/>
              </w:rPr>
              <w:t>Реальный ВВП</w:t>
            </w:r>
            <w:r w:rsidRPr="00E26521">
              <w:rPr>
                <w:szCs w:val="12"/>
              </w:rPr>
              <w:t>-кол-во произведенной в стране продукции без учета изменения цен на нее, физический объем.</w:t>
            </w:r>
          </w:p>
          <w:p w:rsidR="00213C6A" w:rsidRPr="00E26521" w:rsidRDefault="00213C6A" w:rsidP="00575C16">
            <w:pPr>
              <w:rPr>
                <w:szCs w:val="12"/>
              </w:rPr>
            </w:pPr>
            <w:r w:rsidRPr="00E26521">
              <w:rPr>
                <w:szCs w:val="12"/>
              </w:rPr>
              <w:t>Таким образом на величину номин. ВВП оказывают влияние 2 фактора:</w:t>
            </w:r>
          </w:p>
          <w:p w:rsidR="00213C6A" w:rsidRPr="00E26521" w:rsidRDefault="00213C6A" w:rsidP="00575C16">
            <w:pPr>
              <w:rPr>
                <w:szCs w:val="12"/>
              </w:rPr>
            </w:pPr>
            <w:r w:rsidRPr="00E26521">
              <w:rPr>
                <w:szCs w:val="12"/>
              </w:rPr>
              <w:t>- динамика реального объема пр-ва</w:t>
            </w:r>
          </w:p>
          <w:p w:rsidR="00213C6A" w:rsidRPr="00E26521" w:rsidRDefault="00213C6A" w:rsidP="00575C16">
            <w:pPr>
              <w:rPr>
                <w:szCs w:val="12"/>
              </w:rPr>
            </w:pPr>
            <w:r w:rsidRPr="00E26521">
              <w:rPr>
                <w:szCs w:val="12"/>
              </w:rPr>
              <w:t>- динамика уровня цен</w:t>
            </w:r>
          </w:p>
          <w:p w:rsidR="00213C6A" w:rsidRPr="00E26521" w:rsidRDefault="00213C6A" w:rsidP="00575C16">
            <w:pPr>
              <w:rPr>
                <w:szCs w:val="12"/>
              </w:rPr>
            </w:pPr>
            <w:r w:rsidRPr="00E26521">
              <w:rPr>
                <w:szCs w:val="12"/>
              </w:rPr>
              <w:t>Отношение номин.ВВП и реальногоВВП наз дефлятором ВВП(показывает рост общего уровня цен)</w:t>
            </w:r>
          </w:p>
          <w:p w:rsidR="00213C6A" w:rsidRPr="00E26521" w:rsidRDefault="00213C6A" w:rsidP="00575C16">
            <w:pPr>
              <w:rPr>
                <w:szCs w:val="12"/>
              </w:rPr>
            </w:pPr>
            <w:r w:rsidRPr="00E26521">
              <w:rPr>
                <w:szCs w:val="12"/>
              </w:rPr>
              <w:t xml:space="preserve">Дефл. ВВП=ВВПн/ВВПр </w:t>
            </w:r>
          </w:p>
          <w:p w:rsidR="00213C6A" w:rsidRPr="00E26521" w:rsidRDefault="00213C6A" w:rsidP="000B7422">
            <w:pPr>
              <w:rPr>
                <w:b/>
                <w:sz w:val="10"/>
                <w:szCs w:val="10"/>
                <w:u w:val="single"/>
              </w:rPr>
            </w:pPr>
          </w:p>
        </w:tc>
        <w:tc>
          <w:tcPr>
            <w:tcW w:w="3190" w:type="dxa"/>
          </w:tcPr>
          <w:p w:rsidR="00213C6A" w:rsidRPr="00E26521" w:rsidRDefault="00213C6A" w:rsidP="0037180A">
            <w:pPr>
              <w:tabs>
                <w:tab w:val="left" w:pos="180"/>
              </w:tabs>
              <w:ind w:firstLine="180"/>
              <w:rPr>
                <w:szCs w:val="12"/>
              </w:rPr>
            </w:pPr>
            <w:r w:rsidRPr="00E26521">
              <w:rPr>
                <w:b/>
                <w:szCs w:val="12"/>
                <w:u w:val="single"/>
              </w:rPr>
              <w:t>8. Гос-ое регулирование эк-ки: цели, методы и направления</w:t>
            </w:r>
            <w:r w:rsidRPr="00E26521">
              <w:rPr>
                <w:szCs w:val="12"/>
                <w:u w:val="single"/>
              </w:rPr>
              <w:t>.</w:t>
            </w:r>
            <w:r w:rsidRPr="00E26521">
              <w:rPr>
                <w:szCs w:val="12"/>
              </w:rPr>
              <w:t xml:space="preserve"> Гос-во вовлекается в рын. экономику </w:t>
            </w:r>
            <w:r w:rsidRPr="00E26521">
              <w:rPr>
                <w:szCs w:val="12"/>
                <w:u w:val="single"/>
              </w:rPr>
              <w:t xml:space="preserve">с целью </w:t>
            </w:r>
            <w:r w:rsidRPr="00E26521">
              <w:rPr>
                <w:szCs w:val="12"/>
              </w:rPr>
              <w:t xml:space="preserve">поддержания эк. стабильности, макроэк-ого равновесия, сглаживания спадов и подъёмов в эк-ке. Гос-во берет на себя обеспечение правовой основы. Так же регулирование цен. </w:t>
            </w:r>
            <w:r w:rsidRPr="00E26521">
              <w:rPr>
                <w:szCs w:val="12"/>
                <w:u w:val="single"/>
              </w:rPr>
              <w:t xml:space="preserve">Выделяют </w:t>
            </w:r>
            <w:r w:rsidRPr="00E26521">
              <w:rPr>
                <w:i/>
                <w:szCs w:val="12"/>
              </w:rPr>
              <w:t xml:space="preserve">косвенные </w:t>
            </w:r>
            <w:r w:rsidRPr="00E26521">
              <w:rPr>
                <w:szCs w:val="12"/>
              </w:rPr>
              <w:t xml:space="preserve">(эк.) и </w:t>
            </w:r>
            <w:r w:rsidRPr="00E26521">
              <w:rPr>
                <w:i/>
                <w:szCs w:val="12"/>
              </w:rPr>
              <w:t xml:space="preserve">прямые </w:t>
            </w:r>
            <w:r w:rsidRPr="00E26521">
              <w:rPr>
                <w:szCs w:val="12"/>
              </w:rPr>
              <w:t xml:space="preserve">(администр)  </w:t>
            </w:r>
            <w:r w:rsidRPr="00E26521">
              <w:rPr>
                <w:i/>
                <w:szCs w:val="12"/>
              </w:rPr>
              <w:t>методы гос.регулирования</w:t>
            </w:r>
            <w:r w:rsidRPr="00E26521">
              <w:rPr>
                <w:szCs w:val="12"/>
              </w:rPr>
              <w:t xml:space="preserve">. Преобладают эк. методы, в к-ых выделяют денежно-кредитную политику. </w:t>
            </w:r>
            <w:r w:rsidRPr="00E26521">
              <w:rPr>
                <w:szCs w:val="12"/>
                <w:u w:val="single"/>
              </w:rPr>
              <w:t xml:space="preserve">Основные инструменты </w:t>
            </w:r>
            <w:r w:rsidRPr="00E26521">
              <w:rPr>
                <w:b/>
                <w:i/>
                <w:szCs w:val="12"/>
                <w:u w:val="single"/>
              </w:rPr>
              <w:t>ден-кредитной пол-ки</w:t>
            </w:r>
            <w:r w:rsidRPr="00E26521">
              <w:rPr>
                <w:szCs w:val="12"/>
              </w:rPr>
              <w:t xml:space="preserve">: норма обязательных резервов, ставка межбанковского %, учетная ставка, операции ЦБ на рынке ценных бумаг. Значительная роль отводится </w:t>
            </w:r>
            <w:r w:rsidRPr="00E26521">
              <w:rPr>
                <w:b/>
                <w:i/>
                <w:szCs w:val="12"/>
              </w:rPr>
              <w:t>налоговой политике</w:t>
            </w:r>
            <w:r w:rsidRPr="00E26521">
              <w:rPr>
                <w:szCs w:val="12"/>
              </w:rPr>
              <w:t xml:space="preserve">. К налоговому регулированию присоединяется </w:t>
            </w:r>
            <w:r w:rsidRPr="00E26521">
              <w:rPr>
                <w:b/>
                <w:i/>
                <w:szCs w:val="12"/>
              </w:rPr>
              <w:t>политика госрасходов</w:t>
            </w:r>
            <w:r w:rsidRPr="00E26521">
              <w:rPr>
                <w:szCs w:val="12"/>
              </w:rPr>
              <w:t>, помогающая сгладить региональные диспропорции, снять остроту проблемы вынужденной безработицы.</w:t>
            </w:r>
          </w:p>
          <w:p w:rsidR="00213C6A" w:rsidRPr="00E26521" w:rsidRDefault="00213C6A" w:rsidP="0037180A">
            <w:pPr>
              <w:tabs>
                <w:tab w:val="left" w:pos="180"/>
              </w:tabs>
              <w:ind w:firstLine="180"/>
              <w:rPr>
                <w:szCs w:val="12"/>
              </w:rPr>
            </w:pPr>
            <w:r w:rsidRPr="00E26521">
              <w:rPr>
                <w:b/>
                <w:szCs w:val="12"/>
                <w:u w:val="single"/>
              </w:rPr>
              <w:t>Гос-ное регулирование эк-ки</w:t>
            </w:r>
            <w:r w:rsidRPr="00E26521">
              <w:rPr>
                <w:szCs w:val="12"/>
              </w:rPr>
              <w:t xml:space="preserve"> – это система мер законодат-ого, исполнит-ого и контролирующего хар-ра стабилизации и приспособления эк-ки к изменяющимся условиям</w:t>
            </w:r>
          </w:p>
          <w:p w:rsidR="00213C6A" w:rsidRPr="00E26521" w:rsidRDefault="00213C6A" w:rsidP="0037180A">
            <w:pPr>
              <w:tabs>
                <w:tab w:val="left" w:pos="180"/>
              </w:tabs>
              <w:ind w:firstLine="180"/>
              <w:rPr>
                <w:szCs w:val="12"/>
              </w:rPr>
            </w:pPr>
            <w:r w:rsidRPr="00E26521">
              <w:rPr>
                <w:szCs w:val="12"/>
              </w:rPr>
              <w:t xml:space="preserve">Для основных макроэк-их целей исп-ют </w:t>
            </w:r>
            <w:r w:rsidRPr="00E26521">
              <w:rPr>
                <w:szCs w:val="12"/>
                <w:u w:val="single"/>
              </w:rPr>
              <w:t>2 вида макроэк-ой пол-ки</w:t>
            </w:r>
            <w:r w:rsidRPr="00E26521">
              <w:rPr>
                <w:szCs w:val="12"/>
              </w:rPr>
              <w:t>:</w:t>
            </w:r>
          </w:p>
          <w:p w:rsidR="00213C6A" w:rsidRPr="00E26521" w:rsidRDefault="00213C6A" w:rsidP="0037180A">
            <w:pPr>
              <w:numPr>
                <w:ilvl w:val="0"/>
                <w:numId w:val="5"/>
              </w:numPr>
              <w:tabs>
                <w:tab w:val="clear" w:pos="540"/>
                <w:tab w:val="left" w:pos="180"/>
              </w:tabs>
              <w:ind w:left="0" w:firstLine="0"/>
              <w:rPr>
                <w:i/>
                <w:szCs w:val="12"/>
              </w:rPr>
            </w:pPr>
            <w:r w:rsidRPr="00E26521">
              <w:rPr>
                <w:b/>
                <w:i/>
                <w:szCs w:val="12"/>
              </w:rPr>
              <w:t>Фискальная</w:t>
            </w:r>
            <w:r w:rsidRPr="00E26521">
              <w:rPr>
                <w:i/>
                <w:szCs w:val="12"/>
              </w:rPr>
              <w:t xml:space="preserve"> (налогово-бюджетная)</w:t>
            </w:r>
            <w:r w:rsidRPr="00E26521">
              <w:rPr>
                <w:szCs w:val="12"/>
              </w:rPr>
              <w:t xml:space="preserve"> </w:t>
            </w:r>
            <w:r w:rsidRPr="00E26521">
              <w:rPr>
                <w:noProof/>
                <w:szCs w:val="12"/>
              </w:rPr>
              <w:sym w:font="Wingdings" w:char="F0E0"/>
            </w:r>
            <w:r w:rsidRPr="00E26521">
              <w:rPr>
                <w:szCs w:val="12"/>
              </w:rPr>
              <w:t xml:space="preserve"> пол-ка исп-ия </w:t>
            </w:r>
            <w:r w:rsidRPr="00E26521">
              <w:rPr>
                <w:i/>
                <w:szCs w:val="12"/>
              </w:rPr>
              <w:t>гос.расходов</w:t>
            </w:r>
            <w:r w:rsidRPr="00E26521">
              <w:rPr>
                <w:szCs w:val="12"/>
              </w:rPr>
              <w:t xml:space="preserve"> (</w:t>
            </w:r>
            <w:r w:rsidRPr="00E26521">
              <w:rPr>
                <w:i/>
                <w:szCs w:val="12"/>
                <w:lang w:val="en-US"/>
              </w:rPr>
              <w:t>G</w:t>
            </w:r>
            <w:r w:rsidRPr="00E26521">
              <w:rPr>
                <w:szCs w:val="12"/>
              </w:rPr>
              <w:t xml:space="preserve">) и </w:t>
            </w:r>
            <w:r w:rsidRPr="00E26521">
              <w:rPr>
                <w:i/>
                <w:szCs w:val="12"/>
              </w:rPr>
              <w:t xml:space="preserve">налогов </w:t>
            </w:r>
            <w:r w:rsidRPr="00E26521">
              <w:rPr>
                <w:szCs w:val="12"/>
              </w:rPr>
              <w:t>(</w:t>
            </w:r>
            <w:r w:rsidRPr="00E26521">
              <w:rPr>
                <w:i/>
                <w:szCs w:val="12"/>
              </w:rPr>
              <w:t>Т</w:t>
            </w:r>
            <w:r w:rsidRPr="00E26521">
              <w:rPr>
                <w:szCs w:val="12"/>
              </w:rPr>
              <w:t xml:space="preserve">), к-ые явл. </w:t>
            </w:r>
            <w:r w:rsidRPr="00E26521">
              <w:rPr>
                <w:szCs w:val="12"/>
                <w:u w:val="single"/>
              </w:rPr>
              <w:t xml:space="preserve">осн. инсрументами </w:t>
            </w:r>
            <w:r w:rsidRPr="00E26521">
              <w:rPr>
                <w:szCs w:val="12"/>
              </w:rPr>
              <w:t xml:space="preserve">фискальной пол-ки. </w:t>
            </w:r>
            <w:r w:rsidRPr="00E26521">
              <w:rPr>
                <w:szCs w:val="12"/>
                <w:u w:val="single"/>
              </w:rPr>
              <w:t xml:space="preserve">Приоритетом </w:t>
            </w:r>
            <w:r w:rsidRPr="00E26521">
              <w:rPr>
                <w:szCs w:val="12"/>
              </w:rPr>
              <w:t>фиск.пол-ки явл., прежде всего, регулирование эк.роста и безрабртицы.</w:t>
            </w:r>
          </w:p>
          <w:p w:rsidR="00213C6A" w:rsidRPr="00E26521" w:rsidRDefault="00213C6A" w:rsidP="0037180A">
            <w:pPr>
              <w:tabs>
                <w:tab w:val="left" w:pos="180"/>
              </w:tabs>
              <w:rPr>
                <w:szCs w:val="12"/>
              </w:rPr>
            </w:pPr>
            <w:r w:rsidRPr="00E26521">
              <w:rPr>
                <w:szCs w:val="12"/>
                <w:u w:val="single"/>
              </w:rPr>
              <w:t>Для стимулирования эк.роста и снижения безработицы</w:t>
            </w:r>
            <w:r w:rsidRPr="00E26521">
              <w:rPr>
                <w:szCs w:val="12"/>
              </w:rPr>
              <w:t xml:space="preserve"> необходимо снизить налоги и увеличить гос.расходы. эти же инструменты м/быть исп-ны </w:t>
            </w:r>
            <w:r w:rsidRPr="00E26521">
              <w:rPr>
                <w:szCs w:val="12"/>
                <w:u w:val="single"/>
              </w:rPr>
              <w:t>для регулирования инфляции</w:t>
            </w:r>
            <w:r w:rsidRPr="00E26521">
              <w:rPr>
                <w:szCs w:val="12"/>
              </w:rPr>
              <w:t>. В этом случае, для снижения инфляции следует увеличить налоги и снизить гос.расходы.</w:t>
            </w:r>
          </w:p>
          <w:p w:rsidR="00213C6A" w:rsidRPr="00E26521" w:rsidRDefault="00213C6A" w:rsidP="0037180A">
            <w:pPr>
              <w:numPr>
                <w:ilvl w:val="0"/>
                <w:numId w:val="5"/>
              </w:numPr>
              <w:tabs>
                <w:tab w:val="clear" w:pos="540"/>
                <w:tab w:val="left" w:pos="180"/>
              </w:tabs>
              <w:ind w:left="0" w:firstLine="0"/>
              <w:rPr>
                <w:szCs w:val="12"/>
              </w:rPr>
            </w:pPr>
            <w:r w:rsidRPr="00E26521">
              <w:rPr>
                <w:b/>
                <w:i/>
                <w:szCs w:val="12"/>
              </w:rPr>
              <w:t xml:space="preserve">денежно-кредитная </w:t>
            </w:r>
            <w:r w:rsidRPr="00E26521">
              <w:rPr>
                <w:noProof/>
                <w:szCs w:val="12"/>
              </w:rPr>
              <w:sym w:font="Wingdings" w:char="F0E0"/>
            </w:r>
            <w:r w:rsidRPr="00E26521">
              <w:rPr>
                <w:szCs w:val="12"/>
              </w:rPr>
              <w:t xml:space="preserve"> пол-ка изм-ия денежной массы (</w:t>
            </w:r>
            <w:r w:rsidRPr="00E26521">
              <w:rPr>
                <w:i/>
                <w:szCs w:val="12"/>
              </w:rPr>
              <w:t>М</w:t>
            </w:r>
            <w:r w:rsidRPr="00E26521">
              <w:rPr>
                <w:szCs w:val="12"/>
              </w:rPr>
              <w:t>) и %-ставки (</w:t>
            </w:r>
            <w:r w:rsidRPr="00E26521">
              <w:rPr>
                <w:i/>
                <w:szCs w:val="12"/>
                <w:lang w:val="en-US"/>
              </w:rPr>
              <w:t>r</w:t>
            </w:r>
            <w:r w:rsidRPr="00E26521">
              <w:rPr>
                <w:szCs w:val="12"/>
              </w:rPr>
              <w:t xml:space="preserve">). </w:t>
            </w:r>
            <w:r w:rsidRPr="00E26521">
              <w:rPr>
                <w:szCs w:val="12"/>
                <w:u w:val="single"/>
              </w:rPr>
              <w:t>Приоритетом явл</w:t>
            </w:r>
            <w:r w:rsidRPr="00E26521">
              <w:rPr>
                <w:szCs w:val="12"/>
              </w:rPr>
              <w:t>. регулирование инфляции.</w:t>
            </w:r>
          </w:p>
          <w:p w:rsidR="00213C6A" w:rsidRPr="00E26521" w:rsidRDefault="00213C6A" w:rsidP="0037180A">
            <w:pPr>
              <w:tabs>
                <w:tab w:val="left" w:pos="180"/>
              </w:tabs>
              <w:rPr>
                <w:szCs w:val="12"/>
              </w:rPr>
            </w:pPr>
            <w:r w:rsidRPr="00E26521">
              <w:rPr>
                <w:szCs w:val="12"/>
                <w:u w:val="single"/>
              </w:rPr>
              <w:t>Для снижения уровня ифляции</w:t>
            </w:r>
            <w:r w:rsidRPr="00E26521">
              <w:rPr>
                <w:szCs w:val="12"/>
              </w:rPr>
              <w:t xml:space="preserve"> проводят </w:t>
            </w:r>
            <w:r w:rsidRPr="00E26521">
              <w:rPr>
                <w:i/>
                <w:szCs w:val="12"/>
              </w:rPr>
              <w:t>пол-ку «дорогих денег»</w:t>
            </w:r>
            <w:r w:rsidRPr="00E26521">
              <w:rPr>
                <w:szCs w:val="12"/>
              </w:rPr>
              <w:t>, увеличивая ставку % или снижая денежную массу.</w:t>
            </w:r>
          </w:p>
          <w:p w:rsidR="00213C6A" w:rsidRPr="00E26521" w:rsidRDefault="00213C6A" w:rsidP="0037180A">
            <w:pPr>
              <w:tabs>
                <w:tab w:val="left" w:pos="180"/>
              </w:tabs>
              <w:rPr>
                <w:szCs w:val="12"/>
              </w:rPr>
            </w:pPr>
            <w:r w:rsidRPr="00E26521">
              <w:rPr>
                <w:szCs w:val="12"/>
              </w:rPr>
              <w:t xml:space="preserve">Инструменты д/к пол-ки </w:t>
            </w:r>
            <w:r w:rsidRPr="00E26521">
              <w:rPr>
                <w:i/>
                <w:szCs w:val="12"/>
              </w:rPr>
              <w:t>М</w:t>
            </w:r>
            <w:r w:rsidRPr="00E26521">
              <w:rPr>
                <w:szCs w:val="12"/>
              </w:rPr>
              <w:t xml:space="preserve"> и </w:t>
            </w:r>
            <w:r w:rsidRPr="00E26521">
              <w:rPr>
                <w:i/>
                <w:szCs w:val="12"/>
                <w:lang w:val="en-US"/>
              </w:rPr>
              <w:t>r</w:t>
            </w:r>
            <w:r w:rsidRPr="00E26521">
              <w:rPr>
                <w:szCs w:val="12"/>
              </w:rPr>
              <w:t xml:space="preserve"> м/использоваться и </w:t>
            </w:r>
            <w:r w:rsidRPr="00E26521">
              <w:rPr>
                <w:szCs w:val="12"/>
                <w:u w:val="single"/>
              </w:rPr>
              <w:t>для стимулирования эк.роста</w:t>
            </w:r>
            <w:r w:rsidRPr="00E26521">
              <w:rPr>
                <w:szCs w:val="12"/>
              </w:rPr>
              <w:t xml:space="preserve">. для этого применяют </w:t>
            </w:r>
            <w:r w:rsidRPr="00E26521">
              <w:rPr>
                <w:i/>
                <w:szCs w:val="12"/>
              </w:rPr>
              <w:t>пол-ку «дешевых денег»</w:t>
            </w:r>
            <w:r w:rsidRPr="00E26521">
              <w:rPr>
                <w:szCs w:val="12"/>
              </w:rPr>
              <w:t>, т.е. снижают ставку % или увеличивают ден.массу.</w:t>
            </w:r>
          </w:p>
          <w:p w:rsidR="00213C6A" w:rsidRPr="00E26521" w:rsidRDefault="00213C6A" w:rsidP="0037180A">
            <w:pPr>
              <w:tabs>
                <w:tab w:val="left" w:pos="180"/>
              </w:tabs>
              <w:ind w:firstLine="180"/>
              <w:rPr>
                <w:sz w:val="14"/>
                <w:szCs w:val="14"/>
              </w:rPr>
            </w:pPr>
            <w:r w:rsidRPr="00E26521">
              <w:rPr>
                <w:noProof/>
                <w:szCs w:val="12"/>
              </w:rPr>
              <w:sym w:font="Wingdings" w:char="F0E0"/>
            </w:r>
            <w:r w:rsidRPr="00E26521">
              <w:rPr>
                <w:szCs w:val="12"/>
              </w:rPr>
              <w:t xml:space="preserve"> Т.о., выбор тех или иных инструментов макроэк-ой пол-ки определен выбором тех или иных макроэк-их целей в соответствии с </w:t>
            </w:r>
            <w:r w:rsidRPr="00E26521">
              <w:rPr>
                <w:i/>
                <w:szCs w:val="12"/>
              </w:rPr>
              <w:t>классическим</w:t>
            </w:r>
            <w:r w:rsidRPr="00E26521">
              <w:rPr>
                <w:szCs w:val="12"/>
              </w:rPr>
              <w:t xml:space="preserve"> и </w:t>
            </w:r>
            <w:r w:rsidRPr="00E26521">
              <w:rPr>
                <w:i/>
                <w:szCs w:val="12"/>
              </w:rPr>
              <w:t>кейнсианским</w:t>
            </w:r>
            <w:r w:rsidRPr="00E26521">
              <w:rPr>
                <w:szCs w:val="12"/>
              </w:rPr>
              <w:t xml:space="preserve"> подходами.</w:t>
            </w:r>
          </w:p>
        </w:tc>
        <w:tc>
          <w:tcPr>
            <w:tcW w:w="3191" w:type="dxa"/>
          </w:tcPr>
          <w:p w:rsidR="00213C6A" w:rsidRPr="00E26521" w:rsidRDefault="00213C6A" w:rsidP="00575C16">
            <w:pPr>
              <w:rPr>
                <w:b/>
                <w:szCs w:val="12"/>
                <w:u w:val="single"/>
              </w:rPr>
            </w:pPr>
            <w:r w:rsidRPr="00E26521">
              <w:rPr>
                <w:b/>
                <w:szCs w:val="12"/>
                <w:u w:val="single"/>
              </w:rPr>
              <w:t>9. Система национ счетов (СНС). Основные показатели СНС.</w:t>
            </w:r>
          </w:p>
          <w:p w:rsidR="00213C6A" w:rsidRPr="00E26521" w:rsidRDefault="00213C6A" w:rsidP="00575C16">
            <w:pPr>
              <w:rPr>
                <w:szCs w:val="12"/>
              </w:rPr>
            </w:pPr>
            <w:r w:rsidRPr="00E26521">
              <w:rPr>
                <w:szCs w:val="12"/>
              </w:rPr>
              <w:t>Это совокупность взаимосвязей показателей, кот характер сост нац-рй экономики и отраж информацию о всех стадиях эконом-ого кругооборота.</w:t>
            </w:r>
          </w:p>
          <w:p w:rsidR="00213C6A" w:rsidRPr="00E26521" w:rsidRDefault="00213C6A" w:rsidP="00575C16">
            <w:pPr>
              <w:rPr>
                <w:szCs w:val="12"/>
              </w:rPr>
            </w:pPr>
            <w:r w:rsidRPr="00E26521">
              <w:rPr>
                <w:szCs w:val="12"/>
                <w:u w:val="single"/>
              </w:rPr>
              <w:t>Основные показатели:</w:t>
            </w:r>
            <w:r w:rsidRPr="00E26521">
              <w:rPr>
                <w:szCs w:val="12"/>
              </w:rPr>
              <w:t xml:space="preserve"> ВВП-ЧВП (чистый вал прод)-НД(национ доход)-ЛД(личный)-ЛРД(личн располаг доход)-ЛРРД(личн располаг реальн доход)</w:t>
            </w:r>
          </w:p>
          <w:p w:rsidR="00213C6A" w:rsidRPr="00E26521" w:rsidRDefault="00213C6A" w:rsidP="00575C16">
            <w:pPr>
              <w:rPr>
                <w:szCs w:val="12"/>
              </w:rPr>
            </w:pPr>
            <w:r w:rsidRPr="00E26521">
              <w:rPr>
                <w:szCs w:val="12"/>
                <w:u w:val="single"/>
              </w:rPr>
              <w:t>Дополнительные:</w:t>
            </w:r>
            <w:r w:rsidRPr="00E26521">
              <w:rPr>
                <w:szCs w:val="12"/>
              </w:rPr>
              <w:t xml:space="preserve"> УБ(ур безработицы) БД(бюджетн дефицит) ЛД(личный доход)</w:t>
            </w:r>
          </w:p>
          <w:p w:rsidR="00213C6A" w:rsidRPr="00E26521" w:rsidRDefault="00213C6A" w:rsidP="0037180A">
            <w:pPr>
              <w:tabs>
                <w:tab w:val="left" w:pos="180"/>
              </w:tabs>
              <w:rPr>
                <w:b/>
                <w:sz w:val="10"/>
                <w:szCs w:val="10"/>
                <w:u w:val="single"/>
              </w:rPr>
            </w:pP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37180A">
            <w:pPr>
              <w:tabs>
                <w:tab w:val="left" w:pos="180"/>
              </w:tabs>
              <w:ind w:firstLine="180"/>
              <w:rPr>
                <w:sz w:val="14"/>
                <w:szCs w:val="14"/>
              </w:rPr>
            </w:pPr>
            <w:r w:rsidRPr="00E26521">
              <w:rPr>
                <w:b/>
                <w:sz w:val="14"/>
                <w:szCs w:val="14"/>
                <w:u w:val="single"/>
              </w:rPr>
              <w:t>10. Экон-ая пол-ка гос-ва, особ-ти современной пол-ки России.</w:t>
            </w:r>
            <w:r w:rsidRPr="00E26521">
              <w:rPr>
                <w:b/>
                <w:sz w:val="14"/>
                <w:szCs w:val="14"/>
              </w:rPr>
              <w:t xml:space="preserve"> </w:t>
            </w:r>
            <w:r w:rsidRPr="00E26521">
              <w:rPr>
                <w:sz w:val="14"/>
                <w:szCs w:val="14"/>
              </w:rPr>
              <w:t>Инструменты экон-ой пол-ки делятся на:</w:t>
            </w:r>
          </w:p>
          <w:p w:rsidR="00213C6A" w:rsidRPr="00E26521" w:rsidRDefault="00213C6A" w:rsidP="0037180A">
            <w:pPr>
              <w:numPr>
                <w:ilvl w:val="0"/>
                <w:numId w:val="7"/>
              </w:numPr>
              <w:tabs>
                <w:tab w:val="clear" w:pos="540"/>
                <w:tab w:val="left" w:pos="180"/>
                <w:tab w:val="left" w:pos="360"/>
              </w:tabs>
              <w:ind w:left="0" w:firstLine="180"/>
              <w:rPr>
                <w:sz w:val="14"/>
                <w:szCs w:val="14"/>
              </w:rPr>
            </w:pPr>
            <w:r w:rsidRPr="00E26521">
              <w:rPr>
                <w:b/>
                <w:i/>
                <w:sz w:val="14"/>
                <w:szCs w:val="14"/>
              </w:rPr>
              <w:t>административные меры</w:t>
            </w:r>
            <w:r w:rsidRPr="00E26521">
              <w:rPr>
                <w:sz w:val="14"/>
                <w:szCs w:val="14"/>
              </w:rPr>
              <w:t xml:space="preserve"> – связаны с обеспечением правовой инфраструктуры. Их ф-ция – обеспечение стабильной юридич-ой обстановки для деловой жизни, защита конкурирующей среды, сохранение прав собственности и возможностей свободного принятия экономич-их решений. Административные меры подразделяются на меры: запрета, разрешения, принуждения. Наиболее устойчиво проявляется в сфере охраны окруж.среды и в области соц-ой защиты слабо обеспеченных слоев нас.</w:t>
            </w:r>
          </w:p>
          <w:p w:rsidR="00213C6A" w:rsidRPr="00E26521" w:rsidRDefault="00213C6A" w:rsidP="0037180A">
            <w:pPr>
              <w:numPr>
                <w:ilvl w:val="0"/>
                <w:numId w:val="7"/>
              </w:numPr>
              <w:tabs>
                <w:tab w:val="clear" w:pos="540"/>
                <w:tab w:val="left" w:pos="180"/>
                <w:tab w:val="left" w:pos="360"/>
              </w:tabs>
              <w:ind w:left="0" w:firstLine="180"/>
              <w:rPr>
                <w:sz w:val="14"/>
                <w:szCs w:val="14"/>
              </w:rPr>
            </w:pPr>
            <w:r w:rsidRPr="00E26521">
              <w:rPr>
                <w:b/>
                <w:i/>
                <w:sz w:val="14"/>
                <w:szCs w:val="14"/>
              </w:rPr>
              <w:t>экономич-ие меры</w:t>
            </w:r>
            <w:r w:rsidRPr="00E26521">
              <w:rPr>
                <w:sz w:val="14"/>
                <w:szCs w:val="14"/>
              </w:rPr>
              <w:t xml:space="preserve"> – те действия гос-ва, к-ые имеют воздействующий хар-ер на опр-ые аспекты рыночного аспекта рыночного процесса. К числу эк-их мер относят: финансовую (бюджетную, фискальную) и денежно-кредитную (монетарную) пол-ку, цель к-ых – достижение равновесия м/д совок-ым спросом и совок-ым предложением; программирование, прогнозирование.</w:t>
            </w:r>
          </w:p>
          <w:p w:rsidR="00213C6A" w:rsidRPr="00E26521" w:rsidRDefault="00213C6A" w:rsidP="0037180A">
            <w:pPr>
              <w:numPr>
                <w:ilvl w:val="0"/>
                <w:numId w:val="7"/>
              </w:numPr>
              <w:tabs>
                <w:tab w:val="clear" w:pos="540"/>
                <w:tab w:val="left" w:pos="180"/>
                <w:tab w:val="left" w:pos="360"/>
              </w:tabs>
              <w:ind w:left="0" w:firstLine="180"/>
              <w:rPr>
                <w:sz w:val="14"/>
                <w:szCs w:val="14"/>
              </w:rPr>
            </w:pPr>
            <w:r w:rsidRPr="00E26521">
              <w:rPr>
                <w:b/>
                <w:i/>
                <w:sz w:val="14"/>
                <w:szCs w:val="14"/>
              </w:rPr>
              <w:t>Институциональные меры:</w:t>
            </w:r>
            <w:r w:rsidRPr="00E26521">
              <w:rPr>
                <w:sz w:val="14"/>
                <w:szCs w:val="14"/>
              </w:rPr>
              <w:t xml:space="preserve"> </w:t>
            </w:r>
          </w:p>
          <w:p w:rsidR="00213C6A" w:rsidRPr="00E26521" w:rsidRDefault="00213C6A" w:rsidP="0037180A">
            <w:pPr>
              <w:numPr>
                <w:ilvl w:val="0"/>
                <w:numId w:val="6"/>
              </w:numPr>
              <w:tabs>
                <w:tab w:val="clear" w:pos="720"/>
                <w:tab w:val="left" w:pos="180"/>
                <w:tab w:val="left" w:pos="540"/>
              </w:tabs>
              <w:ind w:left="0" w:firstLine="0"/>
              <w:rPr>
                <w:sz w:val="14"/>
                <w:szCs w:val="14"/>
              </w:rPr>
            </w:pPr>
            <w:r w:rsidRPr="00E26521">
              <w:rPr>
                <w:sz w:val="14"/>
                <w:szCs w:val="14"/>
              </w:rPr>
              <w:t>формир-ие исполнит-ых структур гос-ой вл-ти, непосредственная задача к-ых – практическая реализация целей правит-ва.;</w:t>
            </w:r>
          </w:p>
          <w:p w:rsidR="00213C6A" w:rsidRPr="00E26521" w:rsidRDefault="00213C6A" w:rsidP="0037180A">
            <w:pPr>
              <w:numPr>
                <w:ilvl w:val="0"/>
                <w:numId w:val="6"/>
              </w:numPr>
              <w:tabs>
                <w:tab w:val="clear" w:pos="720"/>
                <w:tab w:val="left" w:pos="180"/>
                <w:tab w:val="left" w:pos="540"/>
              </w:tabs>
              <w:ind w:left="0" w:firstLine="0"/>
              <w:rPr>
                <w:sz w:val="14"/>
                <w:szCs w:val="14"/>
              </w:rPr>
            </w:pPr>
            <w:r w:rsidRPr="00E26521">
              <w:rPr>
                <w:sz w:val="14"/>
                <w:szCs w:val="14"/>
              </w:rPr>
              <w:t>создание и поддержание гос-ого сектора;</w:t>
            </w:r>
          </w:p>
          <w:p w:rsidR="00213C6A" w:rsidRPr="00E26521" w:rsidRDefault="00213C6A" w:rsidP="0037180A">
            <w:pPr>
              <w:numPr>
                <w:ilvl w:val="0"/>
                <w:numId w:val="6"/>
              </w:numPr>
              <w:tabs>
                <w:tab w:val="clear" w:pos="720"/>
                <w:tab w:val="left" w:pos="180"/>
                <w:tab w:val="left" w:pos="540"/>
              </w:tabs>
              <w:ind w:left="0" w:firstLine="0"/>
              <w:rPr>
                <w:sz w:val="14"/>
                <w:szCs w:val="14"/>
              </w:rPr>
            </w:pPr>
            <w:r w:rsidRPr="00E26521">
              <w:rPr>
                <w:sz w:val="14"/>
                <w:szCs w:val="14"/>
              </w:rPr>
              <w:t>подготовка экономических программ и экон-их прогнозов и др.</w:t>
            </w:r>
          </w:p>
          <w:p w:rsidR="00213C6A" w:rsidRPr="00E26521" w:rsidRDefault="00213C6A" w:rsidP="0037180A">
            <w:pPr>
              <w:ind w:firstLine="180"/>
              <w:rPr>
                <w:b/>
                <w:szCs w:val="12"/>
                <w:u w:val="single"/>
              </w:rPr>
            </w:pPr>
          </w:p>
        </w:tc>
        <w:tc>
          <w:tcPr>
            <w:tcW w:w="3190" w:type="dxa"/>
          </w:tcPr>
          <w:p w:rsidR="00213C6A" w:rsidRPr="00E26521" w:rsidRDefault="00213C6A" w:rsidP="00A8248E">
            <w:pPr>
              <w:rPr>
                <w:b/>
                <w:szCs w:val="12"/>
                <w:u w:val="single"/>
              </w:rPr>
            </w:pPr>
            <w:r w:rsidRPr="00E26521">
              <w:rPr>
                <w:b/>
                <w:szCs w:val="12"/>
                <w:u w:val="single"/>
              </w:rPr>
              <w:t>11. Спрос на инвестиции и их предложение.</w:t>
            </w:r>
          </w:p>
          <w:p w:rsidR="00213C6A" w:rsidRPr="00E26521" w:rsidRDefault="00213C6A" w:rsidP="00A8248E">
            <w:pPr>
              <w:rPr>
                <w:szCs w:val="12"/>
              </w:rPr>
            </w:pPr>
            <w:r w:rsidRPr="00E26521">
              <w:rPr>
                <w:b/>
                <w:i/>
                <w:szCs w:val="12"/>
              </w:rPr>
              <w:t>Инвестиции</w:t>
            </w:r>
            <w:r w:rsidRPr="00E26521">
              <w:rPr>
                <w:szCs w:val="12"/>
              </w:rPr>
              <w:t xml:space="preserve"> – фин. ресурсы, направляемые на расширение или реконструкцию производства, на повышение кач-ва продукции и услуг, в образование кадров и на научные иссл-ния./Те экон. ресурсы, к-ые направляются на увел-ние реального капитала общ-ва, в т.ч. и человеческого.</w:t>
            </w:r>
          </w:p>
          <w:p w:rsidR="00213C6A" w:rsidRPr="00E26521" w:rsidRDefault="00213C6A" w:rsidP="00A8248E">
            <w:pPr>
              <w:rPr>
                <w:szCs w:val="12"/>
              </w:rPr>
            </w:pPr>
            <w:r w:rsidRPr="00E26521">
              <w:rPr>
                <w:szCs w:val="12"/>
              </w:rPr>
              <w:t xml:space="preserve">   Инвестиции – это вложения в какой-л. капитал (ден., челов.) с целью увеличения дохода собственника или владельца указанного капитала. Если доход увеличивается в масштабе всей НЭ, такая ситуация приводит к мультипликативному эффекту. Мультипликатор (приращ. дохода к приращ.инв.) – числовой коэф-т, показывающий изменения к-л величины в эк-ке при воздействии на каждую ед.этой величины.</w:t>
            </w:r>
          </w:p>
          <w:p w:rsidR="00213C6A" w:rsidRPr="00E26521" w:rsidRDefault="00213C6A" w:rsidP="00A8248E">
            <w:pPr>
              <w:rPr>
                <w:szCs w:val="12"/>
              </w:rPr>
            </w:pPr>
            <w:r w:rsidRPr="00E26521">
              <w:rPr>
                <w:szCs w:val="12"/>
              </w:rPr>
              <w:t>Инвестирование м. состояться когда сущ.взаимный интерес у инвесторов и тех, кому нужно инвестирование, когда это инвестирование выгодно. Зависит от макроэкон. процессов.</w:t>
            </w:r>
          </w:p>
          <w:p w:rsidR="00213C6A" w:rsidRPr="00E26521" w:rsidRDefault="00213C6A" w:rsidP="00A8248E">
            <w:pPr>
              <w:rPr>
                <w:szCs w:val="12"/>
              </w:rPr>
            </w:pPr>
            <w:r w:rsidRPr="00E26521">
              <w:rPr>
                <w:b/>
                <w:szCs w:val="12"/>
              </w:rPr>
              <w:t xml:space="preserve">Факторы, влияющие на инвестиции: </w:t>
            </w:r>
            <w:r w:rsidRPr="00E26521">
              <w:rPr>
                <w:szCs w:val="12"/>
              </w:rPr>
              <w:t>Уровень учетной %ставки, Уровень ставки банковского%, Величина ожид.прибылей, Величина налогов, Уровень инфляции, Состояние спекулятивных операций (с цб)</w:t>
            </w:r>
          </w:p>
          <w:p w:rsidR="00213C6A" w:rsidRPr="00E26521" w:rsidRDefault="00213C6A" w:rsidP="00A8248E">
            <w:pPr>
              <w:rPr>
                <w:szCs w:val="12"/>
              </w:rPr>
            </w:pPr>
            <w:r w:rsidRPr="00E26521">
              <w:rPr>
                <w:szCs w:val="12"/>
              </w:rPr>
              <w:t xml:space="preserve"> Предл-ние инвестиций поуступает от эк.субъектов, имеющих временно свободные ден. рес-сы (банки). На предложение влияют – инфляция, спад НЭ.</w:t>
            </w:r>
          </w:p>
          <w:p w:rsidR="00213C6A" w:rsidRPr="00E26521" w:rsidRDefault="00213C6A" w:rsidP="00A8248E">
            <w:pPr>
              <w:rPr>
                <w:i/>
                <w:szCs w:val="12"/>
                <w:u w:val="single"/>
              </w:rPr>
            </w:pPr>
            <w:r w:rsidRPr="00E26521">
              <w:rPr>
                <w:i/>
                <w:szCs w:val="12"/>
                <w:u w:val="single"/>
              </w:rPr>
              <w:t>Классификация инвестиций.</w:t>
            </w:r>
          </w:p>
          <w:p w:rsidR="00213C6A" w:rsidRPr="00E26521" w:rsidRDefault="00213C6A" w:rsidP="00A8248E">
            <w:pPr>
              <w:rPr>
                <w:i/>
                <w:szCs w:val="12"/>
              </w:rPr>
            </w:pPr>
            <w:r w:rsidRPr="00E26521">
              <w:rPr>
                <w:i/>
                <w:szCs w:val="12"/>
              </w:rPr>
              <w:t>1.по месту осуществления.</w:t>
            </w:r>
          </w:p>
          <w:p w:rsidR="00213C6A" w:rsidRPr="00E26521" w:rsidRDefault="00213C6A" w:rsidP="00A8248E">
            <w:pPr>
              <w:rPr>
                <w:szCs w:val="12"/>
              </w:rPr>
            </w:pPr>
            <w:r w:rsidRPr="00E26521">
              <w:rPr>
                <w:szCs w:val="12"/>
              </w:rPr>
              <w:t>Инвестиции в частном секторе (негос.предприятие строит новое сооружение, цех или покупает оборудование) и в госсекторе (строит-во э/станций, метро и т.п);</w:t>
            </w:r>
          </w:p>
          <w:p w:rsidR="00213C6A" w:rsidRPr="00E26521" w:rsidRDefault="00213C6A" w:rsidP="00A8248E">
            <w:pPr>
              <w:rPr>
                <w:szCs w:val="12"/>
              </w:rPr>
            </w:pPr>
            <w:r w:rsidRPr="00E26521">
              <w:rPr>
                <w:i/>
                <w:szCs w:val="12"/>
              </w:rPr>
              <w:t>2.инвестиции в запасы</w:t>
            </w:r>
            <w:r w:rsidRPr="00E26521">
              <w:rPr>
                <w:szCs w:val="12"/>
              </w:rPr>
              <w:t xml:space="preserve"> – товары,к-е откладываются фирмами для хранения (сырье,материалы, незавершенное произв-во и готовые изделия);</w:t>
            </w:r>
          </w:p>
          <w:p w:rsidR="00213C6A" w:rsidRPr="00E26521" w:rsidRDefault="00213C6A" w:rsidP="00A8248E">
            <w:pPr>
              <w:rPr>
                <w:szCs w:val="12"/>
              </w:rPr>
            </w:pPr>
            <w:r w:rsidRPr="00E26521">
              <w:rPr>
                <w:i/>
                <w:szCs w:val="12"/>
              </w:rPr>
              <w:t>3.в челов. капитал</w:t>
            </w:r>
            <w:r w:rsidRPr="00E26521">
              <w:rPr>
                <w:szCs w:val="12"/>
              </w:rPr>
              <w:t xml:space="preserve"> - здоровье, образование и проф. подготовка улучшаются за счет усилий частных лиц;</w:t>
            </w:r>
          </w:p>
          <w:p w:rsidR="00213C6A" w:rsidRPr="00E26521" w:rsidRDefault="00213C6A" w:rsidP="00A8248E">
            <w:pPr>
              <w:rPr>
                <w:szCs w:val="12"/>
              </w:rPr>
            </w:pPr>
            <w:r w:rsidRPr="00E26521">
              <w:rPr>
                <w:i/>
                <w:szCs w:val="12"/>
              </w:rPr>
              <w:t>4. в капит. ресурсы</w:t>
            </w:r>
            <w:r w:rsidRPr="00E26521">
              <w:rPr>
                <w:szCs w:val="12"/>
              </w:rPr>
              <w:t xml:space="preserve"> - сбережения исп-ются для увеличения производств. возможностей эк-ки путем финансирования строительства новых предприятий, внедрения новых технологий, развития средств коммуникаций.</w:t>
            </w:r>
          </w:p>
          <w:p w:rsidR="00213C6A" w:rsidRPr="00E26521" w:rsidRDefault="00213C6A" w:rsidP="00A8248E">
            <w:pPr>
              <w:rPr>
                <w:szCs w:val="12"/>
              </w:rPr>
            </w:pPr>
            <w:r w:rsidRPr="00E26521">
              <w:rPr>
                <w:szCs w:val="12"/>
              </w:rPr>
              <w:t xml:space="preserve">А) </w:t>
            </w:r>
            <w:r w:rsidRPr="00E26521">
              <w:rPr>
                <w:i/>
                <w:szCs w:val="12"/>
              </w:rPr>
              <w:t>чистые (новые) инвестиции</w:t>
            </w:r>
            <w:r w:rsidRPr="00E26521">
              <w:rPr>
                <w:szCs w:val="12"/>
              </w:rPr>
              <w:t xml:space="preserve"> – ресурсы, к-ые увеличивают размер осн. капитала.</w:t>
            </w:r>
          </w:p>
          <w:p w:rsidR="00213C6A" w:rsidRPr="00E26521" w:rsidRDefault="00213C6A" w:rsidP="00A8248E">
            <w:pPr>
              <w:rPr>
                <w:szCs w:val="12"/>
              </w:rPr>
            </w:pPr>
            <w:r w:rsidRPr="00E26521">
              <w:rPr>
                <w:szCs w:val="12"/>
              </w:rPr>
              <w:t xml:space="preserve">Б) </w:t>
            </w:r>
            <w:r w:rsidRPr="00E26521">
              <w:rPr>
                <w:i/>
                <w:szCs w:val="12"/>
              </w:rPr>
              <w:t xml:space="preserve">инвестиции в модернизацию – </w:t>
            </w:r>
            <w:r w:rsidRPr="00E26521">
              <w:rPr>
                <w:szCs w:val="12"/>
              </w:rPr>
              <w:t>на возмещение износа капитала. Их сумма – валовые инвестиции.</w:t>
            </w:r>
          </w:p>
          <w:p w:rsidR="00213C6A" w:rsidRPr="00E26521" w:rsidRDefault="00213C6A" w:rsidP="00A8248E">
            <w:pPr>
              <w:rPr>
                <w:b/>
                <w:szCs w:val="12"/>
              </w:rPr>
            </w:pPr>
            <w:r w:rsidRPr="00E26521">
              <w:rPr>
                <w:szCs w:val="12"/>
              </w:rPr>
              <w:t>Инвестиции: 1)</w:t>
            </w:r>
            <w:r w:rsidRPr="00E26521">
              <w:rPr>
                <w:b/>
                <w:szCs w:val="12"/>
              </w:rPr>
              <w:t>Финансовые</w:t>
            </w:r>
            <w:r w:rsidRPr="00E26521">
              <w:rPr>
                <w:szCs w:val="12"/>
              </w:rPr>
              <w:t xml:space="preserve"> – вложение ср-тв в ц.бумаги, кот выпущены предприятиями, а также в банк. депозиты. 2)</w:t>
            </w:r>
            <w:r w:rsidRPr="00E26521">
              <w:rPr>
                <w:b/>
                <w:szCs w:val="12"/>
              </w:rPr>
              <w:t xml:space="preserve">Реальные – </w:t>
            </w:r>
            <w:r w:rsidRPr="00E26521">
              <w:rPr>
                <w:szCs w:val="12"/>
              </w:rPr>
              <w:t>вложение ср-в в развитие производства и жилья. 3)</w:t>
            </w:r>
            <w:r w:rsidRPr="00E26521">
              <w:rPr>
                <w:b/>
                <w:szCs w:val="12"/>
              </w:rPr>
              <w:t xml:space="preserve">Прямые </w:t>
            </w:r>
            <w:r w:rsidRPr="00E26521">
              <w:rPr>
                <w:szCs w:val="12"/>
              </w:rPr>
              <w:t>– вложение капитала, кот обеспечивает контроль инвесторами зарубежных фирм и предприятий. Инвестиции счит прямыми, если инвестор имеет 25% предприятия акциями, но в России и США – 10%. 4)</w:t>
            </w:r>
            <w:r w:rsidRPr="00E26521">
              <w:rPr>
                <w:b/>
                <w:szCs w:val="12"/>
              </w:rPr>
              <w:t xml:space="preserve">Портфельные </w:t>
            </w:r>
            <w:r w:rsidRPr="00E26521">
              <w:rPr>
                <w:szCs w:val="12"/>
              </w:rPr>
              <w:t>– вложение капиталла в ц.б. без права участия в упр-и предприятиями или фирмами. (&lt; 10% от общего пакета акций). Фин. и реальные инвестиции учитываются как составная часть при определении ВНП (валовые внутр. инвестиции).</w:t>
            </w:r>
          </w:p>
          <w:p w:rsidR="00213C6A" w:rsidRPr="00E26521" w:rsidRDefault="00213C6A" w:rsidP="00A8248E">
            <w:pPr>
              <w:rPr>
                <w:szCs w:val="12"/>
              </w:rPr>
            </w:pPr>
            <w:r w:rsidRPr="00E26521">
              <w:rPr>
                <w:szCs w:val="12"/>
              </w:rPr>
              <w:t>Структура инвестиций соответствует целям и задачам развития об-ва.</w:t>
            </w:r>
          </w:p>
          <w:p w:rsidR="00213C6A" w:rsidRPr="00E26521" w:rsidRDefault="00213C6A" w:rsidP="0037180A">
            <w:pPr>
              <w:ind w:firstLine="180"/>
              <w:rPr>
                <w:szCs w:val="12"/>
              </w:rPr>
            </w:pPr>
            <w:r w:rsidRPr="00E26521">
              <w:rPr>
                <w:b/>
                <w:szCs w:val="12"/>
                <w:u w:val="single"/>
              </w:rPr>
              <w:t>Инвестиции</w:t>
            </w:r>
            <w:r w:rsidRPr="00E26521">
              <w:rPr>
                <w:szCs w:val="12"/>
              </w:rPr>
              <w:t xml:space="preserve"> – все виды имуществ и интелл. ценностей, вкладываемые в объекты предпринимательства и др.видов деят-ти, в рез-те к-ых обр-ется доход или достигается </w:t>
            </w:r>
            <w:r w:rsidRPr="00E26521">
              <w:rPr>
                <w:b/>
                <w:i/>
                <w:szCs w:val="12"/>
              </w:rPr>
              <w:t>соц.эффект</w:t>
            </w:r>
            <w:r w:rsidRPr="00E26521">
              <w:rPr>
                <w:szCs w:val="12"/>
              </w:rPr>
              <w:t xml:space="preserve">. </w:t>
            </w:r>
          </w:p>
          <w:p w:rsidR="00213C6A" w:rsidRPr="00E26521" w:rsidRDefault="00213C6A" w:rsidP="0037180A">
            <w:pPr>
              <w:pStyle w:val="BodyTextIndent2"/>
              <w:ind w:firstLine="0"/>
              <w:rPr>
                <w:sz w:val="12"/>
                <w:szCs w:val="12"/>
              </w:rPr>
            </w:pPr>
            <w:r w:rsidRPr="00E26521">
              <w:rPr>
                <w:sz w:val="12"/>
                <w:szCs w:val="12"/>
                <w:u w:val="single"/>
              </w:rPr>
              <w:t xml:space="preserve">      Гл. источником инвестиций</w:t>
            </w:r>
            <w:r w:rsidRPr="00E26521">
              <w:rPr>
                <w:sz w:val="12"/>
                <w:szCs w:val="12"/>
              </w:rPr>
              <w:t xml:space="preserve"> явл. сбережения, они обеспечивают предл-ние инвестиц-ых р-сов и прямо зависят от величины %-ставки.</w:t>
            </w:r>
          </w:p>
          <w:p w:rsidR="00213C6A" w:rsidRPr="00E26521" w:rsidRDefault="00213C6A" w:rsidP="0037180A">
            <w:pPr>
              <w:ind w:firstLine="180"/>
              <w:rPr>
                <w:szCs w:val="12"/>
              </w:rPr>
            </w:pPr>
            <w:r w:rsidRPr="00E26521">
              <w:rPr>
                <w:szCs w:val="12"/>
                <w:u w:val="single"/>
              </w:rPr>
              <w:t>Сбережения м/б превращены в инвестиции</w:t>
            </w:r>
            <w:r w:rsidRPr="00E26521">
              <w:rPr>
                <w:szCs w:val="12"/>
              </w:rPr>
              <w:t xml:space="preserve"> 3 способами:</w:t>
            </w:r>
          </w:p>
          <w:p w:rsidR="00213C6A" w:rsidRPr="00E26521" w:rsidRDefault="00213C6A" w:rsidP="0037180A">
            <w:pPr>
              <w:ind w:firstLine="180"/>
              <w:rPr>
                <w:szCs w:val="12"/>
              </w:rPr>
            </w:pPr>
            <w:r w:rsidRPr="00E26521">
              <w:rPr>
                <w:b/>
                <w:i/>
                <w:szCs w:val="12"/>
              </w:rPr>
              <w:t>1сп.</w:t>
            </w:r>
            <w:r w:rsidRPr="00E26521">
              <w:rPr>
                <w:szCs w:val="12"/>
              </w:rPr>
              <w:t xml:space="preserve"> – </w:t>
            </w:r>
            <w:r w:rsidRPr="00E26521">
              <w:rPr>
                <w:i/>
                <w:szCs w:val="12"/>
              </w:rPr>
              <w:t>за счет самофинансирования</w:t>
            </w:r>
            <w:r w:rsidRPr="00E26521">
              <w:rPr>
                <w:szCs w:val="12"/>
              </w:rPr>
              <w:t>, т.е. исп-ются сбережения предприятия (прибыли) на развитие пр-ва. Они б/иметь место, если доходность от инвестиций больше текущей %-ставки.</w:t>
            </w:r>
          </w:p>
          <w:p w:rsidR="00213C6A" w:rsidRPr="00E26521" w:rsidRDefault="00213C6A" w:rsidP="0037180A">
            <w:pPr>
              <w:ind w:firstLine="180"/>
              <w:rPr>
                <w:szCs w:val="12"/>
              </w:rPr>
            </w:pPr>
            <w:r w:rsidRPr="00E26521">
              <w:rPr>
                <w:b/>
                <w:i/>
                <w:szCs w:val="12"/>
              </w:rPr>
              <w:t>2сп.</w:t>
            </w:r>
            <w:r w:rsidRPr="00E26521">
              <w:rPr>
                <w:szCs w:val="12"/>
              </w:rPr>
              <w:t xml:space="preserve"> – </w:t>
            </w:r>
            <w:r w:rsidRPr="00E26521">
              <w:rPr>
                <w:i/>
                <w:szCs w:val="12"/>
              </w:rPr>
              <w:t>за счет взаимов. в банке</w:t>
            </w:r>
            <w:r w:rsidRPr="00E26521">
              <w:rPr>
                <w:szCs w:val="12"/>
              </w:rPr>
              <w:t>. Склонность к исп-ию этого источник будет тем выше, чем ниже %-ставка.</w:t>
            </w:r>
          </w:p>
          <w:p w:rsidR="00213C6A" w:rsidRPr="00E26521" w:rsidRDefault="00213C6A" w:rsidP="0037180A">
            <w:pPr>
              <w:pStyle w:val="BodyTextIndent2"/>
              <w:ind w:firstLine="0"/>
              <w:rPr>
                <w:sz w:val="12"/>
                <w:szCs w:val="12"/>
              </w:rPr>
            </w:pPr>
            <w:r w:rsidRPr="00E26521">
              <w:rPr>
                <w:b/>
                <w:i/>
                <w:sz w:val="12"/>
                <w:szCs w:val="12"/>
              </w:rPr>
              <w:t>3сп.</w:t>
            </w:r>
            <w:r w:rsidRPr="00E26521">
              <w:rPr>
                <w:sz w:val="12"/>
                <w:szCs w:val="12"/>
              </w:rPr>
              <w:t xml:space="preserve"> – </w:t>
            </w:r>
            <w:r w:rsidRPr="00E26521">
              <w:rPr>
                <w:i/>
                <w:sz w:val="12"/>
                <w:szCs w:val="12"/>
              </w:rPr>
              <w:t>за счет эмиссии (выпуска) ценных бумаг</w:t>
            </w:r>
            <w:r w:rsidRPr="00E26521">
              <w:rPr>
                <w:sz w:val="12"/>
                <w:szCs w:val="12"/>
              </w:rPr>
              <w:t>. При этом, чем ниже курс акции, выше 5-ставка, тем меньше объем привлекаемого капитала.</w:t>
            </w:r>
          </w:p>
          <w:p w:rsidR="00213C6A" w:rsidRPr="00E26521" w:rsidRDefault="00213C6A" w:rsidP="0037180A">
            <w:pPr>
              <w:ind w:firstLine="180"/>
              <w:rPr>
                <w:szCs w:val="12"/>
              </w:rPr>
            </w:pPr>
            <w:r w:rsidRPr="00E26521">
              <w:rPr>
                <w:szCs w:val="12"/>
              </w:rPr>
              <w:t>Т.о. м/д величиной инвестиции и величиной %-ставки сущ-ет обратная завис-ть, к-ая выражается инвестиц-ой ф-цией. Она опр-ет спрос на инвестиц-ые р-сы в завис-ти от уменьшения %-ставки.</w:t>
            </w:r>
          </w:p>
          <w:p w:rsidR="00213C6A" w:rsidRPr="00E26521" w:rsidRDefault="00213C6A" w:rsidP="0037180A">
            <w:pPr>
              <w:ind w:firstLine="180"/>
              <w:rPr>
                <w:sz w:val="15"/>
                <w:szCs w:val="15"/>
              </w:rPr>
            </w:pPr>
            <w:r w:rsidRPr="00E26521">
              <w:rPr>
                <w:szCs w:val="12"/>
              </w:rPr>
              <w:t xml:space="preserve">На величину инвестиций и динамику инвестиций </w:t>
            </w:r>
            <w:r w:rsidRPr="00E26521">
              <w:rPr>
                <w:szCs w:val="12"/>
                <w:u w:val="single"/>
              </w:rPr>
              <w:t>влияют</w:t>
            </w:r>
            <w:r w:rsidRPr="00E26521">
              <w:rPr>
                <w:szCs w:val="12"/>
              </w:rPr>
              <w:t>: ожидаемая норма прибыли; реальная ставка %; экономичность ожидания; динамика совок.доходов и т.д.</w:t>
            </w:r>
          </w:p>
        </w:tc>
        <w:tc>
          <w:tcPr>
            <w:tcW w:w="3191" w:type="dxa"/>
          </w:tcPr>
          <w:p w:rsidR="00213C6A" w:rsidRPr="00E26521" w:rsidRDefault="00213C6A" w:rsidP="00A8248E">
            <w:pPr>
              <w:rPr>
                <w:szCs w:val="12"/>
              </w:rPr>
            </w:pPr>
            <w:r w:rsidRPr="00E26521">
              <w:rPr>
                <w:b/>
                <w:szCs w:val="12"/>
                <w:u w:val="single"/>
              </w:rPr>
              <w:t>12. Налоги и их функции. Кривая Лаффера.</w:t>
            </w:r>
            <w:r w:rsidRPr="00E26521">
              <w:rPr>
                <w:szCs w:val="12"/>
              </w:rPr>
              <w:t xml:space="preserve"> </w:t>
            </w:r>
          </w:p>
          <w:p w:rsidR="00213C6A" w:rsidRPr="00E26521" w:rsidRDefault="00213C6A" w:rsidP="0037180A">
            <w:pPr>
              <w:pStyle w:val="Heading2"/>
              <w:numPr>
                <w:ilvl w:val="0"/>
                <w:numId w:val="0"/>
              </w:numPr>
              <w:rPr>
                <w:b w:val="0"/>
                <w:i w:val="0"/>
                <w:sz w:val="12"/>
                <w:szCs w:val="12"/>
              </w:rPr>
            </w:pPr>
            <w:r w:rsidRPr="00E26521">
              <w:rPr>
                <w:b w:val="0"/>
                <w:i w:val="0"/>
                <w:sz w:val="12"/>
                <w:szCs w:val="12"/>
              </w:rPr>
              <w:t>Наиболее существ. источником доходов госбюджета явл. налоги. Налоги – это обязат. платежи, взимаемые гос-вом с ФЛ и ЮЛ. По механизму форм-ния налоги делятся на 2 осн. группы: прямые и косвенные. Прямые взимаются непоср-но с владельцев имущества и получателей доходов (подох. налог, налог на приб., налог на имущ.). Наибол. поступление из этих налогов обеспечивает подох. налог с населения (от 25% до 45% и более обще.суммы доходов госбюджета).</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Косв. налоги взимаются в сфере реализации (потребления) товаров и услуг. Они, в конечном счете, перекладываются на потребителей продукции. Это НДС, акцизы, тамож. пошлины. В США и Японии НДС не применяется. В большинстве стран, где он применяется, он составляет от 12 до 30%, что эквивалентно 5-10% ВВП.</w:t>
            </w:r>
          </w:p>
          <w:p w:rsidR="00213C6A" w:rsidRPr="00E26521" w:rsidRDefault="00213C6A" w:rsidP="0037180A">
            <w:pPr>
              <w:pStyle w:val="Heading3"/>
              <w:numPr>
                <w:ilvl w:val="0"/>
                <w:numId w:val="0"/>
              </w:numPr>
              <w:spacing w:before="0" w:after="0"/>
              <w:jc w:val="left"/>
              <w:rPr>
                <w:rFonts w:ascii="Times New Roman" w:hAnsi="Times New Roman" w:cs="Times New Roman"/>
                <w:b w:val="0"/>
                <w:sz w:val="12"/>
                <w:szCs w:val="12"/>
              </w:rPr>
            </w:pPr>
            <w:bookmarkStart w:id="0" w:name="_Toc195667901"/>
            <w:r w:rsidRPr="00E26521">
              <w:rPr>
                <w:rFonts w:ascii="Times New Roman" w:hAnsi="Times New Roman" w:cs="Times New Roman"/>
                <w:b w:val="0"/>
                <w:sz w:val="12"/>
                <w:szCs w:val="12"/>
              </w:rPr>
              <w:t>Принципы налогообложения:</w:t>
            </w:r>
            <w:bookmarkEnd w:id="0"/>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1.Пр-п справедливости: всеобщность налогообложения, т.е. подданные гос-ва д. участвовать в покрытии расходов гос-ва соразмерно доходу, к-ым они пользуются под охраной гос-ва.2.Пр-п определенности. Налог д.б. точно определен, не д.б. произволен. 3.Пр-п однократности взимания налогов.</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4.Пр-п удобности. Налог д. взиматься таким способом и в такое время, к-ое удобно для налогоплательщика. 5.Налог не д. подрывать заинтер-сть налогоплат-ка в хоз. Деят-сти.</w:t>
            </w:r>
          </w:p>
          <w:p w:rsidR="00213C6A" w:rsidRPr="00E26521" w:rsidRDefault="00213C6A" w:rsidP="0037180A">
            <w:pPr>
              <w:pStyle w:val="Heading3"/>
              <w:numPr>
                <w:ilvl w:val="0"/>
                <w:numId w:val="0"/>
              </w:numPr>
              <w:spacing w:before="0" w:after="0"/>
              <w:jc w:val="both"/>
              <w:rPr>
                <w:rFonts w:ascii="Times New Roman" w:hAnsi="Times New Roman" w:cs="Times New Roman"/>
                <w:b w:val="0"/>
                <w:sz w:val="12"/>
                <w:szCs w:val="12"/>
              </w:rPr>
            </w:pPr>
            <w:bookmarkStart w:id="1" w:name="_Toc195667902"/>
            <w:r w:rsidRPr="00E26521">
              <w:rPr>
                <w:rFonts w:ascii="Times New Roman" w:hAnsi="Times New Roman" w:cs="Times New Roman"/>
                <w:b w:val="0"/>
                <w:sz w:val="12"/>
                <w:szCs w:val="12"/>
              </w:rPr>
              <w:t>Функции налогов</w:t>
            </w:r>
            <w:bookmarkEnd w:id="1"/>
            <w:r w:rsidRPr="00E26521">
              <w:rPr>
                <w:rFonts w:ascii="Times New Roman" w:hAnsi="Times New Roman" w:cs="Times New Roman"/>
                <w:b w:val="0"/>
                <w:sz w:val="12"/>
                <w:szCs w:val="12"/>
              </w:rPr>
              <w:t>: 1.Фискальная функция («фиск» – казна), т.е. обеспечение финансирования . расходов, 2.Соц.функция. Налоги сглаживают неравенство в распределении доходов., 3.Регулир. функция. Налоги исп-ются для регулирования эк-ки. Размеры налогообложения и различия в налог. бремени оказывают существ. влияние на совок.спрос (что очень важно) и на капиталообразование.</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 xml:space="preserve"> С пом. налогов перераспределяются доходы. Налоги оказывают существ. влияние и на масштабы производства.</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В РФ действует 3уровн. система налогообл-я, включающая налоги фед., субъектов федерации и местные налоги. Рассмотрим связь м/д ставкой налогообл-ния и налог. Пост-ниями. Налог.база – это величина, с к-ой взимается налог. Налог. ставка – это размер взимаемого налога. Налог. бремя – это вел-на налог.поступлений. Зависит от налог. базы и от налог. ставки. Сущ-ет прямая взаимосвязь м/д налоговой ставкой, инвестиц. активностью и поступлениями налогов в бюджет. Эту взаимосвязь иссл-л калифор. ученый А. Л</w:t>
            </w:r>
            <w:r w:rsidRPr="00E26521">
              <w:rPr>
                <w:rFonts w:ascii="Times New Roman" w:hAnsi="Times New Roman"/>
                <w:szCs w:val="12"/>
                <w:u w:val="single"/>
              </w:rPr>
              <w:t>а</w:t>
            </w:r>
            <w:r w:rsidRPr="00E26521">
              <w:rPr>
                <w:rFonts w:ascii="Times New Roman" w:hAnsi="Times New Roman"/>
                <w:szCs w:val="12"/>
              </w:rPr>
              <w:t>ффер.</w:t>
            </w:r>
          </w:p>
          <w:p w:rsidR="00213C6A" w:rsidRPr="00E26521" w:rsidRDefault="00213C6A" w:rsidP="0037180A">
            <w:pPr>
              <w:pStyle w:val="Maintext"/>
              <w:spacing w:before="0"/>
              <w:ind w:firstLine="0"/>
              <w:rPr>
                <w:rFonts w:ascii="Times New Roman" w:hAnsi="Times New Roman"/>
                <w:sz w:val="15"/>
                <w:szCs w:val="15"/>
              </w:rPr>
            </w:pPr>
            <w:r w:rsidRPr="00E26521">
              <w:rPr>
                <w:rFonts w:ascii="Times New Roman" w:hAnsi="Times New Roman"/>
                <w:szCs w:val="12"/>
              </w:rPr>
              <w:t>График, к-ый показывает эту взаимосвязь, получил название «колокол Лаффера» («кривая Л.»). На оси орд. – «налог. поступления в бюджет», на оси абсц. – «налог. ставка». График выходит из нач. координат и выглядит как перевернутая парабола. Т.е., по мере увел-ия налог. ставки увел-ются поступления в гос.бюджет, но до опред. момента (точка «Д»), за к-ым рост ставок ведет к сокращению, а затем и к прекращению налог. поступлений. Лаффер отмечал, что налог. ставки, находящиеся в интервале, на к-ом увел-тся поступления в бюджет, явл. нормальными ставками (область нормал.значений ставок, от 0 до «Д»). А когда ставки становятся запредельными, они уже находятся в области запретных значений. Такие ставки приводят к обр. рез-ту. Сам Лаффер считал, что снижение налог. ставок – это эффект. средство стимул-ния эк-ки, но этот эффект проявляется в длит. периоде.</w:t>
            </w:r>
          </w:p>
        </w:tc>
      </w:tr>
    </w:tbl>
    <w:p w:rsidR="00213C6A" w:rsidRPr="00E26521" w:rsidRDefault="00213C6A">
      <w:r w:rsidRPr="00E26521">
        <w:rPr>
          <w:sz w:val="24"/>
        </w:rPr>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37180A">
            <w:pPr>
              <w:tabs>
                <w:tab w:val="left" w:pos="180"/>
              </w:tabs>
              <w:ind w:firstLine="180"/>
              <w:jc w:val="left"/>
              <w:rPr>
                <w:b/>
                <w:sz w:val="14"/>
                <w:szCs w:val="14"/>
                <w:u w:val="single"/>
              </w:rPr>
            </w:pPr>
            <w:r w:rsidRPr="00E26521">
              <w:rPr>
                <w:b/>
                <w:sz w:val="14"/>
                <w:szCs w:val="14"/>
                <w:u w:val="single"/>
              </w:rPr>
              <w:t>13.Основные  макроэкономические показатели и их динамика в России.</w:t>
            </w:r>
          </w:p>
          <w:p w:rsidR="00213C6A" w:rsidRPr="00E26521" w:rsidRDefault="00213C6A" w:rsidP="00F34F48">
            <w:pPr>
              <w:rPr>
                <w:szCs w:val="12"/>
              </w:rPr>
            </w:pPr>
            <w:r w:rsidRPr="00E26521">
              <w:rPr>
                <w:szCs w:val="12"/>
              </w:rPr>
              <w:t>В странах с рын и переходн эк-й объем нац-го продукт рассчит по СНС. СНС-</w:t>
            </w:r>
            <w:r w:rsidRPr="00E26521">
              <w:rPr>
                <w:b/>
                <w:szCs w:val="12"/>
              </w:rPr>
              <w:t>комплекс взаимосвязанных показат-й,</w:t>
            </w:r>
            <w:r w:rsidRPr="00E26521">
              <w:rPr>
                <w:szCs w:val="12"/>
              </w:rPr>
              <w:t xml:space="preserve"> хар-щих произ-во, распредел-е и использов-е конечных продуктов и нац. дохода. СНС выполн в масштабах эк-ки те же функц-и, что и бух учет для отдельн предприят  и фирм. Стандартная СНС разработана статистич комиссией ООН и применяется с 1953 г.. Со 2-й полов 80-х начал внедр данной сист в России. До этого в России и в странах вост Европы исп. система БНХ(баланс народн хоз-ва).СНС в России включ в себя сводн счет внутренн эк-ки и сводн счет внешне эк-х связей с разбивкой по важнейш эк-м операциям.</w:t>
            </w:r>
          </w:p>
          <w:p w:rsidR="00213C6A" w:rsidRPr="00E26521" w:rsidRDefault="00213C6A" w:rsidP="00F34F48">
            <w:pPr>
              <w:rPr>
                <w:szCs w:val="12"/>
              </w:rPr>
            </w:pPr>
            <w:r w:rsidRPr="00E26521">
              <w:rPr>
                <w:b/>
                <w:szCs w:val="12"/>
              </w:rPr>
              <w:t xml:space="preserve">СНС </w:t>
            </w:r>
            <w:r w:rsidRPr="00E26521">
              <w:rPr>
                <w:szCs w:val="12"/>
              </w:rPr>
              <w:t>основана на методике Европ.системы интегрированных эк.счетов. В ней характ.макроэк.модель рын.эк-ки. Предоставляемые в СНС расчеты проходят обязательную м/н экспертизу. СНС состоит из номенклатуры счетов и номенклатуры операций.</w:t>
            </w:r>
          </w:p>
          <w:p w:rsidR="00213C6A" w:rsidRPr="00E26521" w:rsidRDefault="00213C6A" w:rsidP="00F34F48">
            <w:pPr>
              <w:rPr>
                <w:szCs w:val="12"/>
              </w:rPr>
            </w:pPr>
            <w:r w:rsidRPr="00E26521">
              <w:rPr>
                <w:b/>
                <w:szCs w:val="12"/>
              </w:rPr>
              <w:t xml:space="preserve">Номенклатура счетов: </w:t>
            </w:r>
            <w:r w:rsidRPr="00E26521">
              <w:rPr>
                <w:szCs w:val="12"/>
              </w:rPr>
              <w:t>Нефинансовые предпр-я /производящие фирмы, Дом. хоз-во, Фин.учр-я/орг-ции, Госуд.админ.учр-я, Хозяйствующие агенты за пределами границ данной страны</w:t>
            </w:r>
          </w:p>
          <w:p w:rsidR="00213C6A" w:rsidRPr="00E26521" w:rsidRDefault="00213C6A" w:rsidP="00F34F48">
            <w:pPr>
              <w:rPr>
                <w:b/>
                <w:szCs w:val="12"/>
              </w:rPr>
            </w:pPr>
            <w:r w:rsidRPr="00E26521">
              <w:rPr>
                <w:b/>
                <w:szCs w:val="12"/>
              </w:rPr>
              <w:t>Номенклатура операций:</w:t>
            </w:r>
          </w:p>
          <w:p w:rsidR="00213C6A" w:rsidRPr="00E26521" w:rsidRDefault="00213C6A" w:rsidP="00F34F48">
            <w:pPr>
              <w:rPr>
                <w:szCs w:val="12"/>
              </w:rPr>
            </w:pPr>
            <w:r w:rsidRPr="00E26521">
              <w:rPr>
                <w:szCs w:val="12"/>
              </w:rPr>
              <w:t>-Операции с товарами и услугами (пр-во товаров и услуг, инвестиции, потребление, экспорт/импорт)</w:t>
            </w:r>
          </w:p>
          <w:p w:rsidR="00213C6A" w:rsidRPr="00E26521" w:rsidRDefault="00213C6A" w:rsidP="00F34F48">
            <w:pPr>
              <w:rPr>
                <w:szCs w:val="12"/>
              </w:rPr>
            </w:pPr>
            <w:r w:rsidRPr="00E26521">
              <w:rPr>
                <w:szCs w:val="12"/>
              </w:rPr>
              <w:t>-Операции распр-я(з/пл, дивиденды, выплаты на экспорт и импорт)</w:t>
            </w:r>
          </w:p>
          <w:p w:rsidR="00213C6A" w:rsidRPr="00E26521" w:rsidRDefault="00213C6A" w:rsidP="00F34F48">
            <w:pPr>
              <w:rPr>
                <w:szCs w:val="12"/>
              </w:rPr>
            </w:pPr>
            <w:r w:rsidRPr="00E26521">
              <w:rPr>
                <w:szCs w:val="12"/>
              </w:rPr>
              <w:t>-Фин. операции – все операции, связ. с исп-ем ден.рес-в/цб</w:t>
            </w:r>
          </w:p>
          <w:p w:rsidR="00213C6A" w:rsidRPr="00E26521" w:rsidRDefault="00213C6A" w:rsidP="00F34F48">
            <w:pPr>
              <w:rPr>
                <w:szCs w:val="12"/>
              </w:rPr>
            </w:pPr>
            <w:r w:rsidRPr="00E26521">
              <w:rPr>
                <w:szCs w:val="12"/>
              </w:rPr>
              <w:t xml:space="preserve">СНС представляет собой сов-ть 2х уровней </w:t>
            </w:r>
            <w:r w:rsidRPr="00E26521">
              <w:rPr>
                <w:b/>
                <w:szCs w:val="12"/>
              </w:rPr>
              <w:t xml:space="preserve">сводных </w:t>
            </w:r>
            <w:r w:rsidRPr="00E26521">
              <w:rPr>
                <w:szCs w:val="12"/>
              </w:rPr>
              <w:t xml:space="preserve">и </w:t>
            </w:r>
            <w:r w:rsidRPr="00E26521">
              <w:rPr>
                <w:b/>
                <w:szCs w:val="12"/>
              </w:rPr>
              <w:t>детализированных счетов</w:t>
            </w:r>
            <w:r w:rsidRPr="00E26521">
              <w:rPr>
                <w:szCs w:val="12"/>
              </w:rPr>
              <w:t xml:space="preserve">. </w:t>
            </w:r>
          </w:p>
          <w:p w:rsidR="00213C6A" w:rsidRPr="00E26521" w:rsidRDefault="00213C6A" w:rsidP="00F34F48">
            <w:pPr>
              <w:rPr>
                <w:szCs w:val="12"/>
              </w:rPr>
            </w:pPr>
            <w:r w:rsidRPr="00E26521">
              <w:rPr>
                <w:b/>
                <w:szCs w:val="12"/>
              </w:rPr>
              <w:t>Сводные счета</w:t>
            </w:r>
            <w:r w:rsidRPr="00E26521">
              <w:rPr>
                <w:szCs w:val="12"/>
              </w:rPr>
              <w:t xml:space="preserve"> составляют движение ВНП и НД.</w:t>
            </w:r>
          </w:p>
          <w:p w:rsidR="00213C6A" w:rsidRPr="00E26521" w:rsidRDefault="00213C6A" w:rsidP="00F34F48">
            <w:pPr>
              <w:rPr>
                <w:szCs w:val="12"/>
              </w:rPr>
            </w:pPr>
            <w:r w:rsidRPr="00E26521">
              <w:rPr>
                <w:b/>
                <w:szCs w:val="12"/>
              </w:rPr>
              <w:t xml:space="preserve">Детализир.счета </w:t>
            </w:r>
            <w:r w:rsidRPr="00E26521">
              <w:rPr>
                <w:szCs w:val="12"/>
              </w:rPr>
              <w:t>представляют собой межотраслевые связи в эк-ке, а также движение доходов, вкл.их конечное потребление.</w:t>
            </w:r>
          </w:p>
          <w:p w:rsidR="00213C6A" w:rsidRPr="00E26521" w:rsidRDefault="00213C6A" w:rsidP="00F34F48">
            <w:pPr>
              <w:rPr>
                <w:szCs w:val="12"/>
              </w:rPr>
            </w:pPr>
            <w:r w:rsidRPr="00E26521">
              <w:rPr>
                <w:b/>
                <w:szCs w:val="12"/>
              </w:rPr>
              <w:t>ВВП</w:t>
            </w:r>
            <w:r w:rsidRPr="00E26521">
              <w:rPr>
                <w:szCs w:val="12"/>
              </w:rPr>
              <w:t xml:space="preserve"> – стоимостное выражение товаров и услуг, произведенных в течении опред. периода времени на нац. предприятиях данной страны</w:t>
            </w:r>
          </w:p>
          <w:p w:rsidR="00213C6A" w:rsidRPr="00E26521" w:rsidRDefault="00213C6A" w:rsidP="00F34F48">
            <w:pPr>
              <w:rPr>
                <w:szCs w:val="12"/>
              </w:rPr>
            </w:pPr>
            <w:r w:rsidRPr="00E26521">
              <w:rPr>
                <w:b/>
                <w:szCs w:val="12"/>
              </w:rPr>
              <w:t>ВНП</w:t>
            </w:r>
            <w:r w:rsidRPr="00E26521">
              <w:rPr>
                <w:szCs w:val="12"/>
              </w:rPr>
              <w:t xml:space="preserve"> - это совокупная стоимость товаров и услуг, произведенных предприятиями данной нац. принадлежности, независимо от того, находятся ли они в своей стране или за рубежом. </w:t>
            </w:r>
          </w:p>
          <w:p w:rsidR="00213C6A" w:rsidRPr="00E26521" w:rsidRDefault="00213C6A" w:rsidP="00F34F48">
            <w:pPr>
              <w:rPr>
                <w:szCs w:val="12"/>
              </w:rPr>
            </w:pPr>
            <w:r w:rsidRPr="00E26521">
              <w:rPr>
                <w:b/>
                <w:bCs/>
                <w:szCs w:val="12"/>
              </w:rPr>
              <w:t>Добавленная стоимость (ДС)</w:t>
            </w:r>
            <w:r w:rsidRPr="00E26521">
              <w:rPr>
                <w:szCs w:val="12"/>
              </w:rPr>
              <w:t xml:space="preserve"> - это стоимость, включающая в себя з/п, амортизацию и прибыль данного предприятия. Рын.цена прод-ии фирмы за вычетом ст-ти потребленных сырья и материалов, купленных у поставщиков.</w:t>
            </w:r>
          </w:p>
          <w:p w:rsidR="00213C6A" w:rsidRPr="00E26521" w:rsidRDefault="00213C6A" w:rsidP="00F34F48">
            <w:pPr>
              <w:rPr>
                <w:szCs w:val="12"/>
              </w:rPr>
            </w:pPr>
            <w:r w:rsidRPr="00E26521">
              <w:rPr>
                <w:b/>
                <w:szCs w:val="12"/>
              </w:rPr>
              <w:t>Чистый Нац.Продукт</w:t>
            </w:r>
            <w:r w:rsidRPr="00E26521">
              <w:rPr>
                <w:szCs w:val="12"/>
              </w:rPr>
              <w:t xml:space="preserve"> – показатель рассчитывается, как разница м/д ВНП и стоимостью потреблённых в течении отчетного периода средств производства. Данный показатель отражает на какую величину выросло общее богатство в течение опред. периода времени. </w:t>
            </w:r>
          </w:p>
          <w:p w:rsidR="00213C6A" w:rsidRPr="00E26521" w:rsidRDefault="00213C6A" w:rsidP="00F34F48">
            <w:pPr>
              <w:rPr>
                <w:szCs w:val="12"/>
              </w:rPr>
            </w:pPr>
            <w:r w:rsidRPr="00E26521">
              <w:rPr>
                <w:b/>
                <w:szCs w:val="12"/>
              </w:rPr>
              <w:t xml:space="preserve">Нац. Доход – </w:t>
            </w:r>
            <w:r w:rsidRPr="00E26521">
              <w:rPr>
                <w:szCs w:val="12"/>
              </w:rPr>
              <w:t>НД = ЧНП – косвенные налоги.  НД отражает совокупность доходов всех субъектов эк. отношений</w:t>
            </w:r>
          </w:p>
          <w:p w:rsidR="00213C6A" w:rsidRPr="00E26521" w:rsidRDefault="00213C6A" w:rsidP="00F34F48">
            <w:pPr>
              <w:rPr>
                <w:szCs w:val="12"/>
              </w:rPr>
            </w:pPr>
            <w:r w:rsidRPr="00E26521">
              <w:rPr>
                <w:b/>
                <w:szCs w:val="12"/>
              </w:rPr>
              <w:t xml:space="preserve">Личный Доход – </w:t>
            </w:r>
            <w:r w:rsidRPr="00E26521">
              <w:rPr>
                <w:szCs w:val="12"/>
              </w:rPr>
              <w:t>ЛД = НД – прибыли корпораций – взносы на соц. страхование – чистый % + дивиденды + трансфертные платежи + личный доход, получ. в виде %</w:t>
            </w:r>
          </w:p>
          <w:p w:rsidR="00213C6A" w:rsidRPr="00E26521" w:rsidRDefault="00213C6A" w:rsidP="00F34F48">
            <w:pPr>
              <w:rPr>
                <w:sz w:val="14"/>
                <w:szCs w:val="14"/>
              </w:rPr>
            </w:pPr>
            <w:r w:rsidRPr="00E26521">
              <w:rPr>
                <w:b/>
                <w:szCs w:val="12"/>
              </w:rPr>
              <w:t xml:space="preserve">Личный Располагаемый Доход – </w:t>
            </w:r>
            <w:r w:rsidRPr="00E26521">
              <w:rPr>
                <w:szCs w:val="12"/>
              </w:rPr>
              <w:t>ЛРД = ЛД – личные налог. и неналог. Платежи.</w:t>
            </w:r>
          </w:p>
        </w:tc>
        <w:tc>
          <w:tcPr>
            <w:tcW w:w="3190" w:type="dxa"/>
          </w:tcPr>
          <w:p w:rsidR="00213C6A" w:rsidRPr="00E26521" w:rsidRDefault="00213C6A" w:rsidP="00A8248E">
            <w:pPr>
              <w:rPr>
                <w:b/>
                <w:szCs w:val="12"/>
                <w:u w:val="single"/>
              </w:rPr>
            </w:pPr>
            <w:r w:rsidRPr="00E26521">
              <w:rPr>
                <w:b/>
                <w:szCs w:val="12"/>
                <w:u w:val="single"/>
              </w:rPr>
              <w:t>14. Дискреционная фискальная политика и политика встроенных стабилизаторов.</w:t>
            </w:r>
          </w:p>
          <w:p w:rsidR="00213C6A" w:rsidRPr="00E26521" w:rsidRDefault="00213C6A" w:rsidP="0037180A">
            <w:pPr>
              <w:pStyle w:val="Maintext"/>
              <w:spacing w:before="0"/>
              <w:ind w:firstLine="0"/>
              <w:rPr>
                <w:rFonts w:ascii="Times New Roman" w:hAnsi="Times New Roman"/>
                <w:szCs w:val="12"/>
              </w:rPr>
            </w:pPr>
            <w:r w:rsidRPr="00E26521">
              <w:rPr>
                <w:rStyle w:val="Heading2Char"/>
                <w:sz w:val="12"/>
                <w:szCs w:val="12"/>
                <w:lang w:val="ru-RU"/>
              </w:rPr>
              <w:t>Фиск.политика – это налогово-бюджетная</w:t>
            </w:r>
            <w:r w:rsidRPr="00E26521">
              <w:rPr>
                <w:rFonts w:ascii="Times New Roman" w:hAnsi="Times New Roman"/>
                <w:szCs w:val="12"/>
              </w:rPr>
              <w:t xml:space="preserve"> политика. Она проводится с целью сглаживания циклических колебаний, обеспечения устойчивого экон. роста, повышения занятости, преодоления инфляции, преодоление дефицита гос. бюджета. Кейнсианцы считают фиск. политику наиболее действенным инструментом гос. воздействия на эк-ку.</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Осн. инструменты фиск. политики – это гос. расходы и налоги. Меняя величину гос. расходов, гос-во оказывает прямое воздействие на совокупный спрос и объём ВВП. Интересно, что изм-ние величины гос. расходов имеет множит. х-р (так же, как и изм-ние величины инвестиций). Влияние гос.расходов на ВВП измеряется с пом. мультипликатора гос. расходов.</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Мультипликатор гос. расходов – это коэф-нт, к-ый показывает, насколько возрастет равновесный ВВП (к-ый «ск-ко произведено, столько и продано») в ответ на увеличение гос.расходов на единицу.)</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Муль-тор гос.расходов определяется как отн-ние изм-ния ВВП к изм-нию гос. расходов. По своей сути этот муль-тор идентичен муль-тору инвестиций (там он равен 1 делить на (1 – предельная склонность к потреблению)). Этот коэф-т имеет универс. хар-р. Он показывает, на сколько возрастет равновесный ВВП в рез-те увеличения любых расходов на единицу.</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Гос-во увел-ет расходы на соц. и хоз. нужды. Это увел-ает совокуп. спрос. Это, в свою очередь, стимулирует расширение производства товаров и услуг. Увел-ются расходы потребителей и, в то же время, растут доходы производителей. Причём увел-ние ВВП по сумме превышает увеличение гос.расходов.</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Изм-ние величины гос. расходов явл. мощным инструментом регулирования эк-ки в периоды экон. спадов и экон. подъёмов. Оно вызывает косв. воздействие на совокупный спрос, изменяя величину налогов. Влияние изменения величины налогов на совокупный спрос измеряется с пом. муль-ра налогов.</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Рост налогов, н-р, на 20 млрд.долл., уменьшает располагаемые доходы на эту сумму, но совокупный спрос уменьшится на мен. сумму, так как не весь доход расходуется на потребление, а лишь часть располагаемого дохода в соответствии с предельной склонностью к потреблению.</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Пусть Предельная Склонность к Потреблению составляет 1/2. Т.о., сокращение доходов на 20 млрд. ведет к снижению потребления на 10.Налоговый муль-тор меньше муль-тора гос. расходов на величину предельной склонности к потреблению.</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Виды фиск.политики:</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-дискреционная (т.е. действовать по собств.желанию): проводится по усмотрениюправительства на основе его решений. Ее составляющие: гос.программы занятости, различные соц.программы, изменение налог.ставок и величины гос.расходов и др. Гос.программы занятости осуществляются за счет ср-ств гос-ва местных органов власти. Гл.задача – стимулировать спрос, уменьшить безработицу, обеспечить занятость. Сегодня такие программы не популярны. Популярны разл.соц.программы: программы помощи неимущим слоям населения, расходы на образование, медицины.. Наибольший эффектдает манипулирование гос.расходами и налогами.</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-стимулирующая (фиск.экпансия): проводится в период экон. спада для стимулирования деловой активности путем увеличения гос.расходов  и снижения налогов.</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-сдерживающая (фиск.рестрикция) – снижение гос.расходов и увеличение налогов. Проводится в период экон.бумов.</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-недискриционная (политика встроенных стабилизаторов) – исп-ние тех механизмов, к-ые работают в режиме саморегулирования, независимо от принятых решений.</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Автоматические стабилизаторы – это:</w:t>
            </w:r>
          </w:p>
          <w:p w:rsidR="00213C6A" w:rsidRPr="00E26521" w:rsidRDefault="00213C6A" w:rsidP="0037180A">
            <w:pPr>
              <w:pStyle w:val="Maintext"/>
              <w:spacing w:before="0"/>
              <w:rPr>
                <w:rFonts w:ascii="Times New Roman" w:hAnsi="Times New Roman"/>
                <w:szCs w:val="12"/>
              </w:rPr>
            </w:pPr>
            <w:r w:rsidRPr="00E26521">
              <w:rPr>
                <w:rFonts w:ascii="Times New Roman" w:hAnsi="Times New Roman"/>
                <w:szCs w:val="12"/>
              </w:rPr>
              <w:t>1. автомат.изменения в налог. отчислениях: падают объемы ВВП и доходы населения и сокращаются налог. отчисления и наоборот при прогрессивной налоговой шкале.</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2. система пособий по безработице и соц.выплат.</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3. система индексации доходов, т.е.доходы  индексируются с учетом уровня инфляции.</w:t>
            </w:r>
          </w:p>
          <w:p w:rsidR="00213C6A" w:rsidRPr="00E26521" w:rsidRDefault="00213C6A" w:rsidP="0037180A">
            <w:pPr>
              <w:pStyle w:val="Maintext"/>
              <w:spacing w:before="0"/>
              <w:ind w:firstLine="0"/>
              <w:rPr>
                <w:rFonts w:ascii="Times New Roman" w:hAnsi="Times New Roman"/>
                <w:szCs w:val="12"/>
              </w:rPr>
            </w:pPr>
            <w:r w:rsidRPr="00E26521">
              <w:rPr>
                <w:rFonts w:ascii="Times New Roman" w:hAnsi="Times New Roman"/>
                <w:szCs w:val="12"/>
              </w:rPr>
              <w:t>4.программы по поддержке доходов малоимущих слоев населения.</w:t>
            </w:r>
          </w:p>
          <w:p w:rsidR="00213C6A" w:rsidRPr="00E26521" w:rsidRDefault="00213C6A" w:rsidP="0037180A">
            <w:pPr>
              <w:pStyle w:val="Maintext"/>
              <w:spacing w:before="0"/>
              <w:ind w:firstLine="0"/>
              <w:rPr>
                <w:rFonts w:ascii="Times New Roman" w:hAnsi="Times New Roman"/>
                <w:sz w:val="15"/>
                <w:szCs w:val="15"/>
              </w:rPr>
            </w:pPr>
          </w:p>
        </w:tc>
        <w:tc>
          <w:tcPr>
            <w:tcW w:w="3191" w:type="dxa"/>
          </w:tcPr>
          <w:p w:rsidR="00213C6A" w:rsidRPr="00E26521" w:rsidRDefault="00213C6A" w:rsidP="00A8248E">
            <w:pPr>
              <w:rPr>
                <w:b/>
                <w:szCs w:val="12"/>
                <w:u w:val="single"/>
              </w:rPr>
            </w:pPr>
            <w:r w:rsidRPr="00E26521">
              <w:rPr>
                <w:b/>
                <w:szCs w:val="12"/>
                <w:u w:val="single"/>
              </w:rPr>
              <w:t>15.Сущность экономического роста, его типы и показатели.</w:t>
            </w:r>
          </w:p>
          <w:p w:rsidR="00213C6A" w:rsidRPr="00E26521" w:rsidRDefault="00213C6A" w:rsidP="001766A8">
            <w:pPr>
              <w:rPr>
                <w:szCs w:val="12"/>
              </w:rPr>
            </w:pPr>
            <w:r w:rsidRPr="00E26521">
              <w:rPr>
                <w:i/>
                <w:szCs w:val="12"/>
              </w:rPr>
              <w:t>Экон. рост</w:t>
            </w:r>
            <w:r w:rsidRPr="00E26521">
              <w:rPr>
                <w:szCs w:val="12"/>
              </w:rPr>
              <w:t xml:space="preserve"> - это изменение рез-тов функц-вания производит сил общ-ва и используемых факторов. Эк рост опред-ет характер функционирования нац эк-ки, т.к.конечной целью выступает потребление, его хар-ют в разных аспектах.Эк рост подразделяют на:</w:t>
            </w:r>
          </w:p>
          <w:p w:rsidR="00213C6A" w:rsidRPr="00E26521" w:rsidRDefault="00213C6A" w:rsidP="001766A8">
            <w:pPr>
              <w:rPr>
                <w:szCs w:val="12"/>
              </w:rPr>
            </w:pPr>
            <w:r w:rsidRPr="00E26521">
              <w:rPr>
                <w:i/>
                <w:szCs w:val="12"/>
              </w:rPr>
              <w:t xml:space="preserve">1.Преимущ.-интенсивный: </w:t>
            </w:r>
            <w:r w:rsidRPr="00E26521">
              <w:rPr>
                <w:szCs w:val="12"/>
              </w:rPr>
              <w:t xml:space="preserve">достигается за счет нового качества каждого из факторов производства; </w:t>
            </w:r>
            <w:r w:rsidRPr="00E26521">
              <w:rPr>
                <w:i/>
                <w:szCs w:val="12"/>
              </w:rPr>
              <w:t>2.Преимущ-экстенсивный</w:t>
            </w:r>
            <w:r w:rsidRPr="00E26521">
              <w:rPr>
                <w:szCs w:val="12"/>
              </w:rPr>
              <w:t xml:space="preserve">: предполагает увеличение ВНП за счет привлечения доп-х факторов производства. </w:t>
            </w:r>
          </w:p>
          <w:p w:rsidR="00213C6A" w:rsidRPr="00E26521" w:rsidRDefault="00213C6A" w:rsidP="001766A8">
            <w:pPr>
              <w:rPr>
                <w:szCs w:val="12"/>
              </w:rPr>
            </w:pPr>
            <w:r w:rsidRPr="00E26521">
              <w:rPr>
                <w:i/>
                <w:szCs w:val="12"/>
                <w:u w:val="single"/>
              </w:rPr>
              <w:t>Источниками эк роста</w:t>
            </w:r>
            <w:r w:rsidRPr="00E26521">
              <w:rPr>
                <w:szCs w:val="12"/>
              </w:rPr>
              <w:t xml:space="preserve"> выступают имеющиеся в нац эк-ке естествен ресурсы,труд. ресурсы, осн. капитал, причем исп-ние всех ресурсов предполагает научные и тех. достижения. </w:t>
            </w:r>
            <w:r w:rsidRPr="00E26521">
              <w:rPr>
                <w:i/>
                <w:szCs w:val="12"/>
                <w:u w:val="single"/>
              </w:rPr>
              <w:t>Факторы эк роста</w:t>
            </w:r>
            <w:r w:rsidRPr="00E26521">
              <w:rPr>
                <w:szCs w:val="12"/>
              </w:rPr>
              <w:t xml:space="preserve"> имеют сложную структуру, в зависимости от того, как они проявляются на поверхности эк-й жизни.Их подразделяют: </w:t>
            </w:r>
            <w:r w:rsidRPr="00E26521">
              <w:rPr>
                <w:i/>
                <w:szCs w:val="12"/>
              </w:rPr>
              <w:t xml:space="preserve">1).Прямые и косвенные; 2).Факторы спроса,предложения, и факторы распределения </w:t>
            </w:r>
            <w:r w:rsidRPr="00E26521">
              <w:rPr>
                <w:szCs w:val="12"/>
              </w:rPr>
              <w:t>(фактор спроса показ какая из отраслей сфер деят-ти или терр-й страны в большей степени формирует эк рост, следовательно и предъявляет к доп.или качественно-новым ресурсам; фактор предлож-я показ насколько нац эк-ка самостоятельно обеспечена всеми видами ресурсов; фактор распределения показ эффективность используемых ресурсов);</w:t>
            </w:r>
          </w:p>
          <w:p w:rsidR="00213C6A" w:rsidRPr="00E26521" w:rsidRDefault="00213C6A" w:rsidP="001766A8">
            <w:pPr>
              <w:rPr>
                <w:szCs w:val="12"/>
              </w:rPr>
            </w:pPr>
            <w:r w:rsidRPr="00E26521">
              <w:rPr>
                <w:i/>
                <w:szCs w:val="12"/>
              </w:rPr>
              <w:t>3).Внеш. и внутр. факторы эк.роста</w:t>
            </w:r>
            <w:r w:rsidRPr="00E26521">
              <w:rPr>
                <w:szCs w:val="12"/>
              </w:rPr>
              <w:t xml:space="preserve">(внеш. или внутр. инвестиции). </w:t>
            </w:r>
          </w:p>
          <w:p w:rsidR="00213C6A" w:rsidRPr="00E26521" w:rsidRDefault="00213C6A" w:rsidP="001766A8">
            <w:pPr>
              <w:rPr>
                <w:szCs w:val="12"/>
              </w:rPr>
            </w:pPr>
            <w:r w:rsidRPr="00E26521">
              <w:rPr>
                <w:i/>
                <w:szCs w:val="12"/>
                <w:u w:val="single"/>
              </w:rPr>
              <w:t>Показателями эк роста</w:t>
            </w:r>
            <w:r w:rsidRPr="00E26521">
              <w:rPr>
                <w:szCs w:val="12"/>
              </w:rPr>
              <w:t xml:space="preserve"> явл показатели,отраженные в сводных и детализированных счетах.К сводным относится: </w:t>
            </w:r>
            <w:r w:rsidRPr="00E26521">
              <w:rPr>
                <w:i/>
                <w:szCs w:val="12"/>
                <w:u w:val="single"/>
              </w:rPr>
              <w:t>1).темпы роста</w:t>
            </w:r>
            <w:r w:rsidRPr="00E26521">
              <w:rPr>
                <w:szCs w:val="12"/>
              </w:rPr>
              <w:t xml:space="preserve"> ВНП. ∆ВНП=ВНПанализ/ВНПбаз.период х 100%. </w:t>
            </w:r>
            <w:r w:rsidRPr="00E26521">
              <w:rPr>
                <w:i/>
                <w:szCs w:val="12"/>
                <w:u w:val="single"/>
              </w:rPr>
              <w:t>2).Показатель ВНП</w:t>
            </w:r>
            <w:r w:rsidRPr="00E26521">
              <w:rPr>
                <w:szCs w:val="12"/>
              </w:rPr>
              <w:t xml:space="preserve"> на душу населения. К детализированным включаются материалоемкости продукции,показатель производительности факторов труда и показатели капитала отдачи.</w:t>
            </w:r>
          </w:p>
          <w:p w:rsidR="00213C6A" w:rsidRPr="00E26521" w:rsidRDefault="00213C6A" w:rsidP="001766A8">
            <w:pPr>
              <w:rPr>
                <w:i/>
                <w:szCs w:val="12"/>
              </w:rPr>
            </w:pPr>
            <w:r w:rsidRPr="00E26521">
              <w:rPr>
                <w:szCs w:val="12"/>
              </w:rPr>
              <w:t xml:space="preserve">Экон. рост в 1-ую очередь </w:t>
            </w:r>
            <w:r w:rsidRPr="00E26521">
              <w:rPr>
                <w:szCs w:val="12"/>
                <w:u w:val="single"/>
              </w:rPr>
              <w:t xml:space="preserve">зависит от </w:t>
            </w:r>
            <w:r w:rsidRPr="00E26521">
              <w:rPr>
                <w:szCs w:val="12"/>
              </w:rPr>
              <w:t xml:space="preserve">факторов произ-ва: труд, капитал, земля, к-ые хар-ются как факторы предложения. Завис-ть м/д ростом, совок-тью объема выпуска и производств. факторами м/б </w:t>
            </w:r>
            <w:r w:rsidRPr="00E26521">
              <w:rPr>
                <w:i/>
                <w:szCs w:val="12"/>
              </w:rPr>
              <w:t>экстенсивной</w:t>
            </w:r>
            <w:r w:rsidRPr="00E26521">
              <w:rPr>
                <w:szCs w:val="12"/>
              </w:rPr>
              <w:t xml:space="preserve"> и </w:t>
            </w:r>
            <w:r w:rsidRPr="00E26521">
              <w:rPr>
                <w:i/>
                <w:szCs w:val="12"/>
              </w:rPr>
              <w:t>интенсивной.</w:t>
            </w:r>
          </w:p>
          <w:p w:rsidR="00213C6A" w:rsidRPr="00E26521" w:rsidRDefault="00213C6A" w:rsidP="001766A8">
            <w:pPr>
              <w:rPr>
                <w:szCs w:val="12"/>
              </w:rPr>
            </w:pPr>
            <w:r w:rsidRPr="00E26521">
              <w:rPr>
                <w:i/>
                <w:szCs w:val="12"/>
              </w:rPr>
              <w:t xml:space="preserve">Экстенсивная – </w:t>
            </w:r>
            <w:r w:rsidRPr="00E26521">
              <w:rPr>
                <w:szCs w:val="12"/>
              </w:rPr>
              <w:t xml:space="preserve">в случае такого роста он определен колич. увеличением соответ-щих факторов: т.е. увеличением числ-ти занятых </w:t>
            </w:r>
            <w:r w:rsidRPr="00E26521">
              <w:rPr>
                <w:i/>
                <w:szCs w:val="12"/>
              </w:rPr>
              <w:sym w:font="Symbol" w:char="F0D9"/>
            </w:r>
            <w:r w:rsidRPr="00E26521">
              <w:rPr>
                <w:i/>
                <w:szCs w:val="12"/>
                <w:lang w:val="en-US"/>
              </w:rPr>
              <w:t>L</w:t>
            </w:r>
            <w:r w:rsidRPr="00E26521">
              <w:rPr>
                <w:i/>
                <w:szCs w:val="12"/>
              </w:rPr>
              <w:t xml:space="preserve"> </w:t>
            </w:r>
            <w:r w:rsidRPr="00E26521">
              <w:rPr>
                <w:szCs w:val="12"/>
              </w:rPr>
              <w:t xml:space="preserve">, увеличением осн.капитала </w:t>
            </w:r>
            <w:r w:rsidRPr="00E26521">
              <w:rPr>
                <w:i/>
                <w:szCs w:val="12"/>
                <w:lang w:val="en-US"/>
              </w:rPr>
              <w:sym w:font="Symbol" w:char="F0D9"/>
            </w:r>
            <w:r w:rsidRPr="00E26521">
              <w:rPr>
                <w:i/>
                <w:szCs w:val="12"/>
                <w:lang w:val="en-US"/>
              </w:rPr>
              <w:t>K</w:t>
            </w:r>
            <w:r w:rsidRPr="00E26521">
              <w:rPr>
                <w:szCs w:val="12"/>
              </w:rPr>
              <w:t xml:space="preserve">, приростом сырья и материалов </w:t>
            </w:r>
            <w:r w:rsidRPr="00E26521">
              <w:rPr>
                <w:i/>
                <w:szCs w:val="12"/>
                <w:lang w:val="en-US"/>
              </w:rPr>
              <w:sym w:font="Symbol" w:char="F0D9"/>
            </w:r>
            <w:r w:rsidRPr="00E26521">
              <w:rPr>
                <w:i/>
                <w:szCs w:val="12"/>
                <w:lang w:val="en-US"/>
              </w:rPr>
              <w:t>M</w:t>
            </w:r>
            <w:r w:rsidRPr="00E26521">
              <w:rPr>
                <w:i/>
                <w:szCs w:val="12"/>
              </w:rPr>
              <w:t xml:space="preserve">, </w:t>
            </w:r>
            <w:r w:rsidRPr="00E26521">
              <w:rPr>
                <w:i/>
                <w:szCs w:val="12"/>
                <w:lang w:val="en-US"/>
              </w:rPr>
              <w:sym w:font="Symbol" w:char="F0D9"/>
            </w:r>
            <w:r w:rsidRPr="00E26521">
              <w:rPr>
                <w:i/>
                <w:szCs w:val="12"/>
                <w:lang w:val="en-US"/>
              </w:rPr>
              <w:t>T</w:t>
            </w:r>
            <w:r w:rsidRPr="00E26521">
              <w:rPr>
                <w:szCs w:val="12"/>
              </w:rPr>
              <w:t xml:space="preserve"> и т.д. </w:t>
            </w:r>
          </w:p>
          <w:p w:rsidR="00213C6A" w:rsidRPr="00E26521" w:rsidRDefault="00213C6A" w:rsidP="001766A8">
            <w:pPr>
              <w:rPr>
                <w:szCs w:val="12"/>
              </w:rPr>
            </w:pPr>
            <w:r w:rsidRPr="00E26521">
              <w:rPr>
                <w:szCs w:val="12"/>
              </w:rPr>
              <w:t xml:space="preserve"> В случае </w:t>
            </w:r>
            <w:r w:rsidRPr="00E26521">
              <w:rPr>
                <w:i/>
                <w:szCs w:val="12"/>
              </w:rPr>
              <w:t>Интенсивного роста</w:t>
            </w:r>
            <w:r w:rsidRPr="00E26521">
              <w:rPr>
                <w:szCs w:val="12"/>
              </w:rPr>
              <w:t xml:space="preserve"> он опр-ется качеств. изм-ем соот-ых факторов и </w:t>
            </w:r>
            <w:r w:rsidRPr="00E26521">
              <w:rPr>
                <w:szCs w:val="12"/>
                <w:u w:val="single"/>
              </w:rPr>
              <w:t>хар-ется</w:t>
            </w:r>
            <w:r w:rsidRPr="00E26521">
              <w:rPr>
                <w:szCs w:val="12"/>
              </w:rPr>
              <w:t xml:space="preserve"> соот-ыми показ-лями:</w:t>
            </w:r>
          </w:p>
          <w:p w:rsidR="00213C6A" w:rsidRPr="00E26521" w:rsidRDefault="00213C6A" w:rsidP="001766A8">
            <w:pPr>
              <w:rPr>
                <w:szCs w:val="12"/>
              </w:rPr>
            </w:pPr>
            <w:r w:rsidRPr="00E26521">
              <w:rPr>
                <w:szCs w:val="12"/>
              </w:rPr>
              <w:t xml:space="preserve">показ-ль производит-ти труда – </w:t>
            </w:r>
            <w:r w:rsidRPr="00E26521">
              <w:rPr>
                <w:szCs w:val="12"/>
                <w:lang w:val="en-US"/>
              </w:rPr>
              <w:t>Y</w:t>
            </w:r>
            <w:r w:rsidRPr="00E26521">
              <w:rPr>
                <w:szCs w:val="12"/>
              </w:rPr>
              <w:t>/</w:t>
            </w:r>
            <w:r w:rsidRPr="00E26521">
              <w:rPr>
                <w:szCs w:val="12"/>
                <w:lang w:val="en-US"/>
              </w:rPr>
              <w:t>L</w:t>
            </w:r>
            <w:r w:rsidRPr="00E26521">
              <w:rPr>
                <w:szCs w:val="12"/>
              </w:rPr>
              <w:t>;</w:t>
            </w:r>
          </w:p>
          <w:p w:rsidR="00213C6A" w:rsidRPr="00E26521" w:rsidRDefault="00213C6A" w:rsidP="001766A8">
            <w:pPr>
              <w:rPr>
                <w:szCs w:val="12"/>
              </w:rPr>
            </w:pPr>
            <w:r w:rsidRPr="00E26521">
              <w:rPr>
                <w:szCs w:val="12"/>
              </w:rPr>
              <w:t xml:space="preserve">фондоотдачи или капиталоотдачи – </w:t>
            </w:r>
            <w:r w:rsidRPr="00E26521">
              <w:rPr>
                <w:szCs w:val="12"/>
                <w:lang w:val="en-US"/>
              </w:rPr>
              <w:t>Y</w:t>
            </w:r>
            <w:r w:rsidRPr="00E26521">
              <w:rPr>
                <w:szCs w:val="12"/>
              </w:rPr>
              <w:t>/</w:t>
            </w:r>
            <w:r w:rsidRPr="00E26521">
              <w:rPr>
                <w:szCs w:val="12"/>
                <w:lang w:val="en-US"/>
              </w:rPr>
              <w:t>K</w:t>
            </w:r>
            <w:r w:rsidRPr="00E26521">
              <w:rPr>
                <w:szCs w:val="12"/>
              </w:rPr>
              <w:t>;</w:t>
            </w:r>
          </w:p>
          <w:p w:rsidR="00213C6A" w:rsidRPr="00E26521" w:rsidRDefault="00213C6A" w:rsidP="001766A8">
            <w:pPr>
              <w:rPr>
                <w:szCs w:val="12"/>
              </w:rPr>
            </w:pPr>
            <w:r w:rsidRPr="00E26521">
              <w:rPr>
                <w:szCs w:val="12"/>
              </w:rPr>
              <w:t xml:space="preserve">материалоотдача – </w:t>
            </w:r>
            <w:r w:rsidRPr="00E26521">
              <w:rPr>
                <w:szCs w:val="12"/>
                <w:lang w:val="en-US"/>
              </w:rPr>
              <w:t>Y</w:t>
            </w:r>
            <w:r w:rsidRPr="00E26521">
              <w:rPr>
                <w:szCs w:val="12"/>
              </w:rPr>
              <w:t>/</w:t>
            </w:r>
            <w:r w:rsidRPr="00E26521">
              <w:rPr>
                <w:szCs w:val="12"/>
                <w:lang w:val="en-US"/>
              </w:rPr>
              <w:t>M</w:t>
            </w:r>
            <w:r w:rsidRPr="00E26521">
              <w:rPr>
                <w:szCs w:val="12"/>
              </w:rPr>
              <w:t>.</w:t>
            </w:r>
          </w:p>
          <w:p w:rsidR="00213C6A" w:rsidRPr="00E26521" w:rsidRDefault="00213C6A" w:rsidP="001766A8">
            <w:pPr>
              <w:rPr>
                <w:szCs w:val="12"/>
              </w:rPr>
            </w:pPr>
            <w:r w:rsidRPr="00E26521">
              <w:rPr>
                <w:szCs w:val="12"/>
              </w:rPr>
              <w:t xml:space="preserve"> Увеличение производит. факторов делает эк.рост возможным, но для реализации производственного потенциала необходимо, чтобы все имеющиеся р-сы, а также объем произведенной продукции были реализованы, т.е. им д/соответствовать возросший объем совок-ого спроса со стороны всех экон. субъектов.</w:t>
            </w:r>
            <w:r w:rsidRPr="00E26521">
              <w:rPr>
                <w:noProof/>
                <w:szCs w:val="12"/>
              </w:rPr>
              <w:sym w:font="Wingdings" w:char="F0E0"/>
            </w:r>
            <w:r w:rsidRPr="00E26521">
              <w:rPr>
                <w:szCs w:val="12"/>
              </w:rPr>
              <w:t xml:space="preserve"> Поэтому, факторы предложения д/б дополнены фактором спроса, к к-ым отн-ся: </w:t>
            </w:r>
            <w:r w:rsidRPr="00E26521">
              <w:rPr>
                <w:i/>
                <w:szCs w:val="12"/>
              </w:rPr>
              <w:t>С</w:t>
            </w:r>
            <w:r w:rsidRPr="00E26521">
              <w:rPr>
                <w:szCs w:val="12"/>
              </w:rPr>
              <w:t xml:space="preserve"> – потребит-ие расходы; </w:t>
            </w:r>
            <w:r w:rsidRPr="00E26521">
              <w:rPr>
                <w:i/>
                <w:szCs w:val="12"/>
                <w:lang w:val="en-US"/>
              </w:rPr>
              <w:t>I</w:t>
            </w:r>
            <w:r w:rsidRPr="00E26521">
              <w:rPr>
                <w:szCs w:val="12"/>
              </w:rPr>
              <w:t xml:space="preserve"> – инвестиц. расходы; </w:t>
            </w:r>
            <w:r w:rsidRPr="00E26521">
              <w:rPr>
                <w:i/>
                <w:szCs w:val="12"/>
                <w:lang w:val="en-US"/>
              </w:rPr>
              <w:t>G</w:t>
            </w:r>
            <w:r w:rsidRPr="00E26521">
              <w:rPr>
                <w:szCs w:val="12"/>
              </w:rPr>
              <w:t xml:space="preserve"> – гос. расходы; </w:t>
            </w:r>
            <w:r w:rsidRPr="00E26521">
              <w:rPr>
                <w:i/>
                <w:szCs w:val="12"/>
                <w:lang w:val="en-US"/>
              </w:rPr>
              <w:t>NX</w:t>
            </w:r>
            <w:r w:rsidRPr="00E26521">
              <w:rPr>
                <w:szCs w:val="12"/>
              </w:rPr>
              <w:t xml:space="preserve"> – внешнеэк-ие расходы.</w:t>
            </w:r>
          </w:p>
          <w:p w:rsidR="00213C6A" w:rsidRPr="00E26521" w:rsidRDefault="00213C6A" w:rsidP="001766A8">
            <w:pPr>
              <w:rPr>
                <w:szCs w:val="12"/>
              </w:rPr>
            </w:pPr>
            <w:r w:rsidRPr="00E26521">
              <w:rPr>
                <w:szCs w:val="12"/>
              </w:rPr>
              <w:t>При этом для увеличения объема произ-ва, р-сы д/быть увеличены не только кол-но, но и правильно рапсределены (по отраслям, регион.субъектам).</w:t>
            </w:r>
          </w:p>
          <w:p w:rsidR="00213C6A" w:rsidRPr="00E26521" w:rsidRDefault="00213C6A" w:rsidP="001766A8">
            <w:pPr>
              <w:rPr>
                <w:szCs w:val="12"/>
              </w:rPr>
            </w:pPr>
            <w:r w:rsidRPr="00E26521">
              <w:rPr>
                <w:szCs w:val="12"/>
              </w:rPr>
              <w:t>На ряду с факторами предл-ния и спроса важную роль в эк.росте играют факторы распределения.</w:t>
            </w:r>
          </w:p>
          <w:p w:rsidR="00213C6A" w:rsidRPr="00E26521" w:rsidRDefault="00213C6A" w:rsidP="001766A8">
            <w:pPr>
              <w:rPr>
                <w:szCs w:val="12"/>
              </w:rPr>
            </w:pPr>
            <w:r w:rsidRPr="00E26521">
              <w:rPr>
                <w:szCs w:val="12"/>
              </w:rPr>
              <w:t>Общ. представление о действии всех этих факторов дает кривая производственных возможностей. Ее смещение вправо явл. иллюстрацией эк.роста.</w:t>
            </w:r>
          </w:p>
          <w:p w:rsidR="00213C6A" w:rsidRPr="00E26521" w:rsidRDefault="00213C6A" w:rsidP="001766A8">
            <w:pPr>
              <w:rPr>
                <w:szCs w:val="12"/>
              </w:rPr>
            </w:pPr>
            <w:r w:rsidRPr="00E26521">
              <w:rPr>
                <w:i/>
                <w:szCs w:val="12"/>
                <w:u w:val="single"/>
              </w:rPr>
              <w:t>Достоинства эк.роста</w:t>
            </w:r>
            <w:r w:rsidRPr="00E26521">
              <w:rPr>
                <w:szCs w:val="12"/>
              </w:rPr>
              <w:t>: повышение уровня жизни населения; эк.рост явл. единств. способом обеспечения справедливого распределения доходов; ограничение эк.роста не решает проблем экологии; эк.рост позволяет высвободить время для саморазвития и самосовершенствования.</w:t>
            </w:r>
          </w:p>
          <w:p w:rsidR="00213C6A" w:rsidRPr="00E26521" w:rsidRDefault="00213C6A" w:rsidP="001766A8">
            <w:pPr>
              <w:rPr>
                <w:szCs w:val="22"/>
              </w:rPr>
            </w:pPr>
            <w:r w:rsidRPr="00E26521">
              <w:rPr>
                <w:i/>
                <w:szCs w:val="12"/>
                <w:u w:val="single"/>
              </w:rPr>
              <w:t>Недостатки</w:t>
            </w:r>
            <w:r w:rsidRPr="00E26521">
              <w:rPr>
                <w:szCs w:val="12"/>
              </w:rPr>
              <w:t>: ослабляются гарантии с накоплением навыков и квалификации; не решает соц-ых проблем, к-ые связаны не с произ-вом, а с распределением; ведет к загрязнению окр.среды; снижает творч.  потенциал и отдаляют работника от принятия жизненно-важных решений.</w:t>
            </w:r>
          </w:p>
        </w:tc>
      </w:tr>
    </w:tbl>
    <w:p w:rsidR="00213C6A" w:rsidRPr="00E26521" w:rsidRDefault="00213C6A">
      <w:r w:rsidRPr="00E26521">
        <w:rPr>
          <w:sz w:val="24"/>
        </w:rPr>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37180A">
            <w:pPr>
              <w:tabs>
                <w:tab w:val="left" w:pos="180"/>
              </w:tabs>
              <w:rPr>
                <w:b/>
                <w:sz w:val="14"/>
                <w:szCs w:val="14"/>
                <w:u w:val="single"/>
              </w:rPr>
            </w:pPr>
            <w:r w:rsidRPr="00E26521">
              <w:rPr>
                <w:b/>
                <w:sz w:val="14"/>
                <w:szCs w:val="14"/>
                <w:u w:val="single"/>
              </w:rPr>
              <w:t>16. Социальная политика гос. и её основные направления.</w:t>
            </w:r>
          </w:p>
          <w:p w:rsidR="00213C6A" w:rsidRPr="00E26521" w:rsidRDefault="00213C6A" w:rsidP="00E11B77">
            <w:pPr>
              <w:rPr>
                <w:sz w:val="11"/>
                <w:szCs w:val="11"/>
              </w:rPr>
            </w:pPr>
            <w:r w:rsidRPr="00E26521">
              <w:rPr>
                <w:b/>
                <w:sz w:val="11"/>
                <w:szCs w:val="11"/>
              </w:rPr>
              <w:t>Соц.защита нас-ия</w:t>
            </w:r>
            <w:r w:rsidRPr="00E26521">
              <w:rPr>
                <w:sz w:val="11"/>
                <w:szCs w:val="11"/>
              </w:rPr>
              <w:t xml:space="preserve"> – это сис-ма мер защищающих любого гражданина страны от экон. и соц.деградации в рез-те безработицы, потери или резкого сокращения доходов, болезни, рождения ребенка, производительной травмы, инвалидности, старости и т.д., а также предоставление мед. услуг и пособия семьям с детьми.</w:t>
            </w:r>
          </w:p>
          <w:p w:rsidR="00213C6A" w:rsidRPr="00E26521" w:rsidRDefault="00213C6A" w:rsidP="00E11B77">
            <w:pPr>
              <w:rPr>
                <w:sz w:val="11"/>
                <w:szCs w:val="11"/>
              </w:rPr>
            </w:pPr>
            <w:r w:rsidRPr="00E26521">
              <w:rPr>
                <w:sz w:val="11"/>
                <w:szCs w:val="11"/>
              </w:rPr>
              <w:t xml:space="preserve">Осн зад соц.политики явл формирование эффективной соц. защиты. Сущность соц.пол-ки состоит в необходимости поддержки того слоя населения, которое само не может изменить свое матер. благосостояние. Соц пол-ка направлена на возможность сглаживания и ликвидацию соц конфликтов в об-ве, которые могут вызвать разрушение эк.взаимосвязей.Направление соц пол-ки связано с её адресностью и обратной связью. Осн. задача соц. политики - формирование эффективной системы </w:t>
            </w:r>
            <w:r w:rsidRPr="00E26521">
              <w:rPr>
                <w:b/>
                <w:i/>
                <w:sz w:val="11"/>
                <w:szCs w:val="11"/>
              </w:rPr>
              <w:t>соц. защиты.</w:t>
            </w:r>
            <w:r w:rsidRPr="00E26521">
              <w:rPr>
                <w:sz w:val="11"/>
                <w:szCs w:val="11"/>
              </w:rPr>
              <w:t xml:space="preserve"> Направления:</w:t>
            </w:r>
          </w:p>
          <w:p w:rsidR="00213C6A" w:rsidRPr="00E26521" w:rsidRDefault="00213C6A" w:rsidP="00E11B77">
            <w:pPr>
              <w:rPr>
                <w:sz w:val="11"/>
                <w:szCs w:val="11"/>
              </w:rPr>
            </w:pPr>
            <w:r w:rsidRPr="00E26521">
              <w:rPr>
                <w:sz w:val="11"/>
                <w:szCs w:val="11"/>
              </w:rPr>
              <w:t>1.поддержка беднейших слоев населения (те кто уже или еще не в состоянии самостоятельно обеспечить мин. уровень жизнедеятельности, - больные, старики, инвалиды, многодетные семьи). Для того, чтобы выяснить, какие категории населения имеют право на соцпомощь, исп-ся показатель прожиточного минимума, включающий мин. нормы удовлетворения физиологических потребностей, оплаты основных услуг. Эти нормы определяются уровнем экономического развития страны и сформировавшейся системой потребностей населения. социальное обеспечение осущ-ся в виде предоставления широкого спектра услуг. Финансирование осущ-ся федеральным бюджетом и специализированными внебюджетными фондами (фонд социального страхования, пенсионный фонд), а практическая помощь организуется местными органами власти, общественными и благотворительными организациями, церковью.</w:t>
            </w:r>
          </w:p>
          <w:p w:rsidR="00213C6A" w:rsidRPr="00E26521" w:rsidRDefault="00213C6A" w:rsidP="00E11B77">
            <w:pPr>
              <w:rPr>
                <w:sz w:val="11"/>
                <w:szCs w:val="11"/>
              </w:rPr>
            </w:pPr>
            <w:r w:rsidRPr="00E26521">
              <w:rPr>
                <w:sz w:val="11"/>
                <w:szCs w:val="11"/>
              </w:rPr>
              <w:t>2.обеспечение гарантии права на труд. Гос-во должно гарантировать равноправие субъектов на рынке труда, свободный выбор профессии, сферы и места приложения труда. Д/б общедоступная система образования, законодательно регламентированные соцдопустимые условия труда, уровень мин. з/п, продолжительность раб.недели, отпуска и т.д.</w:t>
            </w:r>
          </w:p>
          <w:p w:rsidR="00213C6A" w:rsidRPr="00E26521" w:rsidRDefault="00213C6A" w:rsidP="00E11B77">
            <w:pPr>
              <w:rPr>
                <w:sz w:val="11"/>
                <w:szCs w:val="11"/>
              </w:rPr>
            </w:pPr>
            <w:r w:rsidRPr="00E26521">
              <w:rPr>
                <w:sz w:val="11"/>
                <w:szCs w:val="11"/>
              </w:rPr>
              <w:t>3.регулирование занятости населения – разработка и реализация программ по формированию новых раб. мест как в гос-ном, так и в негос-ном секторе эк-ки, программы занятости инвалидов. реализацией таких программ занимаются биржи труда. Фонд помощи безработным из 3 источников: обязат. взносы предпринимателей, взносы работающих, дотации из бюджета.</w:t>
            </w:r>
          </w:p>
          <w:p w:rsidR="00213C6A" w:rsidRPr="00E26521" w:rsidRDefault="00213C6A" w:rsidP="00E11B77">
            <w:pPr>
              <w:rPr>
                <w:b/>
                <w:i/>
                <w:sz w:val="11"/>
                <w:szCs w:val="11"/>
              </w:rPr>
            </w:pPr>
            <w:r w:rsidRPr="00E26521">
              <w:rPr>
                <w:b/>
                <w:i/>
                <w:sz w:val="11"/>
                <w:szCs w:val="11"/>
              </w:rPr>
              <w:t>5 осн. принципов соцстратегии:</w:t>
            </w:r>
          </w:p>
          <w:p w:rsidR="00213C6A" w:rsidRPr="00E26521" w:rsidRDefault="00213C6A" w:rsidP="00E11B77">
            <w:pPr>
              <w:rPr>
                <w:sz w:val="11"/>
                <w:szCs w:val="11"/>
              </w:rPr>
            </w:pPr>
            <w:r w:rsidRPr="00E26521">
              <w:rPr>
                <w:sz w:val="11"/>
                <w:szCs w:val="11"/>
              </w:rPr>
              <w:t>1.акты госвмешательства, т.к. они необходимы по причинам соцхар-ра, должны соответствовать требованиям рынка, т.е. осуществляться так, чтобы не нарушался рыночный порядок со стимулирующей и последовательной конкуренцией.</w:t>
            </w:r>
          </w:p>
          <w:p w:rsidR="00213C6A" w:rsidRPr="00E26521" w:rsidRDefault="00213C6A" w:rsidP="00E11B77">
            <w:pPr>
              <w:rPr>
                <w:sz w:val="11"/>
                <w:szCs w:val="11"/>
              </w:rPr>
            </w:pPr>
            <w:r w:rsidRPr="00E26521">
              <w:rPr>
                <w:sz w:val="11"/>
                <w:szCs w:val="11"/>
              </w:rPr>
              <w:t>2.формирование мех-ма соцзащиты не на основе госблаготворит-ти, а как совокупность госгарантий, предоставляемых каждому и обеспечивающих соблюдение прав человека. Для разработки такой системы необходимо определить соц.нормативы, отражающие уровень жизни, быт и условия труда.</w:t>
            </w:r>
          </w:p>
          <w:p w:rsidR="00213C6A" w:rsidRPr="00E26521" w:rsidRDefault="00213C6A" w:rsidP="00E11B77">
            <w:pPr>
              <w:rPr>
                <w:sz w:val="11"/>
                <w:szCs w:val="11"/>
              </w:rPr>
            </w:pPr>
            <w:r w:rsidRPr="00E26521">
              <w:rPr>
                <w:sz w:val="11"/>
                <w:szCs w:val="11"/>
              </w:rPr>
              <w:t>3.диф-й подход к различным слоям и группам населения в зависимости от соц-го положения, возраста, трудоспособности и степени экономической самостоятельности.</w:t>
            </w:r>
          </w:p>
          <w:p w:rsidR="00213C6A" w:rsidRPr="00E26521" w:rsidRDefault="00213C6A" w:rsidP="00E11B77">
            <w:pPr>
              <w:rPr>
                <w:sz w:val="11"/>
                <w:szCs w:val="11"/>
              </w:rPr>
            </w:pPr>
            <w:r w:rsidRPr="00E26521">
              <w:rPr>
                <w:sz w:val="11"/>
                <w:szCs w:val="11"/>
              </w:rPr>
              <w:t>4.создание интегрированной, многоуровневой системы соцзащиты (госорганы - местные органы – предприятия – обществ. организации), действенной на всех уровнях, с четким определением прав, ответственности и функции каждого.</w:t>
            </w:r>
          </w:p>
          <w:p w:rsidR="00213C6A" w:rsidRPr="00E26521" w:rsidRDefault="00213C6A" w:rsidP="00E11B77">
            <w:pPr>
              <w:rPr>
                <w:sz w:val="11"/>
                <w:szCs w:val="11"/>
              </w:rPr>
            </w:pPr>
            <w:r w:rsidRPr="00E26521">
              <w:rPr>
                <w:sz w:val="11"/>
                <w:szCs w:val="11"/>
              </w:rPr>
              <w:t>5.масштабы перераспределенных процессов в обществе не д. превышать оптимальных размеров, позволяющих сохранить стимулы, к квалифицированному, творч., эффективному труду.</w:t>
            </w:r>
          </w:p>
          <w:p w:rsidR="00213C6A" w:rsidRPr="00E26521" w:rsidRDefault="00213C6A" w:rsidP="00E11B77">
            <w:pPr>
              <w:rPr>
                <w:sz w:val="11"/>
                <w:szCs w:val="11"/>
              </w:rPr>
            </w:pPr>
            <w:r w:rsidRPr="00E26521">
              <w:rPr>
                <w:sz w:val="11"/>
                <w:szCs w:val="11"/>
              </w:rPr>
              <w:t>Финансирование соц.защиты м.б. централизованным и госуд-ным, а также м. осуществлятся работодателем и потенциальным получателем.</w:t>
            </w:r>
          </w:p>
          <w:p w:rsidR="00213C6A" w:rsidRPr="00E26521" w:rsidRDefault="00213C6A" w:rsidP="00E11B77">
            <w:pPr>
              <w:rPr>
                <w:sz w:val="11"/>
                <w:szCs w:val="11"/>
              </w:rPr>
            </w:pPr>
            <w:r w:rsidRPr="00E26521">
              <w:rPr>
                <w:sz w:val="11"/>
                <w:szCs w:val="11"/>
              </w:rPr>
              <w:t>Соц. Пол-ка гос-ва имеет проблему минимальных и максимальных границ.</w:t>
            </w:r>
          </w:p>
          <w:p w:rsidR="00213C6A" w:rsidRPr="00E26521" w:rsidRDefault="00213C6A" w:rsidP="00E11B77">
            <w:pPr>
              <w:rPr>
                <w:sz w:val="11"/>
                <w:szCs w:val="11"/>
              </w:rPr>
            </w:pPr>
            <w:r w:rsidRPr="00E26521">
              <w:rPr>
                <w:sz w:val="11"/>
                <w:szCs w:val="11"/>
              </w:rPr>
              <w:t>Мин. границы</w:t>
            </w:r>
            <w:r w:rsidRPr="00E26521">
              <w:rPr>
                <w:b/>
                <w:sz w:val="11"/>
                <w:szCs w:val="11"/>
              </w:rPr>
              <w:t xml:space="preserve"> </w:t>
            </w:r>
            <w:r w:rsidRPr="00E26521">
              <w:rPr>
                <w:sz w:val="11"/>
                <w:szCs w:val="11"/>
              </w:rPr>
              <w:t>соц. Вмешательств гос-ва зависит от множества факторов: исторических, политических, эконом.</w:t>
            </w:r>
          </w:p>
          <w:p w:rsidR="00213C6A" w:rsidRPr="00E26521" w:rsidRDefault="00213C6A" w:rsidP="00E11B77">
            <w:pPr>
              <w:rPr>
                <w:sz w:val="11"/>
                <w:szCs w:val="11"/>
              </w:rPr>
            </w:pPr>
            <w:r w:rsidRPr="00E26521">
              <w:rPr>
                <w:sz w:val="11"/>
                <w:szCs w:val="11"/>
              </w:rPr>
              <w:t>Макс. соц.вмешательство определяется из след. принципов:</w:t>
            </w:r>
          </w:p>
          <w:p w:rsidR="00213C6A" w:rsidRPr="00E26521" w:rsidRDefault="00213C6A" w:rsidP="00E11B77">
            <w:pPr>
              <w:rPr>
                <w:sz w:val="11"/>
                <w:szCs w:val="11"/>
              </w:rPr>
            </w:pPr>
            <w:r w:rsidRPr="00E26521">
              <w:rPr>
                <w:sz w:val="11"/>
                <w:szCs w:val="11"/>
              </w:rPr>
              <w:t>1)Размеры соц.выплат д.б. согласованы с финансовыми возможностями гос-ва</w:t>
            </w:r>
          </w:p>
          <w:p w:rsidR="00213C6A" w:rsidRPr="00E26521" w:rsidRDefault="00213C6A" w:rsidP="00E11B77">
            <w:pPr>
              <w:rPr>
                <w:sz w:val="11"/>
                <w:szCs w:val="11"/>
              </w:rPr>
            </w:pPr>
            <w:r w:rsidRPr="00E26521">
              <w:rPr>
                <w:sz w:val="11"/>
                <w:szCs w:val="11"/>
              </w:rPr>
              <w:t>2)не должно происходить снижение мотиваций к труду и инвестированию.</w:t>
            </w:r>
          </w:p>
          <w:p w:rsidR="00213C6A" w:rsidRPr="00E26521" w:rsidRDefault="00213C6A" w:rsidP="00E11B77">
            <w:pPr>
              <w:rPr>
                <w:sz w:val="11"/>
                <w:szCs w:val="11"/>
              </w:rPr>
            </w:pPr>
            <w:r w:rsidRPr="00E26521">
              <w:rPr>
                <w:sz w:val="11"/>
                <w:szCs w:val="11"/>
              </w:rPr>
              <w:t xml:space="preserve">3)Бюрократический аппарат обслуживающий процесс перераспределения не должен быть чрезмерно большим и дорогим. </w:t>
            </w:r>
          </w:p>
          <w:p w:rsidR="00213C6A" w:rsidRPr="00E26521" w:rsidRDefault="00213C6A" w:rsidP="00E11B77">
            <w:pPr>
              <w:rPr>
                <w:sz w:val="15"/>
                <w:szCs w:val="15"/>
              </w:rPr>
            </w:pPr>
            <w:r w:rsidRPr="00E26521">
              <w:rPr>
                <w:sz w:val="11"/>
                <w:szCs w:val="11"/>
              </w:rPr>
              <w:t xml:space="preserve">Гос-во непосредственно вмешивается в первичное распределение денежных доходов и нередко установливает верхний предел увеличения номинальной з/пл . ее изменение оказывает влияние на совокупный спрос и издержки пр-ва. Устанавливает прожиточный минимум. Исходя из этого ведутся переговоры между руков-ми компаний и профсоюзами о заключении коллективных договоров. </w:t>
            </w:r>
          </w:p>
        </w:tc>
        <w:tc>
          <w:tcPr>
            <w:tcW w:w="3190" w:type="dxa"/>
          </w:tcPr>
          <w:p w:rsidR="00213C6A" w:rsidRPr="00E26521" w:rsidRDefault="00213C6A" w:rsidP="00A8248E">
            <w:pPr>
              <w:rPr>
                <w:b/>
                <w:szCs w:val="12"/>
                <w:u w:val="single"/>
              </w:rPr>
            </w:pPr>
            <w:r w:rsidRPr="00E26521">
              <w:rPr>
                <w:b/>
                <w:szCs w:val="12"/>
                <w:u w:val="single"/>
              </w:rPr>
              <w:t>17. Источники и факторы эконом. роста. Особенности эконом.роста в России.</w:t>
            </w:r>
          </w:p>
          <w:p w:rsidR="00213C6A" w:rsidRPr="00E26521" w:rsidRDefault="00213C6A" w:rsidP="006F5921">
            <w:pPr>
              <w:rPr>
                <w:b/>
                <w:szCs w:val="22"/>
              </w:rPr>
            </w:pPr>
            <w:r w:rsidRPr="00E26521">
              <w:rPr>
                <w:b/>
                <w:szCs w:val="22"/>
                <w:u w:val="single"/>
              </w:rPr>
              <w:t>Эк-ий рост</w:t>
            </w:r>
            <w:r w:rsidRPr="00E26521">
              <w:rPr>
                <w:szCs w:val="22"/>
              </w:rPr>
              <w:t xml:space="preserve"> – способность эк-ки быстро и много наращивать произв-во товаров и услуг. Целью пр-ва и соответственно эк.роста является повышение благосостояния населения страны, поэтому эк.ростом м/считать увеличение, направленое на максимальное удовлетворение потребностей.</w:t>
            </w:r>
          </w:p>
          <w:p w:rsidR="00213C6A" w:rsidRPr="00E26521" w:rsidRDefault="00213C6A" w:rsidP="006F5921">
            <w:pPr>
              <w:rPr>
                <w:szCs w:val="22"/>
              </w:rPr>
            </w:pPr>
            <w:r w:rsidRPr="00E26521">
              <w:rPr>
                <w:szCs w:val="22"/>
                <w:u w:val="single"/>
              </w:rPr>
              <w:t>3 группы факторов эк.роста</w:t>
            </w:r>
            <w:r w:rsidRPr="00E26521">
              <w:rPr>
                <w:szCs w:val="22"/>
              </w:rPr>
              <w:t>:</w:t>
            </w:r>
          </w:p>
          <w:p w:rsidR="00213C6A" w:rsidRPr="00E26521" w:rsidRDefault="00213C6A" w:rsidP="006F5921">
            <w:pPr>
              <w:rPr>
                <w:szCs w:val="22"/>
              </w:rPr>
            </w:pPr>
            <w:r w:rsidRPr="00E26521">
              <w:rPr>
                <w:i/>
                <w:szCs w:val="22"/>
              </w:rPr>
              <w:t>Факторы предложения</w:t>
            </w:r>
            <w:r w:rsidRPr="00E26521">
              <w:rPr>
                <w:szCs w:val="22"/>
              </w:rPr>
              <w:t xml:space="preserve"> (природные и трудовые р-сы, объем основного капитала, технология) делают возможным рост пр-ва и тем самым обеспечивают предложение разнообразных тов. и услуг. Но способность к наращиванию пр-ва недостаточна для реального роста, т.к. необходимо реальное исп-ие растущего объема р-сов (</w:t>
            </w:r>
            <w:r w:rsidRPr="00E26521">
              <w:rPr>
                <w:i/>
                <w:szCs w:val="22"/>
              </w:rPr>
              <w:t>ф-р спроса</w:t>
            </w:r>
            <w:r w:rsidRPr="00E26521">
              <w:rPr>
                <w:szCs w:val="22"/>
              </w:rPr>
              <w:t>) и эффективное их распределение с целью получения максимального кол-ва полезной продукции (</w:t>
            </w:r>
            <w:r w:rsidRPr="00E26521">
              <w:rPr>
                <w:i/>
                <w:szCs w:val="22"/>
              </w:rPr>
              <w:t>ф-ры распределения</w:t>
            </w:r>
            <w:r w:rsidRPr="00E26521">
              <w:rPr>
                <w:szCs w:val="22"/>
              </w:rPr>
              <w:t>).</w:t>
            </w:r>
          </w:p>
          <w:p w:rsidR="00213C6A" w:rsidRPr="00E26521" w:rsidRDefault="00213C6A" w:rsidP="006F5921">
            <w:pPr>
              <w:rPr>
                <w:szCs w:val="22"/>
              </w:rPr>
            </w:pPr>
          </w:p>
          <w:p w:rsidR="00213C6A" w:rsidRPr="00E26521" w:rsidRDefault="00213C6A" w:rsidP="006F5921">
            <w:pPr>
              <w:rPr>
                <w:szCs w:val="22"/>
              </w:rPr>
            </w:pPr>
          </w:p>
          <w:p w:rsidR="00213C6A" w:rsidRPr="00E26521" w:rsidRDefault="00213C6A" w:rsidP="006F5921">
            <w:pPr>
              <w:rPr>
                <w:szCs w:val="22"/>
              </w:rPr>
            </w:pPr>
            <w:r w:rsidRPr="00E26521">
              <w:rPr>
                <w:b/>
                <w:szCs w:val="22"/>
                <w:u w:val="single"/>
              </w:rPr>
              <w:t>Эк рост</w:t>
            </w:r>
            <w:r w:rsidRPr="00E26521">
              <w:rPr>
                <w:szCs w:val="22"/>
              </w:rPr>
              <w:t xml:space="preserve"> – это кол-ное и качественное совершенствование производственного ВВП. Конечной целью эк.роста явл потребление, рост благосостояния. Рост реального ВНП приводит к росту материальных благ при минимуме издержек производства. Эк.рост облегчает проблемы ограниченности ресурсов. </w:t>
            </w:r>
            <w:r w:rsidRPr="00E26521">
              <w:rPr>
                <w:szCs w:val="22"/>
                <w:u w:val="single"/>
              </w:rPr>
              <w:t>Факторы эк.роста м/разделить на 3 группы</w:t>
            </w:r>
            <w:r w:rsidRPr="00E26521">
              <w:rPr>
                <w:szCs w:val="22"/>
              </w:rPr>
              <w:t xml:space="preserve">: </w:t>
            </w:r>
          </w:p>
          <w:p w:rsidR="00213C6A" w:rsidRPr="00E26521" w:rsidRDefault="00213C6A" w:rsidP="006F5921">
            <w:pPr>
              <w:rPr>
                <w:i/>
                <w:szCs w:val="22"/>
              </w:rPr>
            </w:pPr>
            <w:r w:rsidRPr="00E26521">
              <w:rPr>
                <w:i/>
                <w:szCs w:val="22"/>
              </w:rPr>
              <w:t xml:space="preserve">Прямые и косвенные </w:t>
            </w:r>
          </w:p>
          <w:p w:rsidR="00213C6A" w:rsidRPr="00E26521" w:rsidRDefault="00213C6A" w:rsidP="006F5921">
            <w:pPr>
              <w:rPr>
                <w:szCs w:val="22"/>
              </w:rPr>
            </w:pPr>
            <w:r w:rsidRPr="00E26521">
              <w:rPr>
                <w:i/>
                <w:szCs w:val="22"/>
              </w:rPr>
              <w:t xml:space="preserve">2) Факторы спроса, предложения и факторы распределения </w:t>
            </w:r>
            <w:r w:rsidRPr="00E26521">
              <w:rPr>
                <w:szCs w:val="22"/>
              </w:rPr>
              <w:t xml:space="preserve">(фактор спроса показ какая из отраслей сфер деят-ти или тер-ий страны в большей степени формирует эк.рост, следовательно и предъявляет к доп.или качественно-новым ресурсам; фактор предлож-я показ-ет насколько нац.эк-ка самостоятельно обеспечена всеми видами ресурсов; фактор распределния показ-ет эффективность используемых ресурсов). </w:t>
            </w:r>
          </w:p>
          <w:p w:rsidR="00213C6A" w:rsidRPr="00E26521" w:rsidRDefault="00213C6A" w:rsidP="006F5921">
            <w:pPr>
              <w:rPr>
                <w:szCs w:val="22"/>
              </w:rPr>
            </w:pPr>
            <w:r w:rsidRPr="00E26521">
              <w:rPr>
                <w:i/>
                <w:szCs w:val="22"/>
              </w:rPr>
              <w:t xml:space="preserve">3) Внешние и внутренние факторы эк.роста </w:t>
            </w:r>
            <w:r w:rsidRPr="00E26521">
              <w:rPr>
                <w:szCs w:val="22"/>
              </w:rPr>
              <w:t>(внешние или внутренние инвестиции).</w:t>
            </w:r>
          </w:p>
          <w:p w:rsidR="00213C6A" w:rsidRPr="00E26521" w:rsidRDefault="00213C6A" w:rsidP="006F5921">
            <w:pPr>
              <w:rPr>
                <w:szCs w:val="22"/>
              </w:rPr>
            </w:pPr>
            <w:r w:rsidRPr="00E26521">
              <w:rPr>
                <w:szCs w:val="22"/>
              </w:rPr>
              <w:t xml:space="preserve">Эк развитие не может быть самостоятельным и предполагает высокую активность гос-ва. </w:t>
            </w:r>
            <w:r w:rsidRPr="00E26521">
              <w:rPr>
                <w:szCs w:val="22"/>
                <w:u w:val="single"/>
              </w:rPr>
              <w:t>Регулирование эк роста может осуществляться</w:t>
            </w:r>
            <w:r w:rsidRPr="00E26521">
              <w:rPr>
                <w:szCs w:val="22"/>
              </w:rPr>
              <w:t xml:space="preserve">: </w:t>
            </w:r>
          </w:p>
          <w:p w:rsidR="00213C6A" w:rsidRPr="00E26521" w:rsidRDefault="00213C6A" w:rsidP="006F5921">
            <w:pPr>
              <w:rPr>
                <w:szCs w:val="22"/>
              </w:rPr>
            </w:pPr>
            <w:r w:rsidRPr="00E26521">
              <w:rPr>
                <w:szCs w:val="22"/>
              </w:rPr>
              <w:t>1).</w:t>
            </w:r>
            <w:r w:rsidRPr="00E26521">
              <w:rPr>
                <w:i/>
                <w:szCs w:val="22"/>
              </w:rPr>
              <w:t>Гос-во может взять на себя решение проблем</w:t>
            </w:r>
            <w:r w:rsidRPr="00E26521">
              <w:rPr>
                <w:szCs w:val="22"/>
              </w:rPr>
              <w:t xml:space="preserve">, к-ые не решаются рыночным механизмом (ликвидация дефицита бюджета, анитинф-ое регулирование).  </w:t>
            </w:r>
          </w:p>
          <w:p w:rsidR="00213C6A" w:rsidRPr="00E26521" w:rsidRDefault="00213C6A" w:rsidP="006F5921">
            <w:pPr>
              <w:rPr>
                <w:szCs w:val="22"/>
              </w:rPr>
            </w:pPr>
            <w:r w:rsidRPr="00E26521">
              <w:rPr>
                <w:szCs w:val="22"/>
              </w:rPr>
              <w:t>2).</w:t>
            </w:r>
            <w:r w:rsidRPr="00E26521">
              <w:rPr>
                <w:i/>
                <w:szCs w:val="22"/>
              </w:rPr>
              <w:t>Антицикличное регулирование</w:t>
            </w:r>
            <w:r w:rsidRPr="00E26521">
              <w:rPr>
                <w:szCs w:val="22"/>
              </w:rPr>
              <w:t xml:space="preserve"> предполагает  стимулирование спроса на ресурсы, потребительские товары и ценные бумаги, чтобы уравновесить рынки, избежать спадов, придать эк росту большую устойчивость. </w:t>
            </w:r>
          </w:p>
          <w:p w:rsidR="00213C6A" w:rsidRPr="00E26521" w:rsidRDefault="00213C6A" w:rsidP="006F5921">
            <w:pPr>
              <w:rPr>
                <w:szCs w:val="22"/>
              </w:rPr>
            </w:pPr>
            <w:r w:rsidRPr="00E26521">
              <w:rPr>
                <w:szCs w:val="22"/>
              </w:rPr>
              <w:t>3).</w:t>
            </w:r>
            <w:r w:rsidRPr="00E26521">
              <w:rPr>
                <w:i/>
                <w:szCs w:val="22"/>
              </w:rPr>
              <w:t>Структурное регулирование</w:t>
            </w:r>
            <w:r w:rsidRPr="00E26521">
              <w:rPr>
                <w:szCs w:val="22"/>
              </w:rPr>
              <w:t xml:space="preserve"> – снижение рисков при осуществлении капиталовложений, стимулирование освоений новых направлений эк-ки, поддержку экспортных отраслей (заменители импорта), стимулирование сфер эк-ки, дающих наибольшее количество новых раб.мест.</w:t>
            </w:r>
          </w:p>
          <w:p w:rsidR="00213C6A" w:rsidRPr="00E26521" w:rsidRDefault="00213C6A" w:rsidP="00A8248E">
            <w:pPr>
              <w:rPr>
                <w:szCs w:val="12"/>
              </w:rPr>
            </w:pPr>
          </w:p>
        </w:tc>
        <w:tc>
          <w:tcPr>
            <w:tcW w:w="3191" w:type="dxa"/>
          </w:tcPr>
          <w:p w:rsidR="00213C6A" w:rsidRPr="00E26521" w:rsidRDefault="00213C6A" w:rsidP="0037180A">
            <w:pPr>
              <w:jc w:val="left"/>
              <w:rPr>
                <w:b/>
                <w:szCs w:val="12"/>
                <w:u w:val="single"/>
              </w:rPr>
            </w:pPr>
            <w:r w:rsidRPr="00E26521">
              <w:rPr>
                <w:b/>
                <w:szCs w:val="12"/>
                <w:u w:val="single"/>
              </w:rPr>
              <w:t>18. Основные методы макроэкономического равновесия.</w:t>
            </w:r>
          </w:p>
          <w:p w:rsidR="00213C6A" w:rsidRPr="00E26521" w:rsidRDefault="00213C6A" w:rsidP="00F323F7">
            <w:pPr>
              <w:rPr>
                <w:sz w:val="11"/>
                <w:szCs w:val="11"/>
              </w:rPr>
            </w:pPr>
            <w:r w:rsidRPr="00E26521">
              <w:rPr>
                <w:b/>
                <w:i/>
                <w:sz w:val="11"/>
                <w:szCs w:val="11"/>
              </w:rPr>
              <w:t xml:space="preserve">Макроэк равновесие </w:t>
            </w:r>
            <w:r w:rsidRPr="00E26521">
              <w:rPr>
                <w:sz w:val="11"/>
                <w:szCs w:val="11"/>
              </w:rPr>
              <w:t xml:space="preserve">– такое </w:t>
            </w:r>
            <w:r w:rsidRPr="00E26521">
              <w:rPr>
                <w:b/>
                <w:sz w:val="11"/>
                <w:szCs w:val="11"/>
              </w:rPr>
              <w:t>состояние нац эк-ки,</w:t>
            </w:r>
            <w:r w:rsidRPr="00E26521">
              <w:rPr>
                <w:sz w:val="11"/>
                <w:szCs w:val="11"/>
              </w:rPr>
              <w:t xml:space="preserve"> когда сущ-ет совокупная пропорциональность между: ресурсами и их использованием, производством и потреблением, матер. и фин. потоками, т.е.оптим. реализация эк-ких интересов об-ва. Макроэк равновесие динамично и вряд ли достижимо как любое идеальное состояние.Но общ-во заинтересовано чтобы отклонения от идеального равновесия было минимальным, иначе м.б. разрушение системы как таковой,поэтому соблюдение макроэк. равновесия явл целью эк-кой пол-ки гос-ва. Для оценки макроэк равновесия используются агрегированные показатели, рассчитанные на базе ВНП. </w:t>
            </w:r>
            <w:r w:rsidRPr="00E26521">
              <w:rPr>
                <w:i/>
                <w:sz w:val="11"/>
                <w:szCs w:val="11"/>
              </w:rPr>
              <w:t>Эк-кое равновесие</w:t>
            </w:r>
            <w:r w:rsidRPr="00E26521">
              <w:rPr>
                <w:sz w:val="11"/>
                <w:szCs w:val="11"/>
              </w:rPr>
              <w:t xml:space="preserve"> – это соответствие м/д имеющимися ограниченными капиталами (земля, труд, капитал, деньги) и возрастающими потребностями общ-ва. Различают частичное и общее равновесие. </w:t>
            </w:r>
            <w:r w:rsidRPr="00E26521">
              <w:rPr>
                <w:i/>
                <w:sz w:val="11"/>
                <w:szCs w:val="11"/>
                <w:u w:val="single"/>
              </w:rPr>
              <w:t>Частичное</w:t>
            </w:r>
            <w:r w:rsidRPr="00E26521">
              <w:rPr>
                <w:sz w:val="11"/>
                <w:szCs w:val="11"/>
              </w:rPr>
              <w:t xml:space="preserve"> – количественное соответствие 2ух взаимосвязанных макроэк-ких параметров или отдельных сторон эк-ки (равновесие производство и потребление,доходов и расходов бюджета,спроса и предложения.).</w:t>
            </w:r>
            <w:r w:rsidRPr="00E26521">
              <w:rPr>
                <w:i/>
                <w:sz w:val="11"/>
                <w:szCs w:val="11"/>
                <w:u w:val="single"/>
              </w:rPr>
              <w:t>Общее эк-кое равновесие</w:t>
            </w:r>
            <w:r w:rsidRPr="00E26521">
              <w:rPr>
                <w:sz w:val="11"/>
                <w:szCs w:val="11"/>
              </w:rPr>
              <w:t xml:space="preserve"> – соответствие и согласованное развитие </w:t>
            </w:r>
            <w:r w:rsidRPr="00E26521">
              <w:rPr>
                <w:b/>
                <w:sz w:val="11"/>
                <w:szCs w:val="11"/>
              </w:rPr>
              <w:t>всех сфер эк-кой системы</w:t>
            </w:r>
            <w:r w:rsidRPr="00E26521">
              <w:rPr>
                <w:sz w:val="11"/>
                <w:szCs w:val="11"/>
              </w:rPr>
              <w:t xml:space="preserve">. </w:t>
            </w:r>
            <w:r w:rsidRPr="00E26521">
              <w:rPr>
                <w:i/>
                <w:sz w:val="11"/>
                <w:szCs w:val="11"/>
              </w:rPr>
              <w:t>Предпосылки ОЭР</w:t>
            </w:r>
            <w:r w:rsidRPr="00E26521">
              <w:rPr>
                <w:sz w:val="11"/>
                <w:szCs w:val="11"/>
              </w:rPr>
              <w:t xml:space="preserve">: </w:t>
            </w:r>
          </w:p>
          <w:p w:rsidR="00213C6A" w:rsidRPr="00E26521" w:rsidRDefault="00213C6A" w:rsidP="00F323F7">
            <w:pPr>
              <w:rPr>
                <w:sz w:val="11"/>
                <w:szCs w:val="11"/>
              </w:rPr>
            </w:pPr>
            <w:r w:rsidRPr="00E26521">
              <w:rPr>
                <w:sz w:val="11"/>
                <w:szCs w:val="11"/>
              </w:rPr>
              <w:t>1).соответсвие общенац-х целей имеющимся экон. возможностям. 2).Исп-ние всех эк-ких ресурсов (раб сила, деньги и т.д.) 3).Соответствие структуры производства и структуры потребления.  4). Соответствие совокупного спроса и совокупного предложения на всех типах рынков (товаров,труда,капитала и денег)</w:t>
            </w:r>
          </w:p>
          <w:p w:rsidR="00213C6A" w:rsidRPr="00E26521" w:rsidRDefault="00213C6A" w:rsidP="00F323F7">
            <w:pPr>
              <w:rPr>
                <w:sz w:val="11"/>
                <w:szCs w:val="11"/>
              </w:rPr>
            </w:pPr>
            <w:r w:rsidRPr="00E26521">
              <w:rPr>
                <w:sz w:val="11"/>
                <w:szCs w:val="11"/>
              </w:rPr>
              <w:t xml:space="preserve">      Анализ макроэк. равновесия осущ-ся при помощи совокупных показателей. Основными среди кот. явл.:</w:t>
            </w:r>
          </w:p>
          <w:p w:rsidR="00213C6A" w:rsidRPr="00E26521" w:rsidRDefault="00213C6A" w:rsidP="00F323F7">
            <w:pPr>
              <w:rPr>
                <w:sz w:val="11"/>
                <w:szCs w:val="11"/>
              </w:rPr>
            </w:pPr>
            <w:r w:rsidRPr="00E26521">
              <w:rPr>
                <w:b/>
                <w:sz w:val="11"/>
                <w:szCs w:val="11"/>
              </w:rPr>
              <w:t>1)</w:t>
            </w:r>
            <w:r w:rsidRPr="00E26521">
              <w:rPr>
                <w:sz w:val="11"/>
                <w:szCs w:val="11"/>
              </w:rPr>
              <w:t>реальный объем нац. пр-ва, объединяющий равновесное кол-во товаров и услуг. Для его измерения исп. ВВП, ЧВП обозн.</w:t>
            </w:r>
            <w:r w:rsidRPr="00E26521">
              <w:rPr>
                <w:sz w:val="11"/>
                <w:szCs w:val="11"/>
                <w:lang w:val="en-US"/>
              </w:rPr>
              <w:t>Y</w:t>
            </w:r>
          </w:p>
          <w:p w:rsidR="00213C6A" w:rsidRPr="00E26521" w:rsidRDefault="00213C6A" w:rsidP="00F323F7">
            <w:pPr>
              <w:rPr>
                <w:sz w:val="11"/>
                <w:szCs w:val="11"/>
              </w:rPr>
            </w:pPr>
            <w:r w:rsidRPr="00E26521">
              <w:rPr>
                <w:b/>
                <w:sz w:val="11"/>
                <w:szCs w:val="11"/>
              </w:rPr>
              <w:t>2)</w:t>
            </w:r>
            <w:r w:rsidRPr="00E26521">
              <w:rPr>
                <w:sz w:val="11"/>
                <w:szCs w:val="11"/>
              </w:rPr>
              <w:t>уровень цен всей совокупности товаров и услуг. Для его измерения исп. дефлятор ВВП, индекс потреб. цен, оптовых цен и т.д. обозн Р</w:t>
            </w:r>
          </w:p>
          <w:p w:rsidR="00213C6A" w:rsidRPr="00E26521" w:rsidRDefault="00213C6A" w:rsidP="00F323F7">
            <w:pPr>
              <w:rPr>
                <w:sz w:val="11"/>
                <w:szCs w:val="11"/>
              </w:rPr>
            </w:pPr>
            <w:r w:rsidRPr="00E26521">
              <w:rPr>
                <w:sz w:val="11"/>
                <w:szCs w:val="11"/>
              </w:rPr>
              <w:t>Используя эти показатели м. опред.понятие совок. спроса и совок. предложения. При этом сущ. 2 подхода.</w:t>
            </w:r>
          </w:p>
          <w:p w:rsidR="00213C6A" w:rsidRPr="00E26521" w:rsidRDefault="00213C6A" w:rsidP="00F323F7">
            <w:pPr>
              <w:rPr>
                <w:sz w:val="11"/>
                <w:szCs w:val="11"/>
              </w:rPr>
            </w:pPr>
            <w:r w:rsidRPr="00E26521">
              <w:rPr>
                <w:b/>
                <w:sz w:val="11"/>
                <w:szCs w:val="11"/>
              </w:rPr>
              <w:t xml:space="preserve">1)Классический </w:t>
            </w:r>
            <w:r w:rsidRPr="00E26521">
              <w:rPr>
                <w:sz w:val="11"/>
                <w:szCs w:val="11"/>
              </w:rPr>
              <w:t>основан на утверждении о чистоте рынка и гибкости цен. Согласно этому подходу:</w:t>
            </w:r>
          </w:p>
          <w:p w:rsidR="00213C6A" w:rsidRPr="00E26521" w:rsidRDefault="00213C6A" w:rsidP="00F323F7">
            <w:pPr>
              <w:rPr>
                <w:sz w:val="11"/>
                <w:szCs w:val="11"/>
              </w:rPr>
            </w:pPr>
            <w:r w:rsidRPr="00E26521">
              <w:rPr>
                <w:sz w:val="11"/>
                <w:szCs w:val="11"/>
              </w:rPr>
              <w:t>А) эк-ка функционирует при полной занятости всех ресурсов. Это ъначит, что производится макс.возможный объем ВВП (ВВПр=ВВПп)</w:t>
            </w:r>
            <w:r w:rsidRPr="00E26521">
              <w:rPr>
                <w:sz w:val="11"/>
                <w:szCs w:val="11"/>
                <w:lang w:val="en-US"/>
              </w:rPr>
              <w:t>Y</w:t>
            </w:r>
            <w:r w:rsidRPr="00E26521">
              <w:rPr>
                <w:sz w:val="11"/>
                <w:szCs w:val="11"/>
              </w:rPr>
              <w:t>*</w:t>
            </w:r>
          </w:p>
          <w:p w:rsidR="00213C6A" w:rsidRPr="00E26521" w:rsidRDefault="00213C6A" w:rsidP="00F323F7">
            <w:pPr>
              <w:rPr>
                <w:sz w:val="11"/>
                <w:szCs w:val="11"/>
              </w:rPr>
            </w:pPr>
            <w:r w:rsidRPr="00E26521">
              <w:rPr>
                <w:sz w:val="11"/>
                <w:szCs w:val="11"/>
              </w:rPr>
              <w:t>Б)макроэк. Равновесие практически не нарушается или нарушается редко.</w:t>
            </w:r>
          </w:p>
          <w:p w:rsidR="00213C6A" w:rsidRPr="00E26521" w:rsidRDefault="00213C6A" w:rsidP="00F323F7">
            <w:pPr>
              <w:rPr>
                <w:sz w:val="11"/>
                <w:szCs w:val="11"/>
              </w:rPr>
            </w:pPr>
            <w:r w:rsidRPr="00E26521">
              <w:rPr>
                <w:sz w:val="11"/>
                <w:szCs w:val="11"/>
              </w:rPr>
              <w:t xml:space="preserve">В)если макроэк. равновесие нарушается, то механизм рынка работает на восстановление за счет гибкости цен. Т.о. макроэк. равновесие всегда сущ-ет при условии </w:t>
            </w:r>
            <w:r w:rsidRPr="00E26521">
              <w:rPr>
                <w:sz w:val="11"/>
                <w:szCs w:val="11"/>
                <w:lang w:val="en-US"/>
              </w:rPr>
              <w:t>Ye</w:t>
            </w:r>
            <w:r w:rsidRPr="00E26521">
              <w:rPr>
                <w:sz w:val="11"/>
                <w:szCs w:val="11"/>
              </w:rPr>
              <w:t>=</w:t>
            </w:r>
            <w:r w:rsidRPr="00E26521">
              <w:rPr>
                <w:sz w:val="11"/>
                <w:szCs w:val="11"/>
                <w:lang w:val="en-US"/>
              </w:rPr>
              <w:t>Y</w:t>
            </w:r>
            <w:r w:rsidRPr="00E26521">
              <w:rPr>
                <w:sz w:val="11"/>
                <w:szCs w:val="11"/>
              </w:rPr>
              <w:t>*</w:t>
            </w:r>
          </w:p>
          <w:p w:rsidR="00213C6A" w:rsidRPr="00E26521" w:rsidRDefault="00213C6A" w:rsidP="00F323F7">
            <w:pPr>
              <w:rPr>
                <w:b/>
                <w:sz w:val="11"/>
                <w:szCs w:val="11"/>
                <w:lang w:val="en-US"/>
              </w:rPr>
            </w:pPr>
            <w:r w:rsidRPr="00E26521">
              <w:rPr>
                <w:b/>
                <w:sz w:val="11"/>
                <w:szCs w:val="11"/>
              </w:rPr>
              <w:t xml:space="preserve"> </w:t>
            </w:r>
            <w:r w:rsidRPr="00E26521">
              <w:rPr>
                <w:b/>
                <w:noProof/>
                <w:sz w:val="11"/>
                <w:szCs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3" style="width:61.5pt;height:46.5pt;visibility:visible">
                  <v:imagedata r:id="rId5" o:title=""/>
                </v:shape>
              </w:pict>
            </w:r>
          </w:p>
          <w:p w:rsidR="00213C6A" w:rsidRPr="00E26521" w:rsidRDefault="00213C6A" w:rsidP="00F323F7">
            <w:pPr>
              <w:rPr>
                <w:sz w:val="11"/>
                <w:szCs w:val="11"/>
              </w:rPr>
            </w:pPr>
            <w:r w:rsidRPr="00E26521">
              <w:rPr>
                <w:b/>
                <w:sz w:val="11"/>
                <w:szCs w:val="11"/>
              </w:rPr>
              <w:t xml:space="preserve">2)Кейнсианский </w:t>
            </w:r>
            <w:r w:rsidRPr="00E26521">
              <w:rPr>
                <w:sz w:val="11"/>
                <w:szCs w:val="11"/>
              </w:rPr>
              <w:t>основан на отрицании совершенства рынка и утверждении неох-ти гос. регулирования эк-ки. Согласно этому подходу:</w:t>
            </w:r>
          </w:p>
          <w:p w:rsidR="00213C6A" w:rsidRPr="00E26521" w:rsidRDefault="00213C6A" w:rsidP="00F323F7">
            <w:pPr>
              <w:rPr>
                <w:sz w:val="11"/>
                <w:szCs w:val="11"/>
              </w:rPr>
            </w:pPr>
            <w:r w:rsidRPr="00E26521">
              <w:rPr>
                <w:sz w:val="11"/>
                <w:szCs w:val="11"/>
              </w:rPr>
              <w:t>А)полная занятость в эк-ке отсутствует и может сущ. Лишь случайно</w:t>
            </w:r>
          </w:p>
          <w:p w:rsidR="00213C6A" w:rsidRPr="00E26521" w:rsidRDefault="00213C6A" w:rsidP="00F323F7">
            <w:pPr>
              <w:rPr>
                <w:sz w:val="11"/>
                <w:szCs w:val="11"/>
              </w:rPr>
            </w:pPr>
            <w:r w:rsidRPr="00E26521">
              <w:rPr>
                <w:sz w:val="11"/>
                <w:szCs w:val="11"/>
              </w:rPr>
              <w:t xml:space="preserve">Б)макроэк. равнов. сущ. скорее как исключение, чем правило                                           </w:t>
            </w:r>
          </w:p>
          <w:p w:rsidR="00213C6A" w:rsidRPr="00E26521" w:rsidRDefault="00213C6A" w:rsidP="00F323F7">
            <w:pPr>
              <w:rPr>
                <w:sz w:val="11"/>
                <w:szCs w:val="11"/>
              </w:rPr>
            </w:pPr>
            <w:r w:rsidRPr="00E26521">
              <w:rPr>
                <w:sz w:val="11"/>
                <w:szCs w:val="11"/>
              </w:rPr>
              <w:t xml:space="preserve">В)рынок не может саморегулироваться т.к. цены не достаточно мобильны по след. причинам:   </w:t>
            </w:r>
          </w:p>
          <w:p w:rsidR="00213C6A" w:rsidRPr="00E26521" w:rsidRDefault="00213C6A" w:rsidP="00F323F7">
            <w:pPr>
              <w:rPr>
                <w:sz w:val="11"/>
                <w:szCs w:val="11"/>
              </w:rPr>
            </w:pPr>
            <w:r w:rsidRPr="00E26521">
              <w:rPr>
                <w:sz w:val="11"/>
                <w:szCs w:val="11"/>
              </w:rPr>
              <w:t xml:space="preserve">-длительности заключений деловых соглашений </w:t>
            </w:r>
          </w:p>
          <w:p w:rsidR="00213C6A" w:rsidRPr="00E26521" w:rsidRDefault="00213C6A" w:rsidP="00F323F7">
            <w:pPr>
              <w:rPr>
                <w:sz w:val="11"/>
                <w:szCs w:val="11"/>
              </w:rPr>
            </w:pPr>
            <w:r w:rsidRPr="00E26521">
              <w:rPr>
                <w:sz w:val="11"/>
                <w:szCs w:val="11"/>
              </w:rPr>
              <w:t xml:space="preserve">-сущ-е опред. сроков при заключении контракта на поставку сырья      </w:t>
            </w:r>
          </w:p>
          <w:p w:rsidR="00213C6A" w:rsidRPr="00E26521" w:rsidRDefault="00213C6A" w:rsidP="00F323F7">
            <w:pPr>
              <w:rPr>
                <w:sz w:val="11"/>
                <w:szCs w:val="11"/>
              </w:rPr>
            </w:pPr>
            <w:r w:rsidRPr="00E26521">
              <w:rPr>
                <w:sz w:val="11"/>
                <w:szCs w:val="11"/>
              </w:rPr>
              <w:t>-государственное регулирование минимума з/пл</w:t>
            </w:r>
          </w:p>
          <w:p w:rsidR="00213C6A" w:rsidRPr="00E26521" w:rsidRDefault="00213C6A" w:rsidP="00F323F7">
            <w:pPr>
              <w:rPr>
                <w:sz w:val="11"/>
                <w:szCs w:val="11"/>
              </w:rPr>
            </w:pPr>
            <w:r w:rsidRPr="00E26521">
              <w:rPr>
                <w:sz w:val="11"/>
                <w:szCs w:val="11"/>
              </w:rPr>
              <w:t xml:space="preserve">-деятельность профсоюзов </w:t>
            </w:r>
          </w:p>
          <w:p w:rsidR="00213C6A" w:rsidRPr="00E26521" w:rsidRDefault="00213C6A" w:rsidP="00F323F7">
            <w:pPr>
              <w:rPr>
                <w:sz w:val="11"/>
                <w:szCs w:val="11"/>
              </w:rPr>
            </w:pPr>
            <w:r w:rsidRPr="00E26521">
              <w:rPr>
                <w:sz w:val="11"/>
                <w:szCs w:val="11"/>
              </w:rPr>
              <w:t xml:space="preserve">Макроэк. равновесие устан-ся  </w:t>
            </w:r>
            <w:r w:rsidRPr="00E26521">
              <w:rPr>
                <w:sz w:val="11"/>
                <w:szCs w:val="11"/>
                <w:lang w:val="en-US"/>
              </w:rPr>
              <w:t>Ye</w:t>
            </w:r>
            <w:r w:rsidRPr="00E26521">
              <w:rPr>
                <w:sz w:val="11"/>
                <w:szCs w:val="11"/>
              </w:rPr>
              <w:t>&lt;</w:t>
            </w:r>
            <w:r w:rsidRPr="00E26521">
              <w:rPr>
                <w:sz w:val="11"/>
                <w:szCs w:val="11"/>
                <w:lang w:val="en-US"/>
              </w:rPr>
              <w:t>Y</w:t>
            </w:r>
            <w:r w:rsidRPr="00E26521">
              <w:rPr>
                <w:sz w:val="11"/>
                <w:szCs w:val="11"/>
              </w:rPr>
              <w:t xml:space="preserve">*   </w:t>
            </w:r>
          </w:p>
          <w:p w:rsidR="00213C6A" w:rsidRPr="00E26521" w:rsidRDefault="00213C6A" w:rsidP="00F323F7">
            <w:pPr>
              <w:rPr>
                <w:sz w:val="11"/>
                <w:szCs w:val="11"/>
              </w:rPr>
            </w:pPr>
            <w:r w:rsidRPr="00E26521">
              <w:rPr>
                <w:noProof/>
                <w:sz w:val="11"/>
                <w:szCs w:val="11"/>
              </w:rPr>
              <w:pict>
                <v:shape id="Рисунок 2" o:spid="_x0000_i1026" type="#_x0000_t75" alt="Безымянный4" style="width:67.5pt;height:50.25pt;visibility:visible">
                  <v:imagedata r:id="rId6" o:title=""/>
                </v:shape>
              </w:pict>
            </w:r>
            <w:r w:rsidRPr="00E26521">
              <w:rPr>
                <w:sz w:val="11"/>
                <w:szCs w:val="11"/>
              </w:rPr>
              <w:t xml:space="preserve">                 </w:t>
            </w:r>
          </w:p>
          <w:p w:rsidR="00213C6A" w:rsidRPr="00E26521" w:rsidRDefault="00213C6A" w:rsidP="00F323F7">
            <w:pPr>
              <w:rPr>
                <w:sz w:val="11"/>
                <w:szCs w:val="11"/>
              </w:rPr>
            </w:pPr>
            <w:r w:rsidRPr="00E26521">
              <w:rPr>
                <w:sz w:val="11"/>
                <w:szCs w:val="11"/>
              </w:rPr>
              <w:t xml:space="preserve">На основании этой разницы (между 2-я подходами) строятся различия в концепциях макроэк. политики.  </w:t>
            </w:r>
          </w:p>
          <w:p w:rsidR="00213C6A" w:rsidRPr="00E26521" w:rsidRDefault="00213C6A" w:rsidP="00F323F7">
            <w:pPr>
              <w:rPr>
                <w:szCs w:val="22"/>
              </w:rPr>
            </w:pPr>
            <w:r w:rsidRPr="00E26521">
              <w:rPr>
                <w:b/>
                <w:sz w:val="11"/>
                <w:szCs w:val="11"/>
              </w:rPr>
              <w:t>3)Модель равновесия Вальраса</w:t>
            </w:r>
            <w:r w:rsidRPr="00E26521">
              <w:rPr>
                <w:sz w:val="11"/>
                <w:szCs w:val="11"/>
              </w:rPr>
              <w:t xml:space="preserve"> (1834-1910_, на основе  матем рассчетов и уравн Вальрас вывел закон, к-й гласит:в состоян =сия рыночная цена=предельным издержкам.=сие по Вальрасу предполагает наличие 3-х условий.1.спрос и предложен факторов произ-ва =,на них устанавл постоянн и устойч цена.2.Спрос и предл товаров и услуг =,на них пост и устойч цена.3.Цены  товаров соответствуют издержкам произ-ва. =сие является устойч,т.е. на рынке действ силы, выравнивающ отклонения и восстанавливаю =сие. Теор Вальраса лежтит в основе  исследований главн проблем макроэк-ки,эк-го роста, инфляции и занятости.</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37180A">
            <w:pPr>
              <w:tabs>
                <w:tab w:val="left" w:pos="180"/>
              </w:tabs>
              <w:rPr>
                <w:b/>
                <w:sz w:val="14"/>
                <w:szCs w:val="14"/>
                <w:u w:val="single"/>
              </w:rPr>
            </w:pPr>
            <w:r w:rsidRPr="00E26521">
              <w:rPr>
                <w:b/>
                <w:sz w:val="14"/>
                <w:szCs w:val="14"/>
                <w:u w:val="single"/>
              </w:rPr>
              <w:t>19. Виды эконом.циклов. Теория длинных волн Н.Кондратьева.</w:t>
            </w:r>
          </w:p>
          <w:p w:rsidR="00213C6A" w:rsidRPr="00E26521" w:rsidRDefault="00213C6A" w:rsidP="00175C73">
            <w:pPr>
              <w:rPr>
                <w:szCs w:val="22"/>
              </w:rPr>
            </w:pPr>
            <w:r w:rsidRPr="00E26521">
              <w:rPr>
                <w:b/>
                <w:szCs w:val="22"/>
                <w:u w:val="single"/>
              </w:rPr>
              <w:t>Цикличность</w:t>
            </w:r>
            <w:r w:rsidRPr="00E26521">
              <w:rPr>
                <w:szCs w:val="22"/>
              </w:rPr>
              <w:t xml:space="preserve"> – периодическая повторимость отдельных явлений и процессов. Периодичность при этом означает их упорядоченную динамику. </w:t>
            </w:r>
            <w:r w:rsidRPr="00E26521">
              <w:rPr>
                <w:b/>
                <w:i/>
                <w:szCs w:val="22"/>
              </w:rPr>
              <w:t>Цикличность в эк-ке</w:t>
            </w:r>
            <w:r w:rsidRPr="00E26521">
              <w:rPr>
                <w:szCs w:val="22"/>
              </w:rPr>
              <w:t xml:space="preserve"> – это следующие один за другим подъемы и спады уровня экон-ой активности. Выделяют </w:t>
            </w:r>
            <w:r w:rsidRPr="00E26521">
              <w:rPr>
                <w:szCs w:val="22"/>
                <w:u w:val="single"/>
              </w:rPr>
              <w:t>4 фазы экон-ого цикла</w:t>
            </w:r>
            <w:r w:rsidRPr="00E26521">
              <w:rPr>
                <w:szCs w:val="22"/>
              </w:rPr>
              <w:t xml:space="preserve">: кризис </w:t>
            </w:r>
            <w:r w:rsidRPr="00E26521">
              <w:rPr>
                <w:noProof/>
                <w:szCs w:val="12"/>
              </w:rPr>
              <w:sym w:font="Wingdings" w:char="F0E0"/>
            </w:r>
            <w:r w:rsidRPr="00E26521">
              <w:rPr>
                <w:szCs w:val="22"/>
              </w:rPr>
              <w:t xml:space="preserve"> депрессия </w:t>
            </w:r>
            <w:r w:rsidRPr="00E26521">
              <w:rPr>
                <w:noProof/>
                <w:szCs w:val="12"/>
              </w:rPr>
              <w:sym w:font="Wingdings" w:char="F0E0"/>
            </w:r>
            <w:r w:rsidRPr="00E26521">
              <w:rPr>
                <w:szCs w:val="22"/>
              </w:rPr>
              <w:t xml:space="preserve"> оживление </w:t>
            </w:r>
            <w:r w:rsidRPr="00E26521">
              <w:rPr>
                <w:noProof/>
                <w:szCs w:val="12"/>
              </w:rPr>
              <w:sym w:font="Wingdings" w:char="F0E0"/>
            </w:r>
            <w:r w:rsidRPr="00E26521">
              <w:rPr>
                <w:szCs w:val="22"/>
              </w:rPr>
              <w:t xml:space="preserve"> подъем.</w:t>
            </w:r>
          </w:p>
          <w:p w:rsidR="00213C6A" w:rsidRPr="00E26521" w:rsidRDefault="00213C6A" w:rsidP="00175C73">
            <w:pPr>
              <w:rPr>
                <w:szCs w:val="22"/>
              </w:rPr>
            </w:pPr>
            <w:r w:rsidRPr="00E26521">
              <w:rPr>
                <w:i/>
                <w:szCs w:val="22"/>
              </w:rPr>
              <w:t>кризис</w:t>
            </w:r>
            <w:r w:rsidRPr="00E26521">
              <w:rPr>
                <w:szCs w:val="22"/>
              </w:rPr>
              <w:t xml:space="preserve"> – темпы пр-ва падают до абсолютного сокращения – сниж.цены, растет объем нереализованной продукции, обесценивается капитал, развивается кризис неплатежей, разоряются банки и произ-ли. </w:t>
            </w:r>
            <w:r w:rsidRPr="00E26521">
              <w:rPr>
                <w:noProof/>
                <w:szCs w:val="12"/>
              </w:rPr>
              <w:sym w:font="Wingdings" w:char="F0E0"/>
            </w:r>
            <w:r w:rsidRPr="00E26521">
              <w:rPr>
                <w:szCs w:val="22"/>
              </w:rPr>
              <w:t xml:space="preserve"> т.о. банкротство превращается в массовое явление, а эк-ка освобождается от избыточных пр-в.</w:t>
            </w:r>
          </w:p>
          <w:p w:rsidR="00213C6A" w:rsidRPr="00E26521" w:rsidRDefault="00213C6A" w:rsidP="00175C73">
            <w:pPr>
              <w:rPr>
                <w:szCs w:val="22"/>
              </w:rPr>
            </w:pPr>
            <w:r w:rsidRPr="00E26521">
              <w:rPr>
                <w:i/>
                <w:szCs w:val="22"/>
              </w:rPr>
              <w:t>депрессия</w:t>
            </w:r>
            <w:r w:rsidRPr="00E26521">
              <w:rPr>
                <w:szCs w:val="22"/>
              </w:rPr>
              <w:t xml:space="preserve"> (темпы пр-ва не меняются) – в это время запасы нереализованной продукции исчерпываются, происходит перераспределение р-сов, банкротства замедляются, потребления сокращ., а сбережения растут. </w:t>
            </w:r>
            <w:r w:rsidRPr="00E26521">
              <w:rPr>
                <w:noProof/>
                <w:szCs w:val="12"/>
              </w:rPr>
              <w:sym w:font="Wingdings" w:char="F0E0"/>
            </w:r>
            <w:r w:rsidRPr="00E26521">
              <w:rPr>
                <w:szCs w:val="22"/>
              </w:rPr>
              <w:t xml:space="preserve"> т.о. создаются условия для накопления капитала и эк.подъема.</w:t>
            </w:r>
          </w:p>
          <w:p w:rsidR="00213C6A" w:rsidRPr="00E26521" w:rsidRDefault="00213C6A" w:rsidP="00175C73">
            <w:pPr>
              <w:rPr>
                <w:szCs w:val="22"/>
              </w:rPr>
            </w:pPr>
            <w:r w:rsidRPr="00E26521">
              <w:rPr>
                <w:i/>
                <w:szCs w:val="22"/>
              </w:rPr>
              <w:t>оживление</w:t>
            </w:r>
            <w:r w:rsidRPr="00E26521">
              <w:rPr>
                <w:szCs w:val="22"/>
              </w:rPr>
              <w:t xml:space="preserve"> – пр-во и занятость возрастает до предкризисного уровня, в это время проявл. Отдельно растущие пр-ва, процесс накопления интенцифицируется, начинается обновление капитала, увеличивается спрос на р-сы, увелич. доходы от их исп-ия, растет потребит-ий спрос и т.д. </w:t>
            </w:r>
            <w:r w:rsidRPr="00E26521">
              <w:rPr>
                <w:noProof/>
                <w:szCs w:val="12"/>
              </w:rPr>
              <w:sym w:font="Wingdings" w:char="F0E0"/>
            </w:r>
            <w:r w:rsidRPr="00E26521">
              <w:rPr>
                <w:szCs w:val="22"/>
              </w:rPr>
              <w:t xml:space="preserve"> т.о. процесс увеличения пр-ва затрагивает бол-во отраслей.</w:t>
            </w:r>
          </w:p>
          <w:p w:rsidR="00213C6A" w:rsidRPr="00E26521" w:rsidRDefault="00213C6A" w:rsidP="00175C73">
            <w:pPr>
              <w:rPr>
                <w:szCs w:val="22"/>
              </w:rPr>
            </w:pPr>
            <w:r w:rsidRPr="00E26521">
              <w:rPr>
                <w:i/>
                <w:szCs w:val="22"/>
              </w:rPr>
              <w:t>Подъем</w:t>
            </w:r>
            <w:r w:rsidRPr="00E26521">
              <w:rPr>
                <w:szCs w:val="22"/>
              </w:rPr>
              <w:t xml:space="preserve"> – пр-во растет выше предкризисного уровня, в это время инвестиции и потребит-ий спрос растут высокими темпами и захватывают всю эк-ку, сокращ. безраб-ца, растут доходы эк.субъектов, увелич. эк.спрос. </w:t>
            </w:r>
            <w:r w:rsidRPr="00E26521">
              <w:rPr>
                <w:noProof/>
                <w:szCs w:val="12"/>
              </w:rPr>
              <w:sym w:font="Wingdings" w:char="F0E0"/>
            </w:r>
            <w:r w:rsidRPr="00E26521">
              <w:rPr>
                <w:szCs w:val="22"/>
              </w:rPr>
              <w:t xml:space="preserve"> т.о. эк.рост приобретает массовый хар-ер и закладывает основы для послед.кризиса.</w:t>
            </w:r>
          </w:p>
          <w:p w:rsidR="00213C6A" w:rsidRPr="00E26521" w:rsidRDefault="00213C6A" w:rsidP="00175C73">
            <w:pPr>
              <w:rPr>
                <w:szCs w:val="22"/>
              </w:rPr>
            </w:pPr>
            <w:r w:rsidRPr="00E26521">
              <w:rPr>
                <w:b/>
                <w:szCs w:val="22"/>
                <w:u w:val="single"/>
              </w:rPr>
              <w:t>Эк.цикл</w:t>
            </w:r>
            <w:r w:rsidRPr="00E26521">
              <w:rPr>
                <w:szCs w:val="22"/>
              </w:rPr>
              <w:t xml:space="preserve"> – период, опр-щий одинкризис от другого. В наст.время эк.цикл приобретает ряд особенностей:</w:t>
            </w:r>
          </w:p>
          <w:p w:rsidR="00213C6A" w:rsidRPr="00E26521" w:rsidRDefault="00213C6A" w:rsidP="00175C73">
            <w:pPr>
              <w:rPr>
                <w:szCs w:val="22"/>
              </w:rPr>
            </w:pPr>
            <w:r w:rsidRPr="00E26521">
              <w:rPr>
                <w:szCs w:val="22"/>
              </w:rPr>
              <w:t>спад стал более интенсивным и непродолжит-ым;</w:t>
            </w:r>
          </w:p>
          <w:p w:rsidR="00213C6A" w:rsidRPr="00E26521" w:rsidRDefault="00213C6A" w:rsidP="00175C73">
            <w:pPr>
              <w:rPr>
                <w:szCs w:val="22"/>
              </w:rPr>
            </w:pPr>
            <w:r w:rsidRPr="00E26521">
              <w:rPr>
                <w:szCs w:val="22"/>
              </w:rPr>
              <w:t>фаза депрессии практически отсутствует;</w:t>
            </w:r>
          </w:p>
          <w:p w:rsidR="00213C6A" w:rsidRPr="00E26521" w:rsidRDefault="00213C6A" w:rsidP="00175C73">
            <w:pPr>
              <w:rPr>
                <w:szCs w:val="22"/>
              </w:rPr>
            </w:pPr>
            <w:r w:rsidRPr="00E26521">
              <w:rPr>
                <w:szCs w:val="22"/>
              </w:rPr>
              <w:t>подъем более плавный и объединен с оживлением;</w:t>
            </w:r>
          </w:p>
          <w:p w:rsidR="00213C6A" w:rsidRPr="00E26521" w:rsidRDefault="00213C6A" w:rsidP="00175C73">
            <w:pPr>
              <w:rPr>
                <w:szCs w:val="22"/>
              </w:rPr>
            </w:pPr>
            <w:r w:rsidRPr="00E26521">
              <w:rPr>
                <w:szCs w:val="22"/>
              </w:rPr>
              <w:t xml:space="preserve"> колебания условной активности в краткосрочном периоде (в долгоср.) имеет тенденцию к росту.</w:t>
            </w:r>
          </w:p>
          <w:p w:rsidR="00213C6A" w:rsidRPr="00E26521" w:rsidRDefault="00213C6A" w:rsidP="00175C73">
            <w:pPr>
              <w:rPr>
                <w:szCs w:val="22"/>
              </w:rPr>
            </w:pPr>
            <w:r w:rsidRPr="00E26521">
              <w:rPr>
                <w:szCs w:val="22"/>
                <w:u w:val="single"/>
              </w:rPr>
              <w:t>В совремнных условиях</w:t>
            </w:r>
            <w:r w:rsidRPr="00E26521">
              <w:rPr>
                <w:szCs w:val="22"/>
              </w:rPr>
              <w:t xml:space="preserve">: 1) происходит </w:t>
            </w:r>
            <w:r w:rsidRPr="00E26521">
              <w:rPr>
                <w:szCs w:val="22"/>
                <w:u w:val="single"/>
              </w:rPr>
              <w:t>синхронизация</w:t>
            </w:r>
            <w:r w:rsidRPr="00E26521">
              <w:rPr>
                <w:szCs w:val="22"/>
              </w:rPr>
              <w:t xml:space="preserve"> эк.циклов, т.е. совпадение циклических колебаний в разных странах и регионах; 2) нарушается обратная связь м/д изм-ем уровня цен и уровнем безраб-цы, т.е. соврем-ые циклы хар-ются понятием </w:t>
            </w:r>
            <w:r w:rsidRPr="00E26521">
              <w:rPr>
                <w:b/>
                <w:i/>
                <w:szCs w:val="22"/>
              </w:rPr>
              <w:t>стагфляции</w:t>
            </w:r>
            <w:r w:rsidRPr="00E26521">
              <w:rPr>
                <w:szCs w:val="22"/>
              </w:rPr>
              <w:t xml:space="preserve"> (сочетание стагнации произ-ва (эк.спад) + инфляция (рост цен)).</w:t>
            </w:r>
          </w:p>
          <w:p w:rsidR="00213C6A" w:rsidRPr="00E26521" w:rsidRDefault="00213C6A" w:rsidP="00175C73">
            <w:pPr>
              <w:rPr>
                <w:szCs w:val="22"/>
              </w:rPr>
            </w:pPr>
            <w:r w:rsidRPr="00E26521">
              <w:rPr>
                <w:szCs w:val="22"/>
                <w:u w:val="single"/>
              </w:rPr>
              <w:t>3 направления эк.циклов</w:t>
            </w:r>
            <w:r w:rsidRPr="00E26521">
              <w:rPr>
                <w:szCs w:val="22"/>
              </w:rPr>
              <w:t>:</w:t>
            </w:r>
          </w:p>
          <w:p w:rsidR="00213C6A" w:rsidRPr="00E26521" w:rsidRDefault="00213C6A" w:rsidP="00175C73">
            <w:pPr>
              <w:rPr>
                <w:szCs w:val="22"/>
              </w:rPr>
            </w:pPr>
            <w:r w:rsidRPr="00E26521">
              <w:rPr>
                <w:b/>
                <w:i/>
                <w:szCs w:val="22"/>
              </w:rPr>
              <w:t>денежное–мониторное</w:t>
            </w:r>
            <w:r w:rsidRPr="00E26521">
              <w:rPr>
                <w:szCs w:val="22"/>
              </w:rPr>
              <w:t xml:space="preserve">, согласно к-ому эк.цикл явл. результатом изм-ия денежного потока, т.е. увеличение кол-ва денег ведет к снижению %-ставки, росту инвестиций и эк. Подъему и наоборот. </w:t>
            </w:r>
            <w:r w:rsidRPr="00E26521">
              <w:rPr>
                <w:noProof/>
                <w:szCs w:val="12"/>
              </w:rPr>
              <w:sym w:font="Wingdings" w:char="F0E0"/>
            </w:r>
            <w:r w:rsidRPr="00E26521">
              <w:rPr>
                <w:szCs w:val="22"/>
              </w:rPr>
              <w:t xml:space="preserve"> Т.о. природа эк.циклов лежит в денежной сфере.</w:t>
            </w:r>
          </w:p>
          <w:p w:rsidR="00213C6A" w:rsidRPr="00E26521" w:rsidRDefault="00213C6A" w:rsidP="00175C73">
            <w:pPr>
              <w:rPr>
                <w:szCs w:val="22"/>
              </w:rPr>
            </w:pPr>
            <w:r w:rsidRPr="00E26521">
              <w:rPr>
                <w:b/>
                <w:i/>
                <w:szCs w:val="22"/>
              </w:rPr>
              <w:t>Материальное</w:t>
            </w:r>
            <w:r w:rsidRPr="00E26521">
              <w:rPr>
                <w:szCs w:val="22"/>
              </w:rPr>
              <w:t xml:space="preserve">, согласно к-ому причина эк.циклов заключ. в действии неденежных факторов, лежащих на стороне спроса; снижения спроса со стороны люб. эк.субъекта ведет к сокращению произ-ва и снижению цен, </w:t>
            </w:r>
            <w:r w:rsidRPr="00E26521">
              <w:rPr>
                <w:szCs w:val="22"/>
                <w:u w:val="single"/>
              </w:rPr>
              <w:t>причинами</w:t>
            </w:r>
            <w:r w:rsidRPr="00E26521">
              <w:rPr>
                <w:szCs w:val="22"/>
              </w:rPr>
              <w:t xml:space="preserve"> снижения спроса могут быть технологич-ие изм-ия, изм-ие потребит-их вкусов и т.д.</w:t>
            </w:r>
          </w:p>
          <w:p w:rsidR="00213C6A" w:rsidRPr="00E26521" w:rsidRDefault="00213C6A" w:rsidP="00175C73">
            <w:pPr>
              <w:rPr>
                <w:szCs w:val="22"/>
              </w:rPr>
            </w:pPr>
            <w:r w:rsidRPr="00E26521">
              <w:rPr>
                <w:b/>
                <w:i/>
                <w:szCs w:val="22"/>
              </w:rPr>
              <w:t>Психологич-ое,</w:t>
            </w:r>
            <w:r w:rsidRPr="00E26521">
              <w:rPr>
                <w:szCs w:val="22"/>
              </w:rPr>
              <w:t xml:space="preserve"> согласно к-ому оптимизм и пессимизм явл. факторами, способствующими и тормозящими активность эк.субъектов.</w:t>
            </w:r>
          </w:p>
          <w:p w:rsidR="00213C6A" w:rsidRPr="00E26521" w:rsidRDefault="00213C6A" w:rsidP="00175C73">
            <w:pPr>
              <w:rPr>
                <w:szCs w:val="22"/>
              </w:rPr>
            </w:pPr>
            <w:r w:rsidRPr="00E26521">
              <w:rPr>
                <w:szCs w:val="22"/>
              </w:rPr>
              <w:t xml:space="preserve">Различают </w:t>
            </w:r>
            <w:r w:rsidRPr="00E26521">
              <w:rPr>
                <w:szCs w:val="22"/>
                <w:u w:val="single"/>
              </w:rPr>
              <w:t>3 вида эк.циклов</w:t>
            </w:r>
            <w:r w:rsidRPr="00E26521">
              <w:rPr>
                <w:szCs w:val="22"/>
              </w:rPr>
              <w:t>:</w:t>
            </w:r>
          </w:p>
          <w:p w:rsidR="00213C6A" w:rsidRPr="00E26521" w:rsidRDefault="00213C6A" w:rsidP="00175C73">
            <w:pPr>
              <w:rPr>
                <w:szCs w:val="22"/>
              </w:rPr>
            </w:pPr>
            <w:r w:rsidRPr="00E26521">
              <w:rPr>
                <w:b/>
                <w:i/>
                <w:szCs w:val="22"/>
              </w:rPr>
              <w:t>короткие циклы</w:t>
            </w:r>
            <w:r w:rsidRPr="00E26521">
              <w:rPr>
                <w:szCs w:val="22"/>
              </w:rPr>
              <w:t xml:space="preserve"> </w:t>
            </w:r>
            <w:r w:rsidRPr="00E26521">
              <w:rPr>
                <w:noProof/>
                <w:szCs w:val="12"/>
              </w:rPr>
              <w:sym w:font="Wingdings" w:char="F0E0"/>
            </w:r>
            <w:r w:rsidRPr="00E26521">
              <w:rPr>
                <w:szCs w:val="22"/>
              </w:rPr>
              <w:t xml:space="preserve"> 3-5 лет. Циклы Китчина – циклы товарных запасов, их причиной явля. Изм-ие спроса на тов. и услуги вследствии произ-ва, изм-ия моды.</w:t>
            </w:r>
          </w:p>
          <w:p w:rsidR="00213C6A" w:rsidRPr="00E26521" w:rsidRDefault="00213C6A" w:rsidP="00175C73">
            <w:pPr>
              <w:rPr>
                <w:szCs w:val="22"/>
              </w:rPr>
            </w:pPr>
            <w:r w:rsidRPr="00E26521">
              <w:rPr>
                <w:b/>
                <w:i/>
                <w:szCs w:val="22"/>
              </w:rPr>
              <w:t>Средне-срочные</w:t>
            </w:r>
            <w:r w:rsidRPr="00E26521">
              <w:rPr>
                <w:szCs w:val="22"/>
              </w:rPr>
              <w:t xml:space="preserve"> </w:t>
            </w:r>
            <w:r w:rsidRPr="00E26521">
              <w:rPr>
                <w:noProof/>
                <w:szCs w:val="12"/>
              </w:rPr>
              <w:sym w:font="Wingdings" w:char="F0E0"/>
            </w:r>
            <w:r w:rsidRPr="00E26521">
              <w:rPr>
                <w:szCs w:val="22"/>
              </w:rPr>
              <w:t xml:space="preserve"> 6-12 лет. Ц-ы Жуглара и Маркса – ц-ы стратегич-их запасов, возник-щие с изм-ем спроса на основной капитал и предметы длит-ого пользования, их продолжит-ть опр-ется средними сроками оборудования.</w:t>
            </w:r>
          </w:p>
          <w:p w:rsidR="00213C6A" w:rsidRPr="00E26521" w:rsidRDefault="00213C6A" w:rsidP="00175C73">
            <w:pPr>
              <w:rPr>
                <w:szCs w:val="22"/>
              </w:rPr>
            </w:pPr>
            <w:r w:rsidRPr="00E26521">
              <w:rPr>
                <w:b/>
                <w:i/>
                <w:szCs w:val="22"/>
              </w:rPr>
              <w:t>Долгосрочные ц.</w:t>
            </w:r>
            <w:r w:rsidRPr="00E26521">
              <w:rPr>
                <w:szCs w:val="22"/>
              </w:rPr>
              <w:t xml:space="preserve"> </w:t>
            </w:r>
            <w:r w:rsidRPr="00E26521">
              <w:rPr>
                <w:noProof/>
                <w:szCs w:val="12"/>
              </w:rPr>
              <w:sym w:font="Wingdings" w:char="F0E0"/>
            </w:r>
            <w:r w:rsidRPr="00E26521">
              <w:rPr>
                <w:szCs w:val="22"/>
              </w:rPr>
              <w:t xml:space="preserve"> 45-60 лет – «Длинные волны» Кондратьева – это инновац-ые ц-ы, возникшие в связи с изм-ем спроса на принципиально новую технику и технологию. Т.е. в процессе подъема происходит накопление условий для инвестицирования капитала в новые ср-ва произ-ва – повышат.волна в процессе спада (постепенное устаревание техники и технологии) – понижат.волна в условии новых технологий.</w:t>
            </w:r>
          </w:p>
          <w:p w:rsidR="00213C6A" w:rsidRPr="00E26521" w:rsidRDefault="00213C6A" w:rsidP="00175C73">
            <w:pPr>
              <w:rPr>
                <w:szCs w:val="22"/>
              </w:rPr>
            </w:pPr>
            <w:r w:rsidRPr="00E26521">
              <w:rPr>
                <w:szCs w:val="22"/>
              </w:rPr>
              <w:t xml:space="preserve">«Длинные волны» не явл. колебаниями: кризисы в большой волне не обязательно абсолютное падение произ-ва. Это изм-ия темпов роста вокруг долговременных тенденций. И фазы длинных волн другие: восстановление, длинный подъем, большой кризис. Периодичность волн Кондратьева не может опираться на обычные замены – обновления техники и технологий. Здесь </w:t>
            </w:r>
            <w:r w:rsidRPr="00E26521">
              <w:rPr>
                <w:noProof/>
                <w:szCs w:val="12"/>
              </w:rPr>
              <w:sym w:font="Wingdings" w:char="F0E0"/>
            </w:r>
            <w:r w:rsidRPr="00E26521">
              <w:rPr>
                <w:szCs w:val="22"/>
              </w:rPr>
              <w:t xml:space="preserve"> целая серия замен, в процессе к-ых функционирует нек-ый опр-ый технологич-ий способ произ-ва. Отмечается замедление роста и даже снижение поизводит-ти труда, что вызывает необ-ть кореного совершенствования обр-ия и подготовки кадров, обновления устаревших элементов инфраструктуры народного хоз-ва – дамб, электростанций и др. сооружений, служащих десятки лет.</w:t>
            </w:r>
          </w:p>
        </w:tc>
        <w:tc>
          <w:tcPr>
            <w:tcW w:w="3190" w:type="dxa"/>
          </w:tcPr>
          <w:p w:rsidR="00213C6A" w:rsidRPr="00E26521" w:rsidRDefault="00213C6A" w:rsidP="00A8248E">
            <w:pPr>
              <w:rPr>
                <w:b/>
                <w:szCs w:val="12"/>
                <w:u w:val="single"/>
              </w:rPr>
            </w:pPr>
            <w:r w:rsidRPr="00E26521">
              <w:rPr>
                <w:b/>
                <w:szCs w:val="12"/>
                <w:u w:val="single"/>
              </w:rPr>
              <w:t>21. Макроэконом. равновесие и его виды.</w:t>
            </w:r>
          </w:p>
          <w:p w:rsidR="00213C6A" w:rsidRPr="00E26521" w:rsidRDefault="00213C6A" w:rsidP="00351D4B">
            <w:pPr>
              <w:rPr>
                <w:sz w:val="11"/>
                <w:szCs w:val="11"/>
              </w:rPr>
            </w:pPr>
            <w:r w:rsidRPr="00E26521">
              <w:rPr>
                <w:b/>
                <w:i/>
                <w:sz w:val="11"/>
                <w:szCs w:val="11"/>
              </w:rPr>
              <w:t xml:space="preserve">Макроэк равновесие </w:t>
            </w:r>
            <w:r w:rsidRPr="00E26521">
              <w:rPr>
                <w:sz w:val="11"/>
                <w:szCs w:val="11"/>
              </w:rPr>
              <w:t xml:space="preserve">– такое </w:t>
            </w:r>
            <w:r w:rsidRPr="00E26521">
              <w:rPr>
                <w:b/>
                <w:sz w:val="11"/>
                <w:szCs w:val="11"/>
              </w:rPr>
              <w:t>состояние нац эк-ки,</w:t>
            </w:r>
            <w:r w:rsidRPr="00E26521">
              <w:rPr>
                <w:sz w:val="11"/>
                <w:szCs w:val="11"/>
              </w:rPr>
              <w:t xml:space="preserve"> когда сущ-ет совокупная пропорциональность между: ресурсами и их использованием, производством и потреблением, матер. и фин. потоками, т.е.оптим. реализация эк-ких интересов об-ва. Макроэк равновесие динамично и вряд ли достижимо как любое идеальное состояние.Но общ-во заинтересовано чтобы отклонения от идеального равновесия было минимальным, иначе м.б. разрушение системы как таковой,поэтому соблюдение макроэк. равновесия явл целью эк-кой пол-ки гос-ва. Для оценки макроэк равновесия используются агрегированные показатели, рассчитанные на базе ВНП. </w:t>
            </w:r>
            <w:r w:rsidRPr="00E26521">
              <w:rPr>
                <w:i/>
                <w:sz w:val="11"/>
                <w:szCs w:val="11"/>
              </w:rPr>
              <w:t>Эк-кое равновесие</w:t>
            </w:r>
            <w:r w:rsidRPr="00E26521">
              <w:rPr>
                <w:sz w:val="11"/>
                <w:szCs w:val="11"/>
              </w:rPr>
              <w:t xml:space="preserve"> – это соответствие м/д имеющимися ограниченными капиталами (земля, труд, капитал, деньги) и возрастающими потребностями общ-ва. Различают частичное и общее равновесие. </w:t>
            </w:r>
            <w:r w:rsidRPr="00E26521">
              <w:rPr>
                <w:i/>
                <w:sz w:val="11"/>
                <w:szCs w:val="11"/>
                <w:u w:val="single"/>
              </w:rPr>
              <w:t>Частичное</w:t>
            </w:r>
            <w:r w:rsidRPr="00E26521">
              <w:rPr>
                <w:sz w:val="11"/>
                <w:szCs w:val="11"/>
              </w:rPr>
              <w:t xml:space="preserve"> – количественное соответствие 2ух взаимосвязанных макроэк-ких параметров или отдельных сторон эк-ки (равновесие производство и потребление,доходов и расходов бюджета,спроса и предложения.).</w:t>
            </w:r>
            <w:r w:rsidRPr="00E26521">
              <w:rPr>
                <w:i/>
                <w:sz w:val="11"/>
                <w:szCs w:val="11"/>
                <w:u w:val="single"/>
              </w:rPr>
              <w:t>Общее эк-кое равновесие</w:t>
            </w:r>
            <w:r w:rsidRPr="00E26521">
              <w:rPr>
                <w:sz w:val="11"/>
                <w:szCs w:val="11"/>
              </w:rPr>
              <w:t xml:space="preserve"> – соответствие и согласованное развитие </w:t>
            </w:r>
            <w:r w:rsidRPr="00E26521">
              <w:rPr>
                <w:b/>
                <w:sz w:val="11"/>
                <w:szCs w:val="11"/>
              </w:rPr>
              <w:t>всех сфер эк-кой системы</w:t>
            </w:r>
            <w:r w:rsidRPr="00E26521">
              <w:rPr>
                <w:sz w:val="11"/>
                <w:szCs w:val="11"/>
              </w:rPr>
              <w:t xml:space="preserve">. </w:t>
            </w:r>
            <w:r w:rsidRPr="00E26521">
              <w:rPr>
                <w:i/>
                <w:sz w:val="11"/>
                <w:szCs w:val="11"/>
              </w:rPr>
              <w:t>Предпосылки ОЭР</w:t>
            </w:r>
            <w:r w:rsidRPr="00E26521">
              <w:rPr>
                <w:sz w:val="11"/>
                <w:szCs w:val="11"/>
              </w:rPr>
              <w:t xml:space="preserve">: </w:t>
            </w:r>
          </w:p>
          <w:p w:rsidR="00213C6A" w:rsidRPr="00E26521" w:rsidRDefault="00213C6A" w:rsidP="00351D4B">
            <w:pPr>
              <w:rPr>
                <w:sz w:val="11"/>
                <w:szCs w:val="11"/>
              </w:rPr>
            </w:pPr>
            <w:r w:rsidRPr="00E26521">
              <w:rPr>
                <w:sz w:val="11"/>
                <w:szCs w:val="11"/>
              </w:rPr>
              <w:t>1).соответсвие общенац-х целей имеющимся экон. возможностям. 2).Исп-ние всех эк-ких ресурсов (раб сила, деньги и т.д.) 3).Соответствие структуры производства и структуры потребления.  4). Соответствие совокупного спроса и совокупного предложения на всех типах рынков (товаров,труда,капитала и денег)</w:t>
            </w:r>
          </w:p>
          <w:p w:rsidR="00213C6A" w:rsidRPr="00E26521" w:rsidRDefault="00213C6A" w:rsidP="00351D4B">
            <w:pPr>
              <w:rPr>
                <w:sz w:val="11"/>
                <w:szCs w:val="11"/>
              </w:rPr>
            </w:pPr>
            <w:r w:rsidRPr="00E26521">
              <w:rPr>
                <w:sz w:val="11"/>
                <w:szCs w:val="11"/>
              </w:rPr>
              <w:t xml:space="preserve">      Анализ макроэк. равновесия осущ-ся при помощи совокупных показателей. Основными среди кот. явл.:</w:t>
            </w:r>
          </w:p>
          <w:p w:rsidR="00213C6A" w:rsidRPr="00E26521" w:rsidRDefault="00213C6A" w:rsidP="00351D4B">
            <w:pPr>
              <w:rPr>
                <w:sz w:val="11"/>
                <w:szCs w:val="11"/>
              </w:rPr>
            </w:pPr>
            <w:r w:rsidRPr="00E26521">
              <w:rPr>
                <w:b/>
                <w:sz w:val="11"/>
                <w:szCs w:val="11"/>
              </w:rPr>
              <w:t>1)</w:t>
            </w:r>
            <w:r w:rsidRPr="00E26521">
              <w:rPr>
                <w:sz w:val="11"/>
                <w:szCs w:val="11"/>
              </w:rPr>
              <w:t>реальный объем нац. пр-ва, объединяющий равновесное кол-во товаров и услуг. Для его измерения исп. ВВП, ЧВП обозн.</w:t>
            </w:r>
            <w:r w:rsidRPr="00E26521">
              <w:rPr>
                <w:sz w:val="11"/>
                <w:szCs w:val="11"/>
                <w:lang w:val="en-US"/>
              </w:rPr>
              <w:t>Y</w:t>
            </w:r>
          </w:p>
          <w:p w:rsidR="00213C6A" w:rsidRPr="00E26521" w:rsidRDefault="00213C6A" w:rsidP="00351D4B">
            <w:pPr>
              <w:rPr>
                <w:sz w:val="11"/>
                <w:szCs w:val="11"/>
              </w:rPr>
            </w:pPr>
            <w:r w:rsidRPr="00E26521">
              <w:rPr>
                <w:b/>
                <w:sz w:val="11"/>
                <w:szCs w:val="11"/>
              </w:rPr>
              <w:t>2)</w:t>
            </w:r>
            <w:r w:rsidRPr="00E26521">
              <w:rPr>
                <w:sz w:val="11"/>
                <w:szCs w:val="11"/>
              </w:rPr>
              <w:t>уровень цен всей совокупности товаров и услуг. Для его измерения исп. дефлятор ВВП, индекс потреб. цен, оптовых цен и т.д. обозн Р</w:t>
            </w:r>
          </w:p>
          <w:p w:rsidR="00213C6A" w:rsidRPr="00E26521" w:rsidRDefault="00213C6A" w:rsidP="00351D4B">
            <w:pPr>
              <w:rPr>
                <w:sz w:val="11"/>
                <w:szCs w:val="11"/>
              </w:rPr>
            </w:pPr>
            <w:r w:rsidRPr="00E26521">
              <w:rPr>
                <w:sz w:val="11"/>
                <w:szCs w:val="11"/>
              </w:rPr>
              <w:t>Используя эти показатели м. опред.понятие совок. спроса и совок. предложения. При этом сущ. 2 подхода.</w:t>
            </w:r>
          </w:p>
          <w:p w:rsidR="00213C6A" w:rsidRPr="00E26521" w:rsidRDefault="00213C6A" w:rsidP="00351D4B">
            <w:pPr>
              <w:rPr>
                <w:sz w:val="11"/>
                <w:szCs w:val="11"/>
              </w:rPr>
            </w:pPr>
            <w:r w:rsidRPr="00E26521">
              <w:rPr>
                <w:b/>
                <w:sz w:val="11"/>
                <w:szCs w:val="11"/>
              </w:rPr>
              <w:t xml:space="preserve">1)Классический </w:t>
            </w:r>
            <w:r w:rsidRPr="00E26521">
              <w:rPr>
                <w:sz w:val="11"/>
                <w:szCs w:val="11"/>
              </w:rPr>
              <w:t>основан на утверждении о чистоте рынка и гибкости цен. Согласно этому подходу:</w:t>
            </w:r>
          </w:p>
          <w:p w:rsidR="00213C6A" w:rsidRPr="00E26521" w:rsidRDefault="00213C6A" w:rsidP="00351D4B">
            <w:pPr>
              <w:rPr>
                <w:sz w:val="11"/>
                <w:szCs w:val="11"/>
              </w:rPr>
            </w:pPr>
            <w:r w:rsidRPr="00E26521">
              <w:rPr>
                <w:sz w:val="11"/>
                <w:szCs w:val="11"/>
              </w:rPr>
              <w:t>А) эк-ка функционирует при полной занятости всех ресурсов. Это ъначит, что производится макс.возможный объем ВВП (ВВПр=ВВПп)</w:t>
            </w:r>
            <w:r w:rsidRPr="00E26521">
              <w:rPr>
                <w:sz w:val="11"/>
                <w:szCs w:val="11"/>
                <w:lang w:val="en-US"/>
              </w:rPr>
              <w:t>Y</w:t>
            </w:r>
            <w:r w:rsidRPr="00E26521">
              <w:rPr>
                <w:sz w:val="11"/>
                <w:szCs w:val="11"/>
              </w:rPr>
              <w:t>*</w:t>
            </w:r>
          </w:p>
          <w:p w:rsidR="00213C6A" w:rsidRPr="00E26521" w:rsidRDefault="00213C6A" w:rsidP="00351D4B">
            <w:pPr>
              <w:rPr>
                <w:sz w:val="11"/>
                <w:szCs w:val="11"/>
              </w:rPr>
            </w:pPr>
            <w:r w:rsidRPr="00E26521">
              <w:rPr>
                <w:sz w:val="11"/>
                <w:szCs w:val="11"/>
              </w:rPr>
              <w:t>Б)макроэк. Равновесие практически не нарушается или нарушается редко.</w:t>
            </w:r>
          </w:p>
          <w:p w:rsidR="00213C6A" w:rsidRPr="00E26521" w:rsidRDefault="00213C6A" w:rsidP="00351D4B">
            <w:pPr>
              <w:rPr>
                <w:sz w:val="11"/>
                <w:szCs w:val="11"/>
              </w:rPr>
            </w:pPr>
            <w:r w:rsidRPr="00E26521">
              <w:rPr>
                <w:sz w:val="11"/>
                <w:szCs w:val="11"/>
              </w:rPr>
              <w:t xml:space="preserve">В)если макроэк. равновесие нарушается, то механизм рынка работает на восстановление за счет гибкости цен. Т.о. макроэк. равновесие всегда сущ-ет при условии </w:t>
            </w:r>
            <w:r w:rsidRPr="00E26521">
              <w:rPr>
                <w:sz w:val="11"/>
                <w:szCs w:val="11"/>
                <w:lang w:val="en-US"/>
              </w:rPr>
              <w:t>Ye</w:t>
            </w:r>
            <w:r w:rsidRPr="00E26521">
              <w:rPr>
                <w:sz w:val="11"/>
                <w:szCs w:val="11"/>
              </w:rPr>
              <w:t>=</w:t>
            </w:r>
            <w:r w:rsidRPr="00E26521">
              <w:rPr>
                <w:sz w:val="11"/>
                <w:szCs w:val="11"/>
                <w:lang w:val="en-US"/>
              </w:rPr>
              <w:t>Y</w:t>
            </w:r>
            <w:r w:rsidRPr="00E26521">
              <w:rPr>
                <w:sz w:val="11"/>
                <w:szCs w:val="11"/>
              </w:rPr>
              <w:t>*</w:t>
            </w:r>
          </w:p>
          <w:p w:rsidR="00213C6A" w:rsidRPr="00E26521" w:rsidRDefault="00213C6A" w:rsidP="00351D4B">
            <w:pPr>
              <w:rPr>
                <w:b/>
                <w:sz w:val="11"/>
                <w:szCs w:val="11"/>
                <w:lang w:val="en-US"/>
              </w:rPr>
            </w:pPr>
            <w:r w:rsidRPr="00E26521">
              <w:rPr>
                <w:b/>
                <w:sz w:val="11"/>
                <w:szCs w:val="11"/>
              </w:rPr>
              <w:t xml:space="preserve"> </w:t>
            </w:r>
            <w:r w:rsidRPr="00E26521">
              <w:rPr>
                <w:b/>
                <w:noProof/>
                <w:sz w:val="11"/>
                <w:szCs w:val="11"/>
              </w:rPr>
              <w:pict>
                <v:shape id="_x0000_i1027" type="#_x0000_t75" alt="Безымянный3" style="width:61.5pt;height:46.5pt;visibility:visible">
                  <v:imagedata r:id="rId5" o:title=""/>
                </v:shape>
              </w:pict>
            </w:r>
          </w:p>
          <w:p w:rsidR="00213C6A" w:rsidRPr="00E26521" w:rsidRDefault="00213C6A" w:rsidP="00351D4B">
            <w:pPr>
              <w:rPr>
                <w:sz w:val="11"/>
                <w:szCs w:val="11"/>
              </w:rPr>
            </w:pPr>
            <w:r w:rsidRPr="00E26521">
              <w:rPr>
                <w:b/>
                <w:sz w:val="11"/>
                <w:szCs w:val="11"/>
              </w:rPr>
              <w:t xml:space="preserve">2)Кейнсианский </w:t>
            </w:r>
            <w:r w:rsidRPr="00E26521">
              <w:rPr>
                <w:sz w:val="11"/>
                <w:szCs w:val="11"/>
              </w:rPr>
              <w:t>основан на отрицании совершенства рынка и утверждении неох-ти гос. регулирования эк-ки. Согласно этому подходу:</w:t>
            </w:r>
          </w:p>
          <w:p w:rsidR="00213C6A" w:rsidRPr="00E26521" w:rsidRDefault="00213C6A" w:rsidP="00351D4B">
            <w:pPr>
              <w:rPr>
                <w:sz w:val="11"/>
                <w:szCs w:val="11"/>
              </w:rPr>
            </w:pPr>
            <w:r w:rsidRPr="00E26521">
              <w:rPr>
                <w:sz w:val="11"/>
                <w:szCs w:val="11"/>
              </w:rPr>
              <w:t>А)полная занятость в эк-ке отсутствует и может сущ. Лишь случайно</w:t>
            </w:r>
          </w:p>
          <w:p w:rsidR="00213C6A" w:rsidRPr="00E26521" w:rsidRDefault="00213C6A" w:rsidP="00351D4B">
            <w:pPr>
              <w:rPr>
                <w:sz w:val="11"/>
                <w:szCs w:val="11"/>
              </w:rPr>
            </w:pPr>
            <w:r w:rsidRPr="00E26521">
              <w:rPr>
                <w:sz w:val="11"/>
                <w:szCs w:val="11"/>
              </w:rPr>
              <w:t xml:space="preserve">Б)макроэк. равнов. сущ. скорее как исключение, чем правило                                           </w:t>
            </w:r>
          </w:p>
          <w:p w:rsidR="00213C6A" w:rsidRPr="00E26521" w:rsidRDefault="00213C6A" w:rsidP="00351D4B">
            <w:pPr>
              <w:rPr>
                <w:sz w:val="11"/>
                <w:szCs w:val="11"/>
              </w:rPr>
            </w:pPr>
            <w:r w:rsidRPr="00E26521">
              <w:rPr>
                <w:sz w:val="11"/>
                <w:szCs w:val="11"/>
              </w:rPr>
              <w:t xml:space="preserve">В)рынок не может саморегулироваться т.к. цены не достаточно мобильны по след. причинам:   </w:t>
            </w:r>
          </w:p>
          <w:p w:rsidR="00213C6A" w:rsidRPr="00E26521" w:rsidRDefault="00213C6A" w:rsidP="00351D4B">
            <w:pPr>
              <w:rPr>
                <w:sz w:val="11"/>
                <w:szCs w:val="11"/>
              </w:rPr>
            </w:pPr>
            <w:r w:rsidRPr="00E26521">
              <w:rPr>
                <w:sz w:val="11"/>
                <w:szCs w:val="11"/>
              </w:rPr>
              <w:t xml:space="preserve">-длительности заключений деловых соглашений </w:t>
            </w:r>
          </w:p>
          <w:p w:rsidR="00213C6A" w:rsidRPr="00E26521" w:rsidRDefault="00213C6A" w:rsidP="00351D4B">
            <w:pPr>
              <w:rPr>
                <w:sz w:val="11"/>
                <w:szCs w:val="11"/>
              </w:rPr>
            </w:pPr>
            <w:r w:rsidRPr="00E26521">
              <w:rPr>
                <w:sz w:val="11"/>
                <w:szCs w:val="11"/>
              </w:rPr>
              <w:t xml:space="preserve">-сущ-е опред. сроков при заключении контракта на поставку сырья      </w:t>
            </w:r>
          </w:p>
          <w:p w:rsidR="00213C6A" w:rsidRPr="00E26521" w:rsidRDefault="00213C6A" w:rsidP="00351D4B">
            <w:pPr>
              <w:rPr>
                <w:sz w:val="11"/>
                <w:szCs w:val="11"/>
              </w:rPr>
            </w:pPr>
            <w:r w:rsidRPr="00E26521">
              <w:rPr>
                <w:sz w:val="11"/>
                <w:szCs w:val="11"/>
              </w:rPr>
              <w:t>-государственное регулирование минимума з/пл</w:t>
            </w:r>
          </w:p>
          <w:p w:rsidR="00213C6A" w:rsidRPr="00E26521" w:rsidRDefault="00213C6A" w:rsidP="00351D4B">
            <w:pPr>
              <w:rPr>
                <w:sz w:val="11"/>
                <w:szCs w:val="11"/>
              </w:rPr>
            </w:pPr>
            <w:r w:rsidRPr="00E26521">
              <w:rPr>
                <w:sz w:val="11"/>
                <w:szCs w:val="11"/>
              </w:rPr>
              <w:t xml:space="preserve">-деятельность профсоюзов </w:t>
            </w:r>
          </w:p>
          <w:p w:rsidR="00213C6A" w:rsidRPr="00E26521" w:rsidRDefault="00213C6A" w:rsidP="00351D4B">
            <w:pPr>
              <w:rPr>
                <w:sz w:val="11"/>
                <w:szCs w:val="11"/>
              </w:rPr>
            </w:pPr>
            <w:r w:rsidRPr="00E26521">
              <w:rPr>
                <w:sz w:val="11"/>
                <w:szCs w:val="11"/>
              </w:rPr>
              <w:t xml:space="preserve">Макроэк. равновесие устан-ся  </w:t>
            </w:r>
            <w:r w:rsidRPr="00E26521">
              <w:rPr>
                <w:sz w:val="11"/>
                <w:szCs w:val="11"/>
                <w:lang w:val="en-US"/>
              </w:rPr>
              <w:t>Ye</w:t>
            </w:r>
            <w:r w:rsidRPr="00E26521">
              <w:rPr>
                <w:sz w:val="11"/>
                <w:szCs w:val="11"/>
              </w:rPr>
              <w:t>&lt;</w:t>
            </w:r>
            <w:r w:rsidRPr="00E26521">
              <w:rPr>
                <w:sz w:val="11"/>
                <w:szCs w:val="11"/>
                <w:lang w:val="en-US"/>
              </w:rPr>
              <w:t>Y</w:t>
            </w:r>
            <w:r w:rsidRPr="00E26521">
              <w:rPr>
                <w:sz w:val="11"/>
                <w:szCs w:val="11"/>
              </w:rPr>
              <w:t xml:space="preserve">*   </w:t>
            </w:r>
          </w:p>
          <w:p w:rsidR="00213C6A" w:rsidRPr="00E26521" w:rsidRDefault="00213C6A" w:rsidP="00351D4B">
            <w:pPr>
              <w:rPr>
                <w:sz w:val="11"/>
                <w:szCs w:val="11"/>
              </w:rPr>
            </w:pPr>
            <w:r w:rsidRPr="00E26521">
              <w:rPr>
                <w:noProof/>
                <w:sz w:val="11"/>
                <w:szCs w:val="11"/>
              </w:rPr>
              <w:pict>
                <v:shape id="_x0000_i1028" type="#_x0000_t75" alt="Безымянный4" style="width:67.5pt;height:50.25pt;visibility:visible">
                  <v:imagedata r:id="rId6" o:title=""/>
                </v:shape>
              </w:pict>
            </w:r>
            <w:r w:rsidRPr="00E26521">
              <w:rPr>
                <w:sz w:val="11"/>
                <w:szCs w:val="11"/>
              </w:rPr>
              <w:t xml:space="preserve">                 </w:t>
            </w:r>
          </w:p>
          <w:p w:rsidR="00213C6A" w:rsidRPr="00E26521" w:rsidRDefault="00213C6A" w:rsidP="00351D4B">
            <w:pPr>
              <w:rPr>
                <w:sz w:val="11"/>
                <w:szCs w:val="11"/>
              </w:rPr>
            </w:pPr>
            <w:r w:rsidRPr="00E26521">
              <w:rPr>
                <w:sz w:val="11"/>
                <w:szCs w:val="11"/>
              </w:rPr>
              <w:t xml:space="preserve">На основании этой разницы (между 2-я подходами) строятся различия в концепциях макроэк. политики.  </w:t>
            </w:r>
          </w:p>
          <w:p w:rsidR="00213C6A" w:rsidRPr="00E26521" w:rsidRDefault="00213C6A" w:rsidP="00351D4B">
            <w:pPr>
              <w:rPr>
                <w:szCs w:val="12"/>
              </w:rPr>
            </w:pPr>
            <w:r w:rsidRPr="00E26521">
              <w:rPr>
                <w:b/>
                <w:sz w:val="11"/>
                <w:szCs w:val="11"/>
              </w:rPr>
              <w:t>3)Модель равновесия Вальраса</w:t>
            </w:r>
            <w:r w:rsidRPr="00E26521">
              <w:rPr>
                <w:sz w:val="11"/>
                <w:szCs w:val="11"/>
              </w:rPr>
              <w:t xml:space="preserve"> (1834-1910_, на основе  матем рассчетов и уравн Вальрас вывел закон, к-й гласит:в состоян =сия рыночная цена=предельным издержкам.=сие по Вальрасу предполагает наличие 3-х условий.1.спрос и предложен факторов произ-ва =,на них устанавл постоянн и устойч цена.2.Спрос и предл товаров и услуг =,на них пост и устойч цена.3.Цены  товаров соответствуют издержкам произ-ва. =сие является устойч,т.е. на рынке действ силы, выравнивающ отклонения и восстанавливаю =сие. Теор Вальраса лежтит в основе  исследований главн проблем макроэк-ки,эк-го роста, инфляции и занятости.</w:t>
            </w:r>
          </w:p>
        </w:tc>
        <w:tc>
          <w:tcPr>
            <w:tcW w:w="3191" w:type="dxa"/>
          </w:tcPr>
          <w:p w:rsidR="00213C6A" w:rsidRPr="00E26521" w:rsidRDefault="00213C6A" w:rsidP="00B2473C">
            <w:pPr>
              <w:rPr>
                <w:b/>
                <w:sz w:val="10"/>
                <w:szCs w:val="10"/>
              </w:rPr>
            </w:pPr>
            <w:r w:rsidRPr="00E26521">
              <w:rPr>
                <w:b/>
                <w:sz w:val="10"/>
                <w:szCs w:val="10"/>
              </w:rPr>
              <w:t>23. Совокупный спрос и совокупное предложение. Факторы, влияющие на них.</w:t>
            </w:r>
          </w:p>
          <w:p w:rsidR="00213C6A" w:rsidRPr="00E26521" w:rsidRDefault="00213C6A" w:rsidP="00B2473C">
            <w:pPr>
              <w:rPr>
                <w:sz w:val="11"/>
                <w:szCs w:val="11"/>
              </w:rPr>
            </w:pPr>
            <w:r w:rsidRPr="00E26521">
              <w:rPr>
                <w:b/>
                <w:i/>
                <w:sz w:val="11"/>
                <w:szCs w:val="11"/>
              </w:rPr>
              <w:t>Совокупный спрос (А</w:t>
            </w:r>
            <w:r w:rsidRPr="00E26521">
              <w:rPr>
                <w:b/>
                <w:i/>
                <w:sz w:val="11"/>
                <w:szCs w:val="11"/>
                <w:lang w:val="en-US"/>
              </w:rPr>
              <w:t>D</w:t>
            </w:r>
            <w:r w:rsidRPr="00E26521">
              <w:rPr>
                <w:b/>
                <w:i/>
                <w:sz w:val="11"/>
                <w:szCs w:val="11"/>
              </w:rPr>
              <w:t>)-</w:t>
            </w:r>
            <w:r w:rsidRPr="00E26521">
              <w:rPr>
                <w:sz w:val="11"/>
                <w:szCs w:val="11"/>
              </w:rPr>
              <w:t xml:space="preserve"> реальный </w:t>
            </w:r>
            <w:r w:rsidRPr="00E26521">
              <w:rPr>
                <w:b/>
                <w:sz w:val="11"/>
                <w:szCs w:val="11"/>
              </w:rPr>
              <w:t>объем нац. произв-ва,</w:t>
            </w:r>
            <w:r w:rsidRPr="00E26521">
              <w:rPr>
                <w:sz w:val="11"/>
                <w:szCs w:val="11"/>
              </w:rPr>
              <w:t xml:space="preserve"> к-ый потребители (част.лица, предприниматели и гос-во) готовы купить при различных возможных уровнях цен./Или сумма потребностей в обществе, выраженная в ден. форме и представленная на рынке.</w:t>
            </w:r>
          </w:p>
          <w:p w:rsidR="00213C6A" w:rsidRPr="00E26521" w:rsidRDefault="00213C6A" w:rsidP="00B2473C">
            <w:pPr>
              <w:rPr>
                <w:sz w:val="11"/>
                <w:szCs w:val="11"/>
              </w:rPr>
            </w:pPr>
            <w:r w:rsidRPr="00E26521">
              <w:rPr>
                <w:sz w:val="11"/>
                <w:szCs w:val="11"/>
                <w:lang w:val="en-US"/>
              </w:rPr>
              <w:t>AD</w:t>
            </w:r>
            <w:r w:rsidRPr="00E26521">
              <w:rPr>
                <w:sz w:val="11"/>
                <w:szCs w:val="11"/>
              </w:rPr>
              <w:t xml:space="preserve"> складывается из суммы спросов на конечную продукцию эк-ки: </w:t>
            </w:r>
            <w:r w:rsidRPr="00E26521">
              <w:rPr>
                <w:sz w:val="11"/>
                <w:szCs w:val="11"/>
                <w:lang w:val="en-US"/>
              </w:rPr>
              <w:t>AD</w:t>
            </w:r>
            <w:r w:rsidRPr="00E26521">
              <w:rPr>
                <w:sz w:val="11"/>
                <w:szCs w:val="11"/>
              </w:rPr>
              <w:t>=</w:t>
            </w:r>
            <w:r w:rsidRPr="00E26521">
              <w:rPr>
                <w:sz w:val="11"/>
                <w:szCs w:val="11"/>
                <w:lang w:val="en-US"/>
              </w:rPr>
              <w:t>C</w:t>
            </w:r>
            <w:r w:rsidRPr="00E26521">
              <w:rPr>
                <w:sz w:val="11"/>
                <w:szCs w:val="11"/>
              </w:rPr>
              <w:t>+</w:t>
            </w:r>
            <w:r w:rsidRPr="00E26521">
              <w:rPr>
                <w:sz w:val="11"/>
                <w:szCs w:val="11"/>
                <w:lang w:val="en-US"/>
              </w:rPr>
              <w:t>I</w:t>
            </w:r>
            <w:r w:rsidRPr="00E26521">
              <w:rPr>
                <w:sz w:val="11"/>
                <w:szCs w:val="11"/>
              </w:rPr>
              <w:t>+</w:t>
            </w:r>
            <w:r w:rsidRPr="00E26521">
              <w:rPr>
                <w:sz w:val="11"/>
                <w:szCs w:val="11"/>
                <w:lang w:val="en-US"/>
              </w:rPr>
              <w:t>GP</w:t>
            </w:r>
            <w:r w:rsidRPr="00E26521">
              <w:rPr>
                <w:sz w:val="11"/>
                <w:szCs w:val="11"/>
              </w:rPr>
              <w:t>+</w:t>
            </w:r>
            <w:r w:rsidRPr="00E26521">
              <w:rPr>
                <w:sz w:val="11"/>
                <w:szCs w:val="11"/>
                <w:lang w:val="en-US"/>
              </w:rPr>
              <w:t>X</w:t>
            </w:r>
            <w:r w:rsidRPr="00E26521">
              <w:rPr>
                <w:sz w:val="11"/>
                <w:szCs w:val="11"/>
              </w:rPr>
              <w:t xml:space="preserve">, где </w:t>
            </w:r>
            <w:r w:rsidRPr="00E26521">
              <w:rPr>
                <w:sz w:val="11"/>
                <w:szCs w:val="11"/>
                <w:lang w:val="en-US"/>
              </w:rPr>
              <w:t>C</w:t>
            </w:r>
            <w:r w:rsidRPr="00E26521">
              <w:rPr>
                <w:sz w:val="11"/>
                <w:szCs w:val="11"/>
              </w:rPr>
              <w:t>–совокупный спрос индивидуумов и домохоз-в;</w:t>
            </w:r>
            <w:r w:rsidRPr="00E26521">
              <w:rPr>
                <w:sz w:val="11"/>
                <w:szCs w:val="11"/>
                <w:lang w:val="en-US"/>
              </w:rPr>
              <w:t>I</w:t>
            </w:r>
            <w:r w:rsidRPr="00E26521">
              <w:rPr>
                <w:sz w:val="11"/>
                <w:szCs w:val="11"/>
              </w:rPr>
              <w:t xml:space="preserve">–инвестиции, или спрос на капит. оборудование со стороны предпринимателей; </w:t>
            </w:r>
            <w:r w:rsidRPr="00E26521">
              <w:rPr>
                <w:sz w:val="11"/>
                <w:szCs w:val="11"/>
                <w:lang w:val="en-US"/>
              </w:rPr>
              <w:t>GP</w:t>
            </w:r>
            <w:r w:rsidRPr="00E26521">
              <w:rPr>
                <w:sz w:val="11"/>
                <w:szCs w:val="11"/>
              </w:rPr>
              <w:t xml:space="preserve">-госзакупки,или спрос на товары и услуги состороны гос-ва; </w:t>
            </w:r>
            <w:r w:rsidRPr="00E26521">
              <w:rPr>
                <w:sz w:val="11"/>
                <w:szCs w:val="11"/>
                <w:lang w:val="en-US"/>
              </w:rPr>
              <w:t>X</w:t>
            </w:r>
            <w:r w:rsidRPr="00E26521">
              <w:rPr>
                <w:sz w:val="11"/>
                <w:szCs w:val="11"/>
              </w:rPr>
              <w:t>-разность м/д спросом иностранцев на отеч. товары.</w:t>
            </w:r>
          </w:p>
          <w:p w:rsidR="00213C6A" w:rsidRPr="00E26521" w:rsidRDefault="00213C6A" w:rsidP="00B2473C">
            <w:pPr>
              <w:rPr>
                <w:sz w:val="11"/>
                <w:szCs w:val="11"/>
              </w:rPr>
            </w:pPr>
            <w:r w:rsidRPr="00E26521">
              <w:rPr>
                <w:sz w:val="11"/>
                <w:szCs w:val="11"/>
              </w:rPr>
              <w:t xml:space="preserve"> Чем ниже уровень цен, тем больший объем нац-го продукта м/купить потребители, а рост уровня цен вызывает сокращение совок. спроса. На тесноту и вид связи м/д объемом и уровнем цен оказывает влияние ряд макроэкон. эффектов:</w:t>
            </w:r>
          </w:p>
          <w:p w:rsidR="00213C6A" w:rsidRPr="00E26521" w:rsidRDefault="00213C6A" w:rsidP="00B2473C">
            <w:pPr>
              <w:rPr>
                <w:sz w:val="11"/>
                <w:szCs w:val="11"/>
              </w:rPr>
            </w:pPr>
            <w:r w:rsidRPr="00E26521">
              <w:rPr>
                <w:sz w:val="11"/>
                <w:szCs w:val="11"/>
              </w:rPr>
              <w:t>1.</w:t>
            </w:r>
            <w:r w:rsidRPr="00E26521">
              <w:rPr>
                <w:i/>
                <w:sz w:val="11"/>
                <w:szCs w:val="11"/>
              </w:rPr>
              <w:t>эффект %ной ставки</w:t>
            </w:r>
            <w:r w:rsidRPr="00E26521">
              <w:rPr>
                <w:sz w:val="11"/>
                <w:szCs w:val="11"/>
              </w:rPr>
              <w:t xml:space="preserve"> – уровень цен обуславливает кол-во денег,необ. Дом.хоз.,Чем ниже уровень цен,тем меньше денег нужно хоз-ву-люди сберегают-приобретают активы,приносящие %-% ставка ниже.Более низкие% ставки стимул. Инвестиции.Т.о. более низкий уровень цен ведет к снижению% ставки и увеличению расходов на инв.товары-способствует росту спроса в целом.</w:t>
            </w:r>
          </w:p>
          <w:p w:rsidR="00213C6A" w:rsidRPr="00E26521" w:rsidRDefault="00213C6A" w:rsidP="00B2473C">
            <w:pPr>
              <w:rPr>
                <w:sz w:val="11"/>
                <w:szCs w:val="11"/>
              </w:rPr>
            </w:pPr>
            <w:r w:rsidRPr="00E26521">
              <w:rPr>
                <w:sz w:val="11"/>
                <w:szCs w:val="11"/>
              </w:rPr>
              <w:t>2.</w:t>
            </w:r>
            <w:r w:rsidRPr="00E26521">
              <w:rPr>
                <w:i/>
                <w:sz w:val="11"/>
                <w:szCs w:val="11"/>
              </w:rPr>
              <w:t xml:space="preserve">эффект Пигу (реальных кассовых остатков, или богатства) – </w:t>
            </w:r>
            <w:r w:rsidRPr="00E26521">
              <w:rPr>
                <w:sz w:val="11"/>
                <w:szCs w:val="11"/>
              </w:rPr>
              <w:t>при снижении уровня цен,люди покупают большее кол-во товаров и услуг.</w:t>
            </w:r>
          </w:p>
          <w:p w:rsidR="00213C6A" w:rsidRPr="00E26521" w:rsidRDefault="00213C6A" w:rsidP="00B2473C">
            <w:pPr>
              <w:rPr>
                <w:sz w:val="11"/>
                <w:szCs w:val="11"/>
              </w:rPr>
            </w:pPr>
            <w:r w:rsidRPr="00E26521">
              <w:rPr>
                <w:sz w:val="11"/>
                <w:szCs w:val="11"/>
              </w:rPr>
              <w:t>3.Эффект импортных закупок.Рост цен внутри страны-покупают больше импортн.-сокращается экспорт и сниж спрос.</w:t>
            </w:r>
          </w:p>
          <w:p w:rsidR="00213C6A" w:rsidRPr="00E26521" w:rsidRDefault="00213C6A" w:rsidP="00B2473C">
            <w:pPr>
              <w:rPr>
                <w:b/>
                <w:i/>
                <w:sz w:val="11"/>
                <w:szCs w:val="11"/>
              </w:rPr>
            </w:pPr>
            <w:r w:rsidRPr="00E26521">
              <w:rPr>
                <w:sz w:val="11"/>
                <w:szCs w:val="11"/>
              </w:rPr>
              <w:t xml:space="preserve">На уровень совокупного спроса оказ-ют влияние </w:t>
            </w:r>
            <w:r w:rsidRPr="00E26521">
              <w:rPr>
                <w:b/>
                <w:i/>
                <w:sz w:val="11"/>
                <w:szCs w:val="11"/>
              </w:rPr>
              <w:t>неценовые факторы (детерминанты):</w:t>
            </w:r>
          </w:p>
          <w:p w:rsidR="00213C6A" w:rsidRPr="00E26521" w:rsidRDefault="00213C6A" w:rsidP="00B2473C">
            <w:pPr>
              <w:rPr>
                <w:sz w:val="11"/>
                <w:szCs w:val="11"/>
              </w:rPr>
            </w:pPr>
            <w:r w:rsidRPr="00E26521">
              <w:rPr>
                <w:sz w:val="11"/>
                <w:szCs w:val="11"/>
              </w:rPr>
              <w:t>1.</w:t>
            </w:r>
            <w:r w:rsidRPr="00E26521">
              <w:rPr>
                <w:sz w:val="11"/>
                <w:szCs w:val="11"/>
                <w:u w:val="single"/>
              </w:rPr>
              <w:t>личное  потребление:</w:t>
            </w:r>
            <w:r w:rsidRPr="00E26521">
              <w:rPr>
                <w:sz w:val="11"/>
                <w:szCs w:val="11"/>
              </w:rPr>
              <w:t xml:space="preserve"> благосостояние, налоги, цен. дефиц. ожидания.,задолжности потребителей.</w:t>
            </w:r>
          </w:p>
          <w:p w:rsidR="00213C6A" w:rsidRPr="00E26521" w:rsidRDefault="00213C6A" w:rsidP="00B2473C">
            <w:pPr>
              <w:rPr>
                <w:sz w:val="11"/>
                <w:szCs w:val="11"/>
              </w:rPr>
            </w:pPr>
            <w:r w:rsidRPr="00E26521">
              <w:rPr>
                <w:sz w:val="11"/>
                <w:szCs w:val="11"/>
              </w:rPr>
              <w:t>2.</w:t>
            </w:r>
            <w:r w:rsidRPr="00E26521">
              <w:rPr>
                <w:sz w:val="11"/>
                <w:szCs w:val="11"/>
                <w:u w:val="single"/>
              </w:rPr>
              <w:t>инвестиционные расходы:</w:t>
            </w:r>
            <w:r w:rsidRPr="00E26521">
              <w:rPr>
                <w:sz w:val="11"/>
                <w:szCs w:val="11"/>
              </w:rPr>
              <w:t xml:space="preserve"> %ставка,ожидание прибыли от инвест,налоги,введение новых технологий..</w:t>
            </w:r>
          </w:p>
          <w:p w:rsidR="00213C6A" w:rsidRPr="00E26521" w:rsidRDefault="00213C6A" w:rsidP="00B2473C">
            <w:pPr>
              <w:rPr>
                <w:sz w:val="11"/>
                <w:szCs w:val="11"/>
              </w:rPr>
            </w:pPr>
            <w:r w:rsidRPr="00E26521">
              <w:rPr>
                <w:sz w:val="11"/>
                <w:szCs w:val="11"/>
              </w:rPr>
              <w:t>3.</w:t>
            </w:r>
            <w:r w:rsidRPr="00E26521">
              <w:rPr>
                <w:sz w:val="11"/>
                <w:szCs w:val="11"/>
                <w:u w:val="single"/>
              </w:rPr>
              <w:t xml:space="preserve">госрасходы: </w:t>
            </w:r>
            <w:r w:rsidRPr="00E26521">
              <w:rPr>
                <w:sz w:val="11"/>
                <w:szCs w:val="11"/>
              </w:rPr>
              <w:t>увеличение гос.расходов, провед. гос. программ.</w:t>
            </w:r>
          </w:p>
          <w:p w:rsidR="00213C6A" w:rsidRPr="00E26521" w:rsidRDefault="00213C6A" w:rsidP="00B2473C">
            <w:pPr>
              <w:rPr>
                <w:sz w:val="11"/>
                <w:szCs w:val="11"/>
              </w:rPr>
            </w:pPr>
            <w:r w:rsidRPr="00E26521">
              <w:rPr>
                <w:sz w:val="11"/>
                <w:szCs w:val="11"/>
              </w:rPr>
              <w:t>4.</w:t>
            </w:r>
            <w:r w:rsidRPr="00E26521">
              <w:rPr>
                <w:sz w:val="11"/>
                <w:szCs w:val="11"/>
                <w:u w:val="single"/>
              </w:rPr>
              <w:t>экспорт нац доход в заруб.странах,обменные курсы валют.</w:t>
            </w:r>
            <w:r w:rsidRPr="00E26521">
              <w:rPr>
                <w:sz w:val="11"/>
                <w:szCs w:val="11"/>
              </w:rPr>
              <w:t xml:space="preserve"> </w:t>
            </w:r>
          </w:p>
          <w:p w:rsidR="00213C6A" w:rsidRPr="00E26521" w:rsidRDefault="00213C6A" w:rsidP="00B2473C">
            <w:pPr>
              <w:rPr>
                <w:sz w:val="11"/>
                <w:szCs w:val="11"/>
              </w:rPr>
            </w:pPr>
            <w:r w:rsidRPr="00E26521">
              <w:rPr>
                <w:b/>
                <w:sz w:val="11"/>
                <w:szCs w:val="11"/>
              </w:rPr>
              <w:t>Совокупное предложение (AS)</w:t>
            </w:r>
            <w:r w:rsidRPr="00E26521">
              <w:rPr>
                <w:sz w:val="11"/>
                <w:szCs w:val="11"/>
              </w:rPr>
              <w:t xml:space="preserve"> проявляется как стоимость произведенной эк-кой страны товаров и услуг, к-ые </w:t>
            </w:r>
            <w:r w:rsidRPr="00E26521">
              <w:rPr>
                <w:b/>
                <w:sz w:val="11"/>
                <w:szCs w:val="11"/>
              </w:rPr>
              <w:t>планируется реализовать</w:t>
            </w:r>
            <w:r w:rsidRPr="00E26521">
              <w:rPr>
                <w:sz w:val="11"/>
                <w:szCs w:val="11"/>
              </w:rPr>
              <w:t xml:space="preserve"> в данном периоде. AS зависит от размера затрат, изменений на каждом факторном рынке,изменений в технологиях и производительности кажд фактора. Он отражает связь м/д объемом совок. выпуска(</w:t>
            </w:r>
            <w:r w:rsidRPr="00E26521">
              <w:rPr>
                <w:sz w:val="11"/>
                <w:szCs w:val="11"/>
                <w:lang w:val="en-US"/>
              </w:rPr>
              <w:t>Y</w:t>
            </w:r>
            <w:r w:rsidRPr="00E26521">
              <w:rPr>
                <w:sz w:val="11"/>
                <w:szCs w:val="11"/>
              </w:rPr>
              <w:t>) и общем уровнем цен(Р) в эк-ке. Эта связь выражается кривой совокупного спроса. Она показывает кол-во товаров и услуг, к-ые потребители готовы приобрести, при каждом возможном уровне цен.</w:t>
            </w:r>
          </w:p>
          <w:p w:rsidR="00213C6A" w:rsidRPr="00E26521" w:rsidRDefault="00213C6A" w:rsidP="00B2473C">
            <w:pPr>
              <w:rPr>
                <w:sz w:val="11"/>
                <w:szCs w:val="11"/>
              </w:rPr>
            </w:pPr>
            <w:r w:rsidRPr="00E26521">
              <w:rPr>
                <w:sz w:val="11"/>
                <w:szCs w:val="11"/>
              </w:rPr>
              <w:t>1)Кейнсианский(гориз)Эк.кризис.Факт уровень нац.произ-ва меньше потенц.Если увеличить степень занятости,то это никак не отраз. на ценах.</w:t>
            </w:r>
          </w:p>
          <w:p w:rsidR="00213C6A" w:rsidRPr="00E26521" w:rsidRDefault="00213C6A" w:rsidP="00B2473C">
            <w:pPr>
              <w:rPr>
                <w:sz w:val="11"/>
                <w:szCs w:val="11"/>
              </w:rPr>
            </w:pPr>
            <w:r w:rsidRPr="00E26521">
              <w:rPr>
                <w:sz w:val="11"/>
                <w:szCs w:val="11"/>
              </w:rPr>
              <w:t>2)Промежуточный.Увеличение объема производства сопров. Ростом уровня цен.(неравн.эк.развития)</w:t>
            </w:r>
          </w:p>
          <w:p w:rsidR="00213C6A" w:rsidRPr="00E26521" w:rsidRDefault="00213C6A" w:rsidP="00B2473C">
            <w:pPr>
              <w:rPr>
                <w:sz w:val="11"/>
                <w:szCs w:val="11"/>
              </w:rPr>
            </w:pPr>
            <w:r w:rsidRPr="00E26521">
              <w:rPr>
                <w:sz w:val="11"/>
                <w:szCs w:val="11"/>
              </w:rPr>
              <w:t>3)Классич.:(верти)Эк-ка достигла полного исп-я ресурсов.Любое повыш цен не приведет к росту произв.</w:t>
            </w:r>
          </w:p>
          <w:p w:rsidR="00213C6A" w:rsidRPr="00E26521" w:rsidRDefault="00213C6A" w:rsidP="00B2473C">
            <w:pPr>
              <w:rPr>
                <w:sz w:val="11"/>
                <w:szCs w:val="11"/>
              </w:rPr>
            </w:pPr>
            <w:r w:rsidRPr="00E26521">
              <w:rPr>
                <w:noProof/>
                <w:sz w:val="11"/>
                <w:szCs w:val="11"/>
              </w:rPr>
              <w:pict>
                <v:shape id="Рисунок 15" o:spid="_x0000_i1029" type="#_x0000_t75" alt="Безымянный5" style="width:64.5pt;height:48.75pt;visibility:visible">
                  <v:imagedata r:id="rId7" o:title=""/>
                </v:shape>
              </w:pict>
            </w:r>
          </w:p>
          <w:p w:rsidR="00213C6A" w:rsidRPr="00E26521" w:rsidRDefault="00213C6A" w:rsidP="0037180A">
            <w:pPr>
              <w:ind w:firstLine="180"/>
              <w:rPr>
                <w:sz w:val="11"/>
                <w:szCs w:val="11"/>
              </w:rPr>
            </w:pPr>
            <w:r w:rsidRPr="00E26521">
              <w:rPr>
                <w:sz w:val="11"/>
                <w:szCs w:val="11"/>
              </w:rPr>
              <w:t>В структуре совокупного спроса выделяют:</w:t>
            </w:r>
          </w:p>
          <w:p w:rsidR="00213C6A" w:rsidRPr="00E26521" w:rsidRDefault="00213C6A" w:rsidP="00B2473C">
            <w:pPr>
              <w:rPr>
                <w:sz w:val="11"/>
                <w:szCs w:val="11"/>
              </w:rPr>
            </w:pPr>
            <w:r w:rsidRPr="00E26521">
              <w:rPr>
                <w:sz w:val="11"/>
                <w:szCs w:val="11"/>
              </w:rPr>
              <w:t>1 спрос на потреб.товары и услуги (С)</w:t>
            </w:r>
          </w:p>
          <w:p w:rsidR="00213C6A" w:rsidRPr="00E26521" w:rsidRDefault="00213C6A" w:rsidP="00B2473C">
            <w:pPr>
              <w:rPr>
                <w:sz w:val="11"/>
                <w:szCs w:val="11"/>
              </w:rPr>
            </w:pPr>
            <w:r w:rsidRPr="00E26521">
              <w:rPr>
                <w:sz w:val="11"/>
                <w:szCs w:val="11"/>
              </w:rPr>
              <w:t>2 спрос на инвистиц. товары (</w:t>
            </w:r>
            <w:r w:rsidRPr="00E26521">
              <w:rPr>
                <w:sz w:val="11"/>
                <w:szCs w:val="11"/>
                <w:lang w:val="en-US"/>
              </w:rPr>
              <w:t>I</w:t>
            </w:r>
            <w:r w:rsidRPr="00E26521">
              <w:rPr>
                <w:sz w:val="11"/>
                <w:szCs w:val="11"/>
              </w:rPr>
              <w:t>)</w:t>
            </w:r>
          </w:p>
          <w:p w:rsidR="00213C6A" w:rsidRPr="00E26521" w:rsidRDefault="00213C6A" w:rsidP="00B2473C">
            <w:pPr>
              <w:rPr>
                <w:sz w:val="11"/>
                <w:szCs w:val="11"/>
              </w:rPr>
            </w:pPr>
            <w:r w:rsidRPr="00E26521">
              <w:rPr>
                <w:sz w:val="11"/>
                <w:szCs w:val="11"/>
              </w:rPr>
              <w:t>3 спрос на товары и услуги со стороны гос-ва (</w:t>
            </w:r>
            <w:r w:rsidRPr="00E26521">
              <w:rPr>
                <w:sz w:val="11"/>
                <w:szCs w:val="11"/>
                <w:lang w:val="en-US"/>
              </w:rPr>
              <w:t>G</w:t>
            </w:r>
            <w:r w:rsidRPr="00E26521">
              <w:rPr>
                <w:sz w:val="11"/>
                <w:szCs w:val="11"/>
              </w:rPr>
              <w:t xml:space="preserve">) </w:t>
            </w:r>
          </w:p>
          <w:p w:rsidR="00213C6A" w:rsidRPr="00E26521" w:rsidRDefault="00213C6A" w:rsidP="00B2473C">
            <w:pPr>
              <w:rPr>
                <w:sz w:val="11"/>
                <w:szCs w:val="11"/>
              </w:rPr>
            </w:pPr>
            <w:r w:rsidRPr="00E26521">
              <w:rPr>
                <w:sz w:val="11"/>
                <w:szCs w:val="11"/>
              </w:rPr>
              <w:t>4 спрос на чистый экспорт или внешнеэк. расходы (</w:t>
            </w:r>
            <w:r w:rsidRPr="00E26521">
              <w:rPr>
                <w:sz w:val="11"/>
                <w:szCs w:val="11"/>
                <w:lang w:val="en-US"/>
              </w:rPr>
              <w:t>NX</w:t>
            </w:r>
            <w:r w:rsidRPr="00E26521">
              <w:rPr>
                <w:sz w:val="11"/>
                <w:szCs w:val="11"/>
              </w:rPr>
              <w:t>)</w:t>
            </w:r>
          </w:p>
          <w:p w:rsidR="00213C6A" w:rsidRPr="00E26521" w:rsidRDefault="00213C6A" w:rsidP="0037180A">
            <w:pPr>
              <w:ind w:firstLine="180"/>
              <w:rPr>
                <w:sz w:val="11"/>
                <w:szCs w:val="11"/>
              </w:rPr>
            </w:pPr>
            <w:r w:rsidRPr="00E26521">
              <w:rPr>
                <w:sz w:val="11"/>
                <w:szCs w:val="11"/>
              </w:rPr>
              <w:t>Движение вдоль кривой А</w:t>
            </w:r>
            <w:r w:rsidRPr="00E26521">
              <w:rPr>
                <w:sz w:val="11"/>
                <w:szCs w:val="11"/>
                <w:lang w:val="en-US"/>
              </w:rPr>
              <w:t>D</w:t>
            </w:r>
            <w:r w:rsidRPr="00E26521">
              <w:rPr>
                <w:sz w:val="11"/>
                <w:szCs w:val="11"/>
              </w:rPr>
              <w:t xml:space="preserve"> отражает изменение </w:t>
            </w:r>
            <w:r w:rsidRPr="00E26521">
              <w:rPr>
                <w:sz w:val="11"/>
                <w:szCs w:val="11"/>
                <w:lang w:val="en-US"/>
              </w:rPr>
              <w:t>Y</w:t>
            </w:r>
            <w:r w:rsidRPr="00E26521">
              <w:rPr>
                <w:sz w:val="11"/>
                <w:szCs w:val="11"/>
              </w:rPr>
              <w:t xml:space="preserve"> в зависимости от динамики общего ур-ня цен (Р). Отрицательный наклон кривой можно объяснить из ур-ния Фишера. Т.е чем выше ур-нь цен, тем меньше реальных денег в эк-ке, т.е. тем меньше кол-во товаров и услуг можно приобрести. Кроме этого эта зависимость объясняется изменением каждого элемента совокупного спроса от изменения цен, что характеризуется следующими эффектами:</w:t>
            </w:r>
          </w:p>
          <w:p w:rsidR="00213C6A" w:rsidRPr="00E26521" w:rsidRDefault="00213C6A" w:rsidP="00B2473C">
            <w:pPr>
              <w:rPr>
                <w:sz w:val="11"/>
                <w:szCs w:val="11"/>
              </w:rPr>
            </w:pPr>
            <w:r w:rsidRPr="00E26521">
              <w:rPr>
                <w:b/>
                <w:sz w:val="11"/>
                <w:szCs w:val="11"/>
              </w:rPr>
              <w:t>1</w:t>
            </w:r>
            <w:r w:rsidRPr="00E26521">
              <w:rPr>
                <w:sz w:val="11"/>
                <w:szCs w:val="11"/>
              </w:rPr>
              <w:t>)Эффект % ставки. Повышение ур-ня цен ведет к росту % ставки, сокращению спроса на заемные ср-ва (инвестиции)→сокращение А</w:t>
            </w:r>
            <w:r w:rsidRPr="00E26521">
              <w:rPr>
                <w:sz w:val="11"/>
                <w:szCs w:val="11"/>
                <w:lang w:val="en-US"/>
              </w:rPr>
              <w:t>D</w:t>
            </w:r>
            <w:r w:rsidRPr="00E26521">
              <w:rPr>
                <w:sz w:val="11"/>
                <w:szCs w:val="11"/>
              </w:rPr>
              <w:t>.</w:t>
            </w:r>
          </w:p>
          <w:p w:rsidR="00213C6A" w:rsidRPr="00E26521" w:rsidRDefault="00213C6A" w:rsidP="00B2473C">
            <w:pPr>
              <w:rPr>
                <w:sz w:val="11"/>
                <w:szCs w:val="11"/>
              </w:rPr>
            </w:pPr>
            <w:r w:rsidRPr="00E26521">
              <w:rPr>
                <w:sz w:val="11"/>
                <w:szCs w:val="11"/>
              </w:rPr>
              <w:t>2)Эффект богатства или эф. реальных кассовых остатков. Повышение ур-ня цен→уменьшению покупательной способности накопленных активов и след-но к сокращению накопленных активов и → к сокращению реального бог-ва.</w:t>
            </w:r>
          </w:p>
          <w:p w:rsidR="00213C6A" w:rsidRPr="00E26521" w:rsidRDefault="00213C6A" w:rsidP="00B2473C">
            <w:pPr>
              <w:rPr>
                <w:sz w:val="11"/>
                <w:szCs w:val="11"/>
              </w:rPr>
            </w:pPr>
            <w:r w:rsidRPr="00E26521">
              <w:rPr>
                <w:sz w:val="11"/>
                <w:szCs w:val="11"/>
              </w:rPr>
              <w:t xml:space="preserve">3)Эффект импортных закупок. Рост цен ведет к относит. удешевлению импорта и удорожанию экспорта. Доля импорта возрастает, а доля экспорта сокращается. Поэтому сокращается объем чистого экспорта и →сокращ. </w:t>
            </w:r>
            <w:r w:rsidRPr="00E26521">
              <w:rPr>
                <w:sz w:val="11"/>
                <w:szCs w:val="11"/>
                <w:lang w:val="en-US"/>
              </w:rPr>
              <w:t>Y</w:t>
            </w:r>
          </w:p>
          <w:p w:rsidR="00213C6A" w:rsidRPr="00E26521" w:rsidRDefault="00213C6A" w:rsidP="0037180A">
            <w:pPr>
              <w:ind w:firstLine="180"/>
              <w:rPr>
                <w:sz w:val="11"/>
                <w:szCs w:val="11"/>
              </w:rPr>
            </w:pPr>
            <w:r w:rsidRPr="00E26521">
              <w:rPr>
                <w:sz w:val="11"/>
                <w:szCs w:val="11"/>
              </w:rPr>
              <w:t xml:space="preserve">К неценовым факторам влияющим на У относятся любые, котор. Воздействуют на С, </w:t>
            </w:r>
            <w:r w:rsidRPr="00E26521">
              <w:rPr>
                <w:sz w:val="11"/>
                <w:szCs w:val="11"/>
                <w:lang w:val="en-US"/>
              </w:rPr>
              <w:t>I</w:t>
            </w:r>
            <w:r w:rsidRPr="00E26521">
              <w:rPr>
                <w:sz w:val="11"/>
                <w:szCs w:val="11"/>
              </w:rPr>
              <w:t xml:space="preserve">, </w:t>
            </w:r>
            <w:r w:rsidRPr="00E26521">
              <w:rPr>
                <w:sz w:val="11"/>
                <w:szCs w:val="11"/>
                <w:lang w:val="en-US"/>
              </w:rPr>
              <w:t>G</w:t>
            </w:r>
            <w:r w:rsidRPr="00E26521">
              <w:rPr>
                <w:sz w:val="11"/>
                <w:szCs w:val="11"/>
              </w:rPr>
              <w:t xml:space="preserve">, </w:t>
            </w:r>
            <w:r w:rsidRPr="00E26521">
              <w:rPr>
                <w:sz w:val="11"/>
                <w:szCs w:val="11"/>
                <w:lang w:val="en-US"/>
              </w:rPr>
              <w:t>NX</w:t>
            </w:r>
            <w:r w:rsidRPr="00E26521">
              <w:rPr>
                <w:sz w:val="11"/>
                <w:szCs w:val="11"/>
              </w:rPr>
              <w:t>. Например:</w:t>
            </w:r>
          </w:p>
          <w:p w:rsidR="00213C6A" w:rsidRPr="00E26521" w:rsidRDefault="00213C6A" w:rsidP="0037180A">
            <w:pPr>
              <w:ind w:firstLine="180"/>
              <w:rPr>
                <w:sz w:val="11"/>
                <w:szCs w:val="11"/>
              </w:rPr>
            </w:pPr>
            <w:r w:rsidRPr="00E26521">
              <w:rPr>
                <w:sz w:val="11"/>
                <w:szCs w:val="11"/>
              </w:rPr>
              <w:t xml:space="preserve">1 изменение благосостояния потребителей, их ожидания, налоги-влияют на </w:t>
            </w:r>
            <w:r w:rsidRPr="00E26521">
              <w:rPr>
                <w:sz w:val="11"/>
                <w:szCs w:val="11"/>
                <w:lang w:val="en-US"/>
              </w:rPr>
              <w:t>C</w:t>
            </w:r>
          </w:p>
          <w:p w:rsidR="00213C6A" w:rsidRPr="00E26521" w:rsidRDefault="00213C6A" w:rsidP="0037180A">
            <w:pPr>
              <w:ind w:firstLine="180"/>
              <w:rPr>
                <w:sz w:val="11"/>
                <w:szCs w:val="11"/>
              </w:rPr>
            </w:pPr>
            <w:r w:rsidRPr="00E26521">
              <w:rPr>
                <w:sz w:val="11"/>
                <w:szCs w:val="11"/>
              </w:rPr>
              <w:t xml:space="preserve">2 изм. %ставки, субсидии, льготные налоги инвесторам-влияют на </w:t>
            </w:r>
            <w:r w:rsidRPr="00E26521">
              <w:rPr>
                <w:sz w:val="11"/>
                <w:szCs w:val="11"/>
                <w:lang w:val="en-US"/>
              </w:rPr>
              <w:t>I</w:t>
            </w:r>
            <w:r w:rsidRPr="00E26521">
              <w:rPr>
                <w:sz w:val="11"/>
                <w:szCs w:val="11"/>
              </w:rPr>
              <w:t xml:space="preserve"> </w:t>
            </w:r>
          </w:p>
          <w:p w:rsidR="00213C6A" w:rsidRPr="00E26521" w:rsidRDefault="00213C6A" w:rsidP="0037180A">
            <w:pPr>
              <w:ind w:firstLine="180"/>
              <w:rPr>
                <w:sz w:val="11"/>
                <w:szCs w:val="11"/>
              </w:rPr>
            </w:pPr>
            <w:r w:rsidRPr="00E26521">
              <w:rPr>
                <w:sz w:val="11"/>
                <w:szCs w:val="11"/>
              </w:rPr>
              <w:t xml:space="preserve">3 изм. жалования чиновников, реализация гос. программ, расходы на оборону-влияют на </w:t>
            </w:r>
            <w:r w:rsidRPr="00E26521">
              <w:rPr>
                <w:sz w:val="11"/>
                <w:szCs w:val="11"/>
                <w:lang w:val="en-US"/>
              </w:rPr>
              <w:t>G</w:t>
            </w:r>
            <w:r w:rsidRPr="00E26521">
              <w:rPr>
                <w:sz w:val="11"/>
                <w:szCs w:val="11"/>
              </w:rPr>
              <w:t xml:space="preserve"> </w:t>
            </w:r>
          </w:p>
          <w:p w:rsidR="00213C6A" w:rsidRPr="00E26521" w:rsidRDefault="00213C6A" w:rsidP="0037180A">
            <w:pPr>
              <w:ind w:firstLine="180"/>
              <w:rPr>
                <w:sz w:val="11"/>
                <w:szCs w:val="11"/>
              </w:rPr>
            </w:pPr>
            <w:r w:rsidRPr="00E26521">
              <w:rPr>
                <w:sz w:val="11"/>
                <w:szCs w:val="11"/>
              </w:rPr>
              <w:t xml:space="preserve">4 изм. Валютных курсов в условии торговли на внешних рынках и т.д. влияют на </w:t>
            </w:r>
            <w:r w:rsidRPr="00E26521">
              <w:rPr>
                <w:sz w:val="11"/>
                <w:szCs w:val="11"/>
                <w:lang w:val="en-US"/>
              </w:rPr>
              <w:t>NX</w:t>
            </w:r>
          </w:p>
          <w:p w:rsidR="00213C6A" w:rsidRPr="00E26521" w:rsidRDefault="00213C6A" w:rsidP="00B2473C">
            <w:pPr>
              <w:rPr>
                <w:sz w:val="11"/>
                <w:szCs w:val="11"/>
              </w:rPr>
            </w:pPr>
            <w:r w:rsidRPr="00E26521">
              <w:rPr>
                <w:b/>
                <w:i/>
                <w:sz w:val="11"/>
                <w:szCs w:val="11"/>
              </w:rPr>
              <w:t>Факторы</w:t>
            </w:r>
            <w:r w:rsidRPr="00E26521">
              <w:rPr>
                <w:sz w:val="11"/>
                <w:szCs w:val="11"/>
              </w:rPr>
              <w:t xml:space="preserve">:1.Цены на ресурсы(земельные, трудовые, капитальные), повышение к-ых увеличивает издержки пр-ва и в рез-те понижает совокупное предложение. 2.измен. в производит.. Оказывает  влияние рост производительности. Увеличение производ. Понижает стоимость ед. продукта. Рост производительности понижает сов. Предложение, и наоборот.3.Изменение правовых норм, увеличение ставок налогообложения-уменьшает совок. предл. А различные льготы действуют наоборот. </w:t>
            </w:r>
          </w:p>
          <w:p w:rsidR="00213C6A" w:rsidRPr="00E26521" w:rsidRDefault="00213C6A" w:rsidP="0037180A">
            <w:pPr>
              <w:jc w:val="left"/>
              <w:rPr>
                <w:szCs w:val="12"/>
              </w:rPr>
            </w:pP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sz w:val="9"/>
                <w:szCs w:val="9"/>
              </w:rPr>
            </w:pPr>
            <w:r w:rsidRPr="00E26521">
              <w:rPr>
                <w:b/>
                <w:bCs/>
                <w:szCs w:val="12"/>
                <w:u w:val="single"/>
              </w:rPr>
              <w:t xml:space="preserve">24.Банк. система, ее структура, функции в нац. эк-ке. </w:t>
            </w:r>
            <w:r w:rsidRPr="00E26521">
              <w:rPr>
                <w:b/>
                <w:sz w:val="9"/>
                <w:szCs w:val="9"/>
              </w:rPr>
              <w:t>Банк – это</w:t>
            </w:r>
            <w:r w:rsidRPr="00E26521">
              <w:rPr>
                <w:sz w:val="9"/>
                <w:szCs w:val="9"/>
              </w:rPr>
              <w:t xml:space="preserve"> кредитная орг-ция, к-ая имеет исключит. право осуществлять привлечение во клады ден. средства ФЛ и ЮЛ, а так же осуществлять размещение указанных средств от своего имени на условиях возвратности, платности, срочности. Банк м. осуществлять открытие и ведение банковских счетов ФЛ и ЮЛ.</w:t>
            </w:r>
          </w:p>
          <w:p w:rsidR="00213C6A" w:rsidRPr="00E26521" w:rsidRDefault="00213C6A" w:rsidP="00B2473C">
            <w:pPr>
              <w:rPr>
                <w:sz w:val="9"/>
                <w:szCs w:val="9"/>
              </w:rPr>
            </w:pPr>
            <w:r w:rsidRPr="00E26521">
              <w:rPr>
                <w:sz w:val="9"/>
                <w:szCs w:val="9"/>
              </w:rPr>
              <w:t>Банк. систему образуют действующие в нац. эк-ке банки, а так же все те экон. орг-ции, к-ые выполняют отдельные банк. операции и, кроме того, специализир. орг-ции, не осуществляющие банковские операции, но обеспечивающие деят-сть банков и кредитных учреждений (н-р, расчётно-кассовые, клиринговые центры, фирмы по аудиту банков, дилерские фирмы по работе с ценными бумагами банков.)</w:t>
            </w:r>
          </w:p>
          <w:p w:rsidR="00213C6A" w:rsidRPr="00E26521" w:rsidRDefault="00213C6A" w:rsidP="00B2473C">
            <w:pPr>
              <w:rPr>
                <w:sz w:val="9"/>
                <w:szCs w:val="9"/>
              </w:rPr>
            </w:pPr>
            <w:r w:rsidRPr="00E26521">
              <w:rPr>
                <w:sz w:val="9"/>
                <w:szCs w:val="9"/>
              </w:rPr>
              <w:t>По функциям и хар-ру операций банки классифицируются на центр. (эмиссионные), комм. (депозитные), инвестиционные, сберегательные, спец. назначения.</w:t>
            </w:r>
          </w:p>
          <w:p w:rsidR="00213C6A" w:rsidRPr="00E26521" w:rsidRDefault="00213C6A" w:rsidP="00B2473C">
            <w:pPr>
              <w:rPr>
                <w:sz w:val="9"/>
                <w:szCs w:val="9"/>
              </w:rPr>
            </w:pPr>
            <w:r w:rsidRPr="00E26521">
              <w:rPr>
                <w:sz w:val="9"/>
                <w:szCs w:val="9"/>
              </w:rPr>
              <w:t xml:space="preserve">ЦБ в разных странах называют по-разному: гос., народные, эмиссионные, резервные. ЦБ осуществляют деятельность на макро уровне, отражают общенац. интерес, проводят политику в интересах гос-ва, не ставят задачу получения прибыли. Гл. клиентами ЦБ явл. комм. банки. </w:t>
            </w:r>
          </w:p>
          <w:p w:rsidR="00213C6A" w:rsidRPr="00E26521" w:rsidRDefault="00213C6A" w:rsidP="00B2473C">
            <w:pPr>
              <w:rPr>
                <w:sz w:val="9"/>
                <w:szCs w:val="9"/>
              </w:rPr>
            </w:pPr>
            <w:r w:rsidRPr="00E26521">
              <w:rPr>
                <w:sz w:val="9"/>
                <w:szCs w:val="9"/>
              </w:rPr>
              <w:t>ЦБ в качестве банкира правительства выступает его кредитором и кассиром. Доходы правительства от налогов, займов зачисляются на беспроцентный счет казначейства мин-ва финансов в ЦБ, с к-ого покрываются правительств. расходы.</w:t>
            </w:r>
          </w:p>
          <w:p w:rsidR="00213C6A" w:rsidRPr="00E26521" w:rsidRDefault="00213C6A" w:rsidP="00B2473C">
            <w:pPr>
              <w:rPr>
                <w:sz w:val="9"/>
                <w:szCs w:val="9"/>
              </w:rPr>
            </w:pPr>
            <w:r w:rsidRPr="00E26521">
              <w:rPr>
                <w:sz w:val="9"/>
                <w:szCs w:val="9"/>
              </w:rPr>
              <w:t>Функции ЦБ:</w:t>
            </w:r>
          </w:p>
          <w:p w:rsidR="00213C6A" w:rsidRPr="00E26521" w:rsidRDefault="00213C6A" w:rsidP="00B2473C">
            <w:pPr>
              <w:rPr>
                <w:sz w:val="9"/>
                <w:szCs w:val="9"/>
              </w:rPr>
            </w:pPr>
            <w:r w:rsidRPr="00E26521">
              <w:rPr>
                <w:sz w:val="9"/>
                <w:szCs w:val="9"/>
              </w:rPr>
              <w:t>1.Аккумуляция и хранение резервов др. кредитных учреждений.</w:t>
            </w:r>
          </w:p>
          <w:p w:rsidR="00213C6A" w:rsidRPr="00E26521" w:rsidRDefault="00213C6A" w:rsidP="00B2473C">
            <w:pPr>
              <w:rPr>
                <w:sz w:val="9"/>
                <w:szCs w:val="9"/>
              </w:rPr>
            </w:pPr>
            <w:r w:rsidRPr="00E26521">
              <w:rPr>
                <w:sz w:val="9"/>
                <w:szCs w:val="9"/>
              </w:rPr>
              <w:t>2.Хранение официальных валютных резервов.</w:t>
            </w:r>
          </w:p>
          <w:p w:rsidR="00213C6A" w:rsidRPr="00E26521" w:rsidRDefault="00213C6A" w:rsidP="00B2473C">
            <w:pPr>
              <w:rPr>
                <w:sz w:val="9"/>
                <w:szCs w:val="9"/>
              </w:rPr>
            </w:pPr>
            <w:r w:rsidRPr="00E26521">
              <w:rPr>
                <w:sz w:val="9"/>
                <w:szCs w:val="9"/>
              </w:rPr>
              <w:t>3.Кредитование комм. банков.</w:t>
            </w:r>
          </w:p>
          <w:p w:rsidR="00213C6A" w:rsidRPr="00E26521" w:rsidRDefault="00213C6A" w:rsidP="00B2473C">
            <w:pPr>
              <w:rPr>
                <w:sz w:val="9"/>
                <w:szCs w:val="9"/>
              </w:rPr>
            </w:pPr>
            <w:r w:rsidRPr="00E26521">
              <w:rPr>
                <w:sz w:val="9"/>
                <w:szCs w:val="9"/>
              </w:rPr>
              <w:t>4.Выполнение кредит. и расчётных операций для прав-ва.</w:t>
            </w:r>
          </w:p>
          <w:p w:rsidR="00213C6A" w:rsidRPr="00E26521" w:rsidRDefault="00213C6A" w:rsidP="00B2473C">
            <w:pPr>
              <w:rPr>
                <w:sz w:val="9"/>
                <w:szCs w:val="9"/>
              </w:rPr>
            </w:pPr>
            <w:r w:rsidRPr="00E26521">
              <w:rPr>
                <w:sz w:val="9"/>
                <w:szCs w:val="9"/>
              </w:rPr>
              <w:t>5.Денежно-кредитное регулирование экономики.</w:t>
            </w:r>
          </w:p>
          <w:p w:rsidR="00213C6A" w:rsidRPr="00E26521" w:rsidRDefault="00213C6A" w:rsidP="00B2473C">
            <w:pPr>
              <w:rPr>
                <w:sz w:val="9"/>
                <w:szCs w:val="9"/>
              </w:rPr>
            </w:pPr>
            <w:r w:rsidRPr="00E26521">
              <w:rPr>
                <w:sz w:val="9"/>
                <w:szCs w:val="9"/>
              </w:rPr>
              <w:t>Основу кредит. системы составляют комм. банки. Их функции:</w:t>
            </w:r>
          </w:p>
          <w:p w:rsidR="00213C6A" w:rsidRPr="00E26521" w:rsidRDefault="00213C6A" w:rsidP="00B2473C">
            <w:pPr>
              <w:rPr>
                <w:sz w:val="9"/>
                <w:szCs w:val="9"/>
              </w:rPr>
            </w:pPr>
            <w:r w:rsidRPr="00E26521">
              <w:rPr>
                <w:sz w:val="9"/>
                <w:szCs w:val="9"/>
              </w:rPr>
              <w:t>1Привлечение временно свободных денежных средств, доходов и сбережений различных групп и слоёв населения.</w:t>
            </w:r>
          </w:p>
          <w:p w:rsidR="00213C6A" w:rsidRPr="00E26521" w:rsidRDefault="00213C6A" w:rsidP="00B2473C">
            <w:pPr>
              <w:rPr>
                <w:sz w:val="9"/>
                <w:szCs w:val="9"/>
              </w:rPr>
            </w:pPr>
            <w:r w:rsidRPr="00E26521">
              <w:rPr>
                <w:sz w:val="9"/>
                <w:szCs w:val="9"/>
              </w:rPr>
              <w:t>2.Кредитование экономики, населения.</w:t>
            </w:r>
          </w:p>
          <w:p w:rsidR="00213C6A" w:rsidRPr="00E26521" w:rsidRDefault="00213C6A" w:rsidP="00B2473C">
            <w:pPr>
              <w:rPr>
                <w:sz w:val="9"/>
                <w:szCs w:val="9"/>
              </w:rPr>
            </w:pPr>
            <w:r w:rsidRPr="00E26521">
              <w:rPr>
                <w:sz w:val="9"/>
                <w:szCs w:val="9"/>
              </w:rPr>
              <w:t>3.Чековая эмиссия.</w:t>
            </w:r>
          </w:p>
          <w:p w:rsidR="00213C6A" w:rsidRPr="00E26521" w:rsidRDefault="00213C6A" w:rsidP="00B2473C">
            <w:pPr>
              <w:rPr>
                <w:sz w:val="9"/>
                <w:szCs w:val="9"/>
              </w:rPr>
            </w:pPr>
            <w:r w:rsidRPr="00E26521">
              <w:rPr>
                <w:sz w:val="9"/>
                <w:szCs w:val="9"/>
              </w:rPr>
              <w:t>4.Осуществление расчетов и платежей в хозяйстве.</w:t>
            </w:r>
          </w:p>
          <w:p w:rsidR="00213C6A" w:rsidRPr="00E26521" w:rsidRDefault="00213C6A" w:rsidP="00B2473C">
            <w:pPr>
              <w:rPr>
                <w:sz w:val="9"/>
                <w:szCs w:val="9"/>
              </w:rPr>
            </w:pPr>
            <w:r w:rsidRPr="00E26521">
              <w:rPr>
                <w:sz w:val="9"/>
                <w:szCs w:val="9"/>
              </w:rPr>
              <w:t>5.Консультирование клиентов, предоставление им экон. и фин. Инф-ции.</w:t>
            </w:r>
          </w:p>
          <w:p w:rsidR="00213C6A" w:rsidRPr="00E26521" w:rsidRDefault="00213C6A" w:rsidP="00B2473C">
            <w:pPr>
              <w:rPr>
                <w:sz w:val="9"/>
                <w:szCs w:val="9"/>
              </w:rPr>
            </w:pPr>
            <w:r w:rsidRPr="00E26521">
              <w:rPr>
                <w:sz w:val="9"/>
                <w:szCs w:val="9"/>
              </w:rPr>
              <w:t>6.Междунар. кредитование и финансирование.</w:t>
            </w:r>
          </w:p>
          <w:p w:rsidR="00213C6A" w:rsidRPr="00E26521" w:rsidRDefault="00213C6A" w:rsidP="00B2473C">
            <w:pPr>
              <w:rPr>
                <w:sz w:val="9"/>
                <w:szCs w:val="9"/>
              </w:rPr>
            </w:pPr>
            <w:r w:rsidRPr="00E26521">
              <w:rPr>
                <w:sz w:val="9"/>
                <w:szCs w:val="9"/>
              </w:rPr>
              <w:t>7.Осуществление междунар. расчетов.</w:t>
            </w:r>
          </w:p>
          <w:p w:rsidR="00213C6A" w:rsidRPr="00E26521" w:rsidRDefault="00213C6A" w:rsidP="00B2473C">
            <w:pPr>
              <w:rPr>
                <w:sz w:val="9"/>
                <w:szCs w:val="9"/>
              </w:rPr>
            </w:pPr>
            <w:r w:rsidRPr="00E26521">
              <w:rPr>
                <w:sz w:val="9"/>
                <w:szCs w:val="9"/>
              </w:rPr>
              <w:t>К банк. сектору относятся инвестиционные банки. В отличие от комм-их, они не м. привлекать депозиты. Капитал привлекается ими путем продажи собств. акций или за счёт кредита комм. банков.</w:t>
            </w:r>
          </w:p>
          <w:p w:rsidR="00213C6A" w:rsidRPr="00E26521" w:rsidRDefault="00213C6A" w:rsidP="00B2473C">
            <w:pPr>
              <w:rPr>
                <w:sz w:val="9"/>
                <w:szCs w:val="9"/>
              </w:rPr>
            </w:pPr>
            <w:r w:rsidRPr="00E26521">
              <w:rPr>
                <w:sz w:val="9"/>
                <w:szCs w:val="9"/>
              </w:rPr>
              <w:t>Основными функциями этих банков являются:</w:t>
            </w:r>
          </w:p>
          <w:p w:rsidR="00213C6A" w:rsidRPr="00E26521" w:rsidRDefault="00213C6A" w:rsidP="00B2473C">
            <w:pPr>
              <w:rPr>
                <w:sz w:val="9"/>
                <w:szCs w:val="9"/>
              </w:rPr>
            </w:pPr>
            <w:r w:rsidRPr="00E26521">
              <w:rPr>
                <w:sz w:val="9"/>
                <w:szCs w:val="9"/>
              </w:rPr>
              <w:t>1.Эмиссия промышленных ценных бумаг</w:t>
            </w:r>
          </w:p>
          <w:p w:rsidR="00213C6A" w:rsidRPr="00E26521" w:rsidRDefault="00213C6A" w:rsidP="00B2473C">
            <w:pPr>
              <w:rPr>
                <w:sz w:val="9"/>
                <w:szCs w:val="9"/>
              </w:rPr>
            </w:pPr>
            <w:r w:rsidRPr="00E26521">
              <w:rPr>
                <w:sz w:val="9"/>
                <w:szCs w:val="9"/>
              </w:rPr>
              <w:t>2.Посредничество в реализации акций и облигаций</w:t>
            </w:r>
          </w:p>
          <w:p w:rsidR="00213C6A" w:rsidRPr="00E26521" w:rsidRDefault="00213C6A" w:rsidP="00B2473C">
            <w:pPr>
              <w:rPr>
                <w:sz w:val="9"/>
                <w:szCs w:val="9"/>
              </w:rPr>
            </w:pPr>
            <w:r w:rsidRPr="00E26521">
              <w:rPr>
                <w:sz w:val="9"/>
                <w:szCs w:val="9"/>
              </w:rPr>
              <w:t>3.Долгоср. кредит-ние и фин-ние различных отраслей эк-ки</w:t>
            </w:r>
          </w:p>
          <w:p w:rsidR="00213C6A" w:rsidRPr="00E26521" w:rsidRDefault="00213C6A" w:rsidP="00B2473C">
            <w:pPr>
              <w:rPr>
                <w:sz w:val="9"/>
                <w:szCs w:val="9"/>
              </w:rPr>
            </w:pPr>
            <w:r w:rsidRPr="00E26521">
              <w:rPr>
                <w:sz w:val="9"/>
                <w:szCs w:val="9"/>
              </w:rPr>
              <w:t>Функции банковской системы:</w:t>
            </w:r>
          </w:p>
          <w:p w:rsidR="00213C6A" w:rsidRPr="00E26521" w:rsidRDefault="00213C6A" w:rsidP="00B2473C">
            <w:pPr>
              <w:rPr>
                <w:sz w:val="9"/>
                <w:szCs w:val="9"/>
              </w:rPr>
            </w:pPr>
            <w:r w:rsidRPr="00E26521">
              <w:rPr>
                <w:sz w:val="9"/>
                <w:szCs w:val="9"/>
              </w:rPr>
              <w:t>1.Аккумуляция временно свободных ден. средств, к-ые образуются в силу ряда причин.</w:t>
            </w:r>
          </w:p>
          <w:p w:rsidR="00213C6A" w:rsidRPr="00E26521" w:rsidRDefault="00213C6A" w:rsidP="00B2473C">
            <w:pPr>
              <w:rPr>
                <w:sz w:val="9"/>
                <w:szCs w:val="9"/>
              </w:rPr>
            </w:pPr>
            <w:r w:rsidRPr="00E26521">
              <w:rPr>
                <w:sz w:val="9"/>
                <w:szCs w:val="9"/>
              </w:rPr>
              <w:t>2.Обеспечение субъектов эк-ки необходимыми ден. средствами.</w:t>
            </w:r>
          </w:p>
          <w:p w:rsidR="00213C6A" w:rsidRPr="00E26521" w:rsidRDefault="00213C6A" w:rsidP="00B2473C">
            <w:pPr>
              <w:rPr>
                <w:sz w:val="9"/>
                <w:szCs w:val="9"/>
              </w:rPr>
            </w:pPr>
            <w:r w:rsidRPr="00E26521">
              <w:rPr>
                <w:sz w:val="9"/>
                <w:szCs w:val="9"/>
              </w:rPr>
              <w:t>Комм. банки используют помещённые у них депозиты для предоставления кредитов, оставляя обязательный резерв в виде денег или ценных бумаг, к-ый зачисляется на корреспондентский счёт в ЦБ. Предоставленные кредиты или часть их начисляются на счета клиентов в др. банках, др. отделениях того же банка или в том же банке. Т.о., эти кредиты образуют вторичные депозиты. Рост вкладов, расширение кредита и мультипликация депозитов ведут к росту чековой эмиссии. Т.о. идет процесс создания новых денег, к-ый продолжается до тех пор, пока вся сумма первоначального вклада не будет использована в качестве резерва.</w:t>
            </w:r>
          </w:p>
          <w:p w:rsidR="00213C6A" w:rsidRPr="00E26521" w:rsidRDefault="00213C6A" w:rsidP="00B2473C">
            <w:pPr>
              <w:rPr>
                <w:sz w:val="9"/>
                <w:szCs w:val="9"/>
              </w:rPr>
            </w:pPr>
            <w:r w:rsidRPr="00E26521">
              <w:rPr>
                <w:sz w:val="9"/>
                <w:szCs w:val="9"/>
              </w:rPr>
              <w:t>Отн-ние общ. суммы новых денег, созданных банками, к резервам, называется муль-ром ден.предложения.</w:t>
            </w:r>
          </w:p>
          <w:p w:rsidR="00213C6A" w:rsidRPr="00E26521" w:rsidRDefault="00213C6A" w:rsidP="00B2473C">
            <w:pPr>
              <w:rPr>
                <w:sz w:val="9"/>
                <w:szCs w:val="9"/>
              </w:rPr>
            </w:pPr>
            <w:r w:rsidRPr="00E26521">
              <w:rPr>
                <w:sz w:val="9"/>
                <w:szCs w:val="9"/>
              </w:rPr>
              <w:t xml:space="preserve">Ден.муль-тор – это числовой коэф-нт, показывающий, во ск-ко раз возрастёт или сократится ден. масса в рез-те увеличения или сокращения вкладов в денежную систему на одну единицу. Это есть отн-ние прироста депозитов к приросту резервов или по след. формуле: </w:t>
            </w:r>
            <w:r w:rsidRPr="00E26521">
              <w:rPr>
                <w:sz w:val="9"/>
                <w:szCs w:val="9"/>
                <w:lang w:val="en-US"/>
              </w:rPr>
              <w:t>m</w:t>
            </w:r>
            <w:r w:rsidRPr="00E26521">
              <w:rPr>
                <w:sz w:val="9"/>
                <w:szCs w:val="9"/>
              </w:rPr>
              <w:t xml:space="preserve"> = (1 / r) * 100, где r – доля резервов в %х.</w:t>
            </w:r>
          </w:p>
          <w:p w:rsidR="00213C6A" w:rsidRPr="00E26521" w:rsidRDefault="00213C6A" w:rsidP="00B2473C">
            <w:pPr>
              <w:rPr>
                <w:sz w:val="9"/>
                <w:szCs w:val="9"/>
              </w:rPr>
            </w:pPr>
            <w:r w:rsidRPr="00E26521">
              <w:rPr>
                <w:sz w:val="9"/>
                <w:szCs w:val="9"/>
              </w:rPr>
              <w:t>Н-р, если резерв – 10%, а сумма первоначального вклада – 100 ден. Ед., то муль-тор будет = 10, а количество денег м. увеличиться до 1000 ден. Ед.</w:t>
            </w:r>
          </w:p>
          <w:p w:rsidR="00213C6A" w:rsidRPr="00E26521" w:rsidRDefault="00213C6A" w:rsidP="00B2473C">
            <w:pPr>
              <w:rPr>
                <w:sz w:val="9"/>
                <w:szCs w:val="9"/>
              </w:rPr>
            </w:pPr>
            <w:r w:rsidRPr="00E26521">
              <w:rPr>
                <w:sz w:val="9"/>
                <w:szCs w:val="9"/>
              </w:rPr>
              <w:t xml:space="preserve"> Банки являются важнейшими субъектами ден. рынка, а ден. рынок – это рынок межбанк. операций с ликвидными средствами. Это общенац. рынок, ссуды на этом рынке в подавляющем большинстве предоставляются на короткий срок. На этом рынке формируются и взаимодействуют предл-е денег и спрос на них.</w:t>
            </w:r>
          </w:p>
          <w:p w:rsidR="00213C6A" w:rsidRPr="00E26521" w:rsidRDefault="00213C6A" w:rsidP="00B2473C">
            <w:pPr>
              <w:rPr>
                <w:sz w:val="9"/>
                <w:szCs w:val="9"/>
              </w:rPr>
            </w:pPr>
            <w:r w:rsidRPr="00E26521">
              <w:rPr>
                <w:sz w:val="9"/>
                <w:szCs w:val="9"/>
              </w:rPr>
              <w:t>Под предл-ем денег поним. наличие всей деню. массы в эк-ке. Это предл-ие измеряется различ.показателями.</w:t>
            </w:r>
          </w:p>
          <w:p w:rsidR="00213C6A" w:rsidRPr="00E26521" w:rsidRDefault="00213C6A" w:rsidP="00B2473C">
            <w:pPr>
              <w:rPr>
                <w:sz w:val="9"/>
                <w:szCs w:val="9"/>
              </w:rPr>
            </w:pPr>
            <w:r w:rsidRPr="00E26521">
              <w:rPr>
                <w:sz w:val="9"/>
                <w:szCs w:val="9"/>
                <w:lang w:val="en-US"/>
              </w:rPr>
              <w:t>M</w:t>
            </w:r>
            <w:r w:rsidRPr="00E26521">
              <w:rPr>
                <w:sz w:val="9"/>
                <w:szCs w:val="9"/>
                <w:vertAlign w:val="subscript"/>
              </w:rPr>
              <w:t>0</w:t>
            </w:r>
            <w:r w:rsidRPr="00E26521">
              <w:rPr>
                <w:sz w:val="9"/>
                <w:szCs w:val="9"/>
              </w:rPr>
              <w:t xml:space="preserve"> – это самый узкий пок-ль ден. массы. Это нал. деньги, самые ликвидные деньги.</w:t>
            </w:r>
          </w:p>
          <w:p w:rsidR="00213C6A" w:rsidRPr="00E26521" w:rsidRDefault="00213C6A" w:rsidP="00B2473C">
            <w:pPr>
              <w:rPr>
                <w:sz w:val="9"/>
                <w:szCs w:val="9"/>
              </w:rPr>
            </w:pPr>
            <w:r w:rsidRPr="00E26521">
              <w:rPr>
                <w:sz w:val="9"/>
                <w:szCs w:val="9"/>
                <w:lang w:val="en-US"/>
              </w:rPr>
              <w:t>M</w:t>
            </w:r>
            <w:r w:rsidRPr="00E26521">
              <w:rPr>
                <w:sz w:val="9"/>
                <w:szCs w:val="9"/>
                <w:vertAlign w:val="subscript"/>
              </w:rPr>
              <w:t>1</w:t>
            </w:r>
            <w:r w:rsidRPr="00E26521">
              <w:rPr>
                <w:sz w:val="9"/>
                <w:szCs w:val="9"/>
              </w:rPr>
              <w:t xml:space="preserve"> = </w:t>
            </w:r>
            <w:r w:rsidRPr="00E26521">
              <w:rPr>
                <w:sz w:val="9"/>
                <w:szCs w:val="9"/>
                <w:lang w:val="en-US"/>
              </w:rPr>
              <w:t>M</w:t>
            </w:r>
            <w:r w:rsidRPr="00E26521">
              <w:rPr>
                <w:sz w:val="9"/>
                <w:szCs w:val="9"/>
                <w:vertAlign w:val="subscript"/>
              </w:rPr>
              <w:t>0</w:t>
            </w:r>
            <w:r w:rsidRPr="00E26521">
              <w:rPr>
                <w:sz w:val="9"/>
                <w:szCs w:val="9"/>
              </w:rPr>
              <w:t xml:space="preserve"> (наличные деньги вне банк. системы (на руках у населения) и средства в кассах предприятий, учреждений, организаций) + чековые вклады населения и фирм (они делятся на вклады до востребования, не приносящие %, и чековые вклады, приносящие %).</w:t>
            </w:r>
          </w:p>
          <w:p w:rsidR="00213C6A" w:rsidRPr="00E26521" w:rsidRDefault="00213C6A" w:rsidP="00B2473C">
            <w:pPr>
              <w:rPr>
                <w:sz w:val="9"/>
                <w:szCs w:val="9"/>
              </w:rPr>
            </w:pPr>
            <w:r w:rsidRPr="00E26521">
              <w:rPr>
                <w:sz w:val="9"/>
                <w:szCs w:val="9"/>
                <w:lang w:val="en-US"/>
              </w:rPr>
              <w:t>M</w:t>
            </w:r>
            <w:r w:rsidRPr="00E26521">
              <w:rPr>
                <w:sz w:val="9"/>
                <w:szCs w:val="9"/>
                <w:vertAlign w:val="subscript"/>
              </w:rPr>
              <w:t>2</w:t>
            </w:r>
            <w:r w:rsidRPr="00E26521">
              <w:rPr>
                <w:sz w:val="9"/>
                <w:szCs w:val="9"/>
              </w:rPr>
              <w:t xml:space="preserve"> = </w:t>
            </w:r>
            <w:r w:rsidRPr="00E26521">
              <w:rPr>
                <w:sz w:val="9"/>
                <w:szCs w:val="9"/>
                <w:lang w:val="en-US"/>
              </w:rPr>
              <w:t>M</w:t>
            </w:r>
            <w:r w:rsidRPr="00E26521">
              <w:rPr>
                <w:sz w:val="9"/>
                <w:szCs w:val="9"/>
                <w:vertAlign w:val="subscript"/>
              </w:rPr>
              <w:t>1</w:t>
            </w:r>
            <w:r w:rsidRPr="00E26521">
              <w:rPr>
                <w:sz w:val="9"/>
                <w:szCs w:val="9"/>
              </w:rPr>
              <w:t xml:space="preserve"> + Бесчековые сберегат. вклады + срочные вклады до востребования, приносящие %(до 100 тыс.долл.).</w:t>
            </w:r>
          </w:p>
          <w:p w:rsidR="00213C6A" w:rsidRPr="00E26521" w:rsidRDefault="00213C6A" w:rsidP="00B2473C">
            <w:pPr>
              <w:rPr>
                <w:sz w:val="9"/>
                <w:szCs w:val="9"/>
              </w:rPr>
            </w:pPr>
            <w:r w:rsidRPr="00E26521">
              <w:rPr>
                <w:sz w:val="9"/>
                <w:szCs w:val="9"/>
                <w:lang w:val="en-US"/>
              </w:rPr>
              <w:t>M</w:t>
            </w:r>
            <w:r w:rsidRPr="00E26521">
              <w:rPr>
                <w:sz w:val="9"/>
                <w:szCs w:val="9"/>
                <w:vertAlign w:val="subscript"/>
              </w:rPr>
              <w:t>2</w:t>
            </w:r>
            <w:r w:rsidRPr="00E26521">
              <w:rPr>
                <w:sz w:val="9"/>
                <w:szCs w:val="9"/>
                <w:vertAlign w:val="subscript"/>
                <w:lang w:val="en-US"/>
              </w:rPr>
              <w:t>x</w:t>
            </w:r>
            <w:r w:rsidRPr="00E26521">
              <w:rPr>
                <w:sz w:val="9"/>
                <w:szCs w:val="9"/>
              </w:rPr>
              <w:t xml:space="preserve"> = </w:t>
            </w:r>
            <w:r w:rsidRPr="00E26521">
              <w:rPr>
                <w:sz w:val="9"/>
                <w:szCs w:val="9"/>
                <w:lang w:val="en-US"/>
              </w:rPr>
              <w:t>M</w:t>
            </w:r>
            <w:r w:rsidRPr="00E26521">
              <w:rPr>
                <w:sz w:val="9"/>
                <w:szCs w:val="9"/>
                <w:vertAlign w:val="subscript"/>
              </w:rPr>
              <w:t>2</w:t>
            </w:r>
            <w:r w:rsidRPr="00E26521">
              <w:rPr>
                <w:sz w:val="9"/>
                <w:szCs w:val="9"/>
              </w:rPr>
              <w:t xml:space="preserve"> + Иностр. валюта ЮЛ и ФЛ.</w:t>
            </w:r>
          </w:p>
          <w:p w:rsidR="00213C6A" w:rsidRPr="00E26521" w:rsidRDefault="00213C6A" w:rsidP="00B2473C">
            <w:pPr>
              <w:rPr>
                <w:sz w:val="9"/>
                <w:szCs w:val="9"/>
              </w:rPr>
            </w:pPr>
            <w:r w:rsidRPr="00E26521">
              <w:rPr>
                <w:sz w:val="9"/>
                <w:szCs w:val="9"/>
                <w:lang w:val="en-US"/>
              </w:rPr>
              <w:t>M</w:t>
            </w:r>
            <w:r w:rsidRPr="00E26521">
              <w:rPr>
                <w:sz w:val="9"/>
                <w:szCs w:val="9"/>
                <w:vertAlign w:val="subscript"/>
              </w:rPr>
              <w:t>3</w:t>
            </w:r>
            <w:r w:rsidRPr="00E26521">
              <w:rPr>
                <w:sz w:val="9"/>
                <w:szCs w:val="9"/>
              </w:rPr>
              <w:t xml:space="preserve"> = </w:t>
            </w:r>
            <w:r w:rsidRPr="00E26521">
              <w:rPr>
                <w:sz w:val="9"/>
                <w:szCs w:val="9"/>
                <w:lang w:val="en-US"/>
              </w:rPr>
              <w:t>M</w:t>
            </w:r>
            <w:r w:rsidRPr="00E26521">
              <w:rPr>
                <w:sz w:val="9"/>
                <w:szCs w:val="9"/>
                <w:vertAlign w:val="subscript"/>
              </w:rPr>
              <w:t>2</w:t>
            </w:r>
            <w:r w:rsidRPr="00E26521">
              <w:rPr>
                <w:sz w:val="9"/>
                <w:szCs w:val="9"/>
              </w:rPr>
              <w:t xml:space="preserve"> + Срочные крупные вклады.</w:t>
            </w:r>
          </w:p>
          <w:p w:rsidR="00213C6A" w:rsidRPr="00E26521" w:rsidRDefault="00213C6A" w:rsidP="00B2473C">
            <w:pPr>
              <w:rPr>
                <w:sz w:val="9"/>
                <w:szCs w:val="9"/>
              </w:rPr>
            </w:pPr>
            <w:r w:rsidRPr="00E26521">
              <w:rPr>
                <w:sz w:val="9"/>
                <w:szCs w:val="9"/>
                <w:lang w:val="en-US"/>
              </w:rPr>
              <w:t>M</w:t>
            </w:r>
            <w:r w:rsidRPr="00E26521">
              <w:rPr>
                <w:sz w:val="9"/>
                <w:szCs w:val="9"/>
                <w:vertAlign w:val="subscript"/>
                <w:lang w:val="en-US"/>
              </w:rPr>
              <w:t>L</w:t>
            </w:r>
            <w:r w:rsidRPr="00E26521">
              <w:rPr>
                <w:sz w:val="9"/>
                <w:szCs w:val="9"/>
              </w:rPr>
              <w:t xml:space="preserve"> = </w:t>
            </w:r>
            <w:r w:rsidRPr="00E26521">
              <w:rPr>
                <w:sz w:val="9"/>
                <w:szCs w:val="9"/>
                <w:lang w:val="en-US"/>
              </w:rPr>
              <w:t>M</w:t>
            </w:r>
            <w:r w:rsidRPr="00E26521">
              <w:rPr>
                <w:sz w:val="9"/>
                <w:szCs w:val="9"/>
                <w:vertAlign w:val="subscript"/>
              </w:rPr>
              <w:t>3</w:t>
            </w:r>
            <w:r w:rsidRPr="00E26521">
              <w:rPr>
                <w:sz w:val="9"/>
                <w:szCs w:val="9"/>
              </w:rPr>
              <w:t xml:space="preserve"> + Портфель гос. ценных бумаг у небанков.держателей.</w:t>
            </w:r>
          </w:p>
          <w:p w:rsidR="00213C6A" w:rsidRPr="00E26521" w:rsidRDefault="00213C6A" w:rsidP="00B2473C">
            <w:pPr>
              <w:rPr>
                <w:sz w:val="9"/>
                <w:szCs w:val="9"/>
              </w:rPr>
            </w:pPr>
            <w:r w:rsidRPr="00E26521">
              <w:rPr>
                <w:b/>
                <w:sz w:val="9"/>
                <w:szCs w:val="9"/>
              </w:rPr>
              <w:t>Ден.масса</w:t>
            </w:r>
            <w:r w:rsidRPr="00E26521">
              <w:rPr>
                <w:sz w:val="9"/>
                <w:szCs w:val="9"/>
              </w:rPr>
              <w:t xml:space="preserve"> – это совокупный объём покупательных и платёжных средств в нац. эк-ке. Её не следует смешивать с ден. базой.</w:t>
            </w:r>
          </w:p>
          <w:p w:rsidR="00213C6A" w:rsidRPr="00E26521" w:rsidRDefault="00213C6A" w:rsidP="00B2473C">
            <w:pPr>
              <w:rPr>
                <w:sz w:val="9"/>
                <w:szCs w:val="9"/>
              </w:rPr>
            </w:pPr>
            <w:r w:rsidRPr="00E26521">
              <w:rPr>
                <w:b/>
                <w:sz w:val="9"/>
                <w:szCs w:val="9"/>
              </w:rPr>
              <w:t>Ден. (монетарная) база</w:t>
            </w:r>
            <w:r w:rsidRPr="00E26521">
              <w:rPr>
                <w:sz w:val="9"/>
                <w:szCs w:val="9"/>
              </w:rPr>
              <w:t xml:space="preserve"> – это совокупность наличных денег и денег безналичных расчётов в ЦБ (имеются ввиду резервы комм. банков, к-ые находятся на кор. счёте в ЦБ). Ден. база и определяет суммарную ден. массу в эк-ке.</w:t>
            </w:r>
          </w:p>
          <w:p w:rsidR="00213C6A" w:rsidRPr="00E26521" w:rsidRDefault="00213C6A" w:rsidP="00B2473C">
            <w:pPr>
              <w:rPr>
                <w:sz w:val="9"/>
                <w:szCs w:val="9"/>
              </w:rPr>
            </w:pPr>
            <w:r w:rsidRPr="00E26521">
              <w:rPr>
                <w:sz w:val="9"/>
                <w:szCs w:val="9"/>
              </w:rPr>
              <w:t>Ден. база = Наличные деньги + Резервы комм. банков на кор. счёте в ЦБ (Р).</w:t>
            </w:r>
          </w:p>
          <w:p w:rsidR="00213C6A" w:rsidRPr="00E26521" w:rsidRDefault="00213C6A" w:rsidP="00B2473C">
            <w:pPr>
              <w:rPr>
                <w:sz w:val="9"/>
                <w:szCs w:val="9"/>
              </w:rPr>
            </w:pPr>
            <w:r w:rsidRPr="00E26521">
              <w:rPr>
                <w:sz w:val="9"/>
                <w:szCs w:val="9"/>
              </w:rPr>
              <w:t>На предложение денег влияет, прежде всего, ден. база. Её наз. «деньгами повышенной мощности (эффективности)». Источник её эфф-сти – это резервы комм. банков. ЦБ исп-ует их для кредитования, что и увеличивает ден. массу в эк-ке и депозитно-чековую эмиссию, так как часть наличных денег идёт в депозиты.</w:t>
            </w:r>
          </w:p>
          <w:p w:rsidR="00213C6A" w:rsidRPr="00E26521" w:rsidRDefault="00213C6A" w:rsidP="00B2473C">
            <w:pPr>
              <w:rPr>
                <w:sz w:val="9"/>
                <w:szCs w:val="9"/>
              </w:rPr>
            </w:pPr>
            <w:r w:rsidRPr="00E26521">
              <w:rPr>
                <w:sz w:val="9"/>
                <w:szCs w:val="9"/>
              </w:rPr>
              <w:t>Коэф-т депонирования – представляет собой отн-ние нал. денег к депозитам.</w:t>
            </w:r>
          </w:p>
          <w:p w:rsidR="00213C6A" w:rsidRPr="00E26521" w:rsidRDefault="00213C6A" w:rsidP="00B2473C">
            <w:pPr>
              <w:rPr>
                <w:sz w:val="9"/>
                <w:szCs w:val="9"/>
              </w:rPr>
            </w:pPr>
            <w:r w:rsidRPr="00E26521">
              <w:rPr>
                <w:sz w:val="9"/>
                <w:szCs w:val="9"/>
              </w:rPr>
              <w:t>Предложение денег зависит ещё и от нормы резервирования депозитов. Норма резервирования депозитов есть отн-ние Резерва (Р) к Депозитам (Д), умноженное на 100%.</w:t>
            </w:r>
          </w:p>
          <w:p w:rsidR="00213C6A" w:rsidRPr="00E26521" w:rsidRDefault="00213C6A" w:rsidP="00B2473C">
            <w:pPr>
              <w:rPr>
                <w:sz w:val="9"/>
                <w:szCs w:val="9"/>
              </w:rPr>
            </w:pPr>
            <w:r w:rsidRPr="00E26521">
              <w:rPr>
                <w:sz w:val="9"/>
                <w:szCs w:val="9"/>
              </w:rPr>
              <w:t>Предложение взаимодействует со спросом на деньги. Под спросом на деньги поним. сумма совокупных активов (средств), к-ую индивиды хотят иметь в наиболее ликвидной форме. Активы м. хранить в форме денег, а м. превратить их в менее ликвидный актив, н-р, в гос. облигации, приносящие процентный доход, в завис-ти от того, что выгоднее в данный момент. Для этого сравнивают процент по облигациям со средневзвешенной ставкой процентного дохода, рассчитанного по всем компонентам показателя М</w:t>
            </w:r>
            <w:r w:rsidRPr="00E26521">
              <w:rPr>
                <w:sz w:val="9"/>
                <w:szCs w:val="9"/>
                <w:vertAlign w:val="subscript"/>
              </w:rPr>
              <w:t>2</w:t>
            </w:r>
            <w:r w:rsidRPr="00E26521">
              <w:rPr>
                <w:sz w:val="9"/>
                <w:szCs w:val="9"/>
              </w:rPr>
              <w:t>. Люди предпочитают доходность ликвидности или ликвидность доходности.</w:t>
            </w:r>
          </w:p>
          <w:p w:rsidR="00213C6A" w:rsidRPr="00E26521" w:rsidRDefault="00213C6A" w:rsidP="00B2473C">
            <w:pPr>
              <w:rPr>
                <w:sz w:val="9"/>
                <w:szCs w:val="9"/>
              </w:rPr>
            </w:pPr>
            <w:r w:rsidRPr="00E26521">
              <w:rPr>
                <w:sz w:val="9"/>
                <w:szCs w:val="9"/>
              </w:rPr>
              <w:t>Различают спрос на деньги для сделок купли-продажи (трансакционный, операционный спрос). Этот спрос изменяется пропорционально номинальному ВВП.</w:t>
            </w:r>
          </w:p>
          <w:p w:rsidR="00213C6A" w:rsidRPr="00E26521" w:rsidRDefault="00213C6A" w:rsidP="00B2473C">
            <w:pPr>
              <w:rPr>
                <w:sz w:val="9"/>
                <w:szCs w:val="9"/>
              </w:rPr>
            </w:pPr>
            <w:r w:rsidRPr="00E26521">
              <w:rPr>
                <w:sz w:val="9"/>
                <w:szCs w:val="9"/>
              </w:rPr>
              <w:t>Различают спрос на деньги со стороны активов. Он зависит от уровня доходов и ставки % по неденежным активам. Сущ-ет так же спекулятивный спрос на деньги – для проведения спекулятивных операций.</w:t>
            </w:r>
          </w:p>
          <w:p w:rsidR="00213C6A" w:rsidRPr="00E26521" w:rsidRDefault="00213C6A" w:rsidP="00B2473C">
            <w:pPr>
              <w:rPr>
                <w:sz w:val="9"/>
                <w:szCs w:val="9"/>
              </w:rPr>
            </w:pPr>
            <w:r w:rsidRPr="00E26521">
              <w:rPr>
                <w:sz w:val="9"/>
                <w:szCs w:val="9"/>
              </w:rPr>
              <w:t>Величина спроса на деньги зависит:</w:t>
            </w:r>
          </w:p>
          <w:p w:rsidR="00213C6A" w:rsidRPr="00E26521" w:rsidRDefault="00213C6A" w:rsidP="00B2473C">
            <w:pPr>
              <w:rPr>
                <w:sz w:val="9"/>
                <w:szCs w:val="9"/>
              </w:rPr>
            </w:pPr>
            <w:r w:rsidRPr="00E26521">
              <w:rPr>
                <w:sz w:val="9"/>
                <w:szCs w:val="9"/>
              </w:rPr>
              <w:t>1.От общего уровня цен (чем выше цены в эк-ке, тем больше требуется денег для того, чтобы реализовать ВВП).</w:t>
            </w:r>
          </w:p>
          <w:p w:rsidR="00213C6A" w:rsidRPr="00E26521" w:rsidRDefault="00213C6A" w:rsidP="00B2473C">
            <w:pPr>
              <w:rPr>
                <w:sz w:val="9"/>
                <w:szCs w:val="9"/>
              </w:rPr>
            </w:pPr>
            <w:r w:rsidRPr="00E26521">
              <w:rPr>
                <w:sz w:val="9"/>
                <w:szCs w:val="9"/>
              </w:rPr>
              <w:t>2.От уровня реального объёма производства.</w:t>
            </w:r>
          </w:p>
          <w:p w:rsidR="00213C6A" w:rsidRPr="00E26521" w:rsidRDefault="00213C6A" w:rsidP="00B2473C">
            <w:pPr>
              <w:rPr>
                <w:sz w:val="9"/>
                <w:szCs w:val="9"/>
              </w:rPr>
            </w:pPr>
            <w:r w:rsidRPr="00E26521">
              <w:rPr>
                <w:sz w:val="9"/>
                <w:szCs w:val="9"/>
              </w:rPr>
              <w:t>3.От скорости обращения денег.</w:t>
            </w:r>
          </w:p>
          <w:p w:rsidR="00213C6A" w:rsidRPr="00E26521" w:rsidRDefault="00213C6A" w:rsidP="00B2473C">
            <w:pPr>
              <w:rPr>
                <w:sz w:val="15"/>
                <w:szCs w:val="15"/>
              </w:rPr>
            </w:pPr>
            <w:r w:rsidRPr="00E26521">
              <w:rPr>
                <w:sz w:val="9"/>
                <w:szCs w:val="9"/>
              </w:rPr>
              <w:t xml:space="preserve"> Спрос на деньги (</w:t>
            </w:r>
            <w:r w:rsidRPr="00E26521">
              <w:rPr>
                <w:sz w:val="9"/>
                <w:szCs w:val="9"/>
                <w:lang w:val="en-US"/>
              </w:rPr>
              <w:t>M</w:t>
            </w:r>
            <w:r w:rsidRPr="00E26521">
              <w:rPr>
                <w:sz w:val="9"/>
                <w:szCs w:val="9"/>
              </w:rPr>
              <w:t>) = Общий уровень цен (</w:t>
            </w:r>
            <w:r w:rsidRPr="00E26521">
              <w:rPr>
                <w:sz w:val="9"/>
                <w:szCs w:val="9"/>
                <w:lang w:val="en-US"/>
              </w:rPr>
              <w:t>P</w:t>
            </w:r>
            <w:r w:rsidRPr="00E26521">
              <w:rPr>
                <w:sz w:val="9"/>
                <w:szCs w:val="9"/>
              </w:rPr>
              <w:t>) * Реальный объём производства (</w:t>
            </w:r>
            <w:r w:rsidRPr="00E26521">
              <w:rPr>
                <w:sz w:val="9"/>
                <w:szCs w:val="9"/>
                <w:lang w:val="en-US"/>
              </w:rPr>
              <w:t>Y</w:t>
            </w:r>
            <w:r w:rsidRPr="00E26521">
              <w:rPr>
                <w:sz w:val="9"/>
                <w:szCs w:val="9"/>
              </w:rPr>
              <w:t>) / Скорость обращения денег (</w:t>
            </w:r>
            <w:r w:rsidRPr="00E26521">
              <w:rPr>
                <w:sz w:val="9"/>
                <w:szCs w:val="9"/>
                <w:lang w:val="en-US"/>
              </w:rPr>
              <w:t>V</w:t>
            </w:r>
            <w:r w:rsidRPr="00E26521">
              <w:rPr>
                <w:sz w:val="9"/>
                <w:szCs w:val="9"/>
              </w:rPr>
              <w:t>).</w:t>
            </w:r>
          </w:p>
        </w:tc>
        <w:tc>
          <w:tcPr>
            <w:tcW w:w="3190" w:type="dxa"/>
          </w:tcPr>
          <w:p w:rsidR="00213C6A" w:rsidRPr="00E26521" w:rsidRDefault="00213C6A" w:rsidP="0037180A">
            <w:pPr>
              <w:jc w:val="left"/>
              <w:rPr>
                <w:b/>
                <w:szCs w:val="12"/>
                <w:u w:val="single"/>
              </w:rPr>
            </w:pPr>
            <w:r w:rsidRPr="00E26521">
              <w:rPr>
                <w:b/>
                <w:szCs w:val="12"/>
                <w:u w:val="single"/>
              </w:rPr>
              <w:t>25. Совокупное предложение и факторы, воздействующие на него.</w:t>
            </w:r>
          </w:p>
          <w:p w:rsidR="00213C6A" w:rsidRPr="00E26521" w:rsidRDefault="00213C6A" w:rsidP="00B2473C">
            <w:pPr>
              <w:rPr>
                <w:szCs w:val="22"/>
              </w:rPr>
            </w:pPr>
            <w:r w:rsidRPr="00E26521">
              <w:rPr>
                <w:szCs w:val="22"/>
              </w:rPr>
              <w:t xml:space="preserve">Совок.предложение – общее кол-во тов. и услуг, произведенных в эк-ке – </w:t>
            </w:r>
            <w:r w:rsidRPr="00E26521">
              <w:rPr>
                <w:b/>
                <w:i/>
                <w:szCs w:val="22"/>
                <w:lang w:val="en-US"/>
              </w:rPr>
              <w:t>AS</w:t>
            </w:r>
            <w:r w:rsidRPr="00E26521">
              <w:rPr>
                <w:szCs w:val="22"/>
              </w:rPr>
              <w:t>.</w:t>
            </w:r>
          </w:p>
          <w:p w:rsidR="00213C6A" w:rsidRPr="00E26521" w:rsidRDefault="00213C6A" w:rsidP="00B2473C">
            <w:pPr>
              <w:rPr>
                <w:szCs w:val="22"/>
              </w:rPr>
            </w:pPr>
            <w:r w:rsidRPr="00E26521">
              <w:rPr>
                <w:szCs w:val="22"/>
              </w:rPr>
              <w:t xml:space="preserve">Кривая </w:t>
            </w:r>
            <w:r w:rsidRPr="00E26521">
              <w:rPr>
                <w:szCs w:val="22"/>
                <w:lang w:val="en-US"/>
              </w:rPr>
              <w:t>AS</w:t>
            </w:r>
            <w:r w:rsidRPr="00E26521">
              <w:rPr>
                <w:szCs w:val="22"/>
              </w:rPr>
              <w:t xml:space="preserve"> показ-ет, какой объем совок.предл-ия (</w:t>
            </w:r>
            <w:r w:rsidRPr="00E26521">
              <w:rPr>
                <w:szCs w:val="22"/>
                <w:lang w:val="en-US"/>
              </w:rPr>
              <w:t>Y</w:t>
            </w:r>
            <w:r w:rsidRPr="00E26521">
              <w:rPr>
                <w:szCs w:val="22"/>
              </w:rPr>
              <w:t>) м/быть предложен на рынок производителями при разных значениях общего уровня цен в эк-ке (Р).</w:t>
            </w:r>
          </w:p>
          <w:p w:rsidR="00213C6A" w:rsidRPr="00E26521" w:rsidRDefault="00213C6A" w:rsidP="00B2473C">
            <w:pPr>
              <w:rPr>
                <w:szCs w:val="22"/>
              </w:rPr>
            </w:pPr>
            <w:r w:rsidRPr="00E26521">
              <w:rPr>
                <w:szCs w:val="22"/>
                <w:u w:val="single"/>
              </w:rPr>
              <w:t xml:space="preserve">Форма кривой </w:t>
            </w:r>
            <w:r w:rsidRPr="00E26521">
              <w:rPr>
                <w:szCs w:val="22"/>
                <w:u w:val="single"/>
                <w:lang w:val="en-US"/>
              </w:rPr>
              <w:t>AS</w:t>
            </w:r>
            <w:r w:rsidRPr="00E26521">
              <w:rPr>
                <w:szCs w:val="22"/>
                <w:u w:val="single"/>
              </w:rPr>
              <w:t xml:space="preserve"> опр-ется</w:t>
            </w:r>
            <w:r w:rsidRPr="00E26521">
              <w:rPr>
                <w:szCs w:val="22"/>
              </w:rPr>
              <w:t>:</w:t>
            </w:r>
          </w:p>
          <w:p w:rsidR="00213C6A" w:rsidRPr="00E26521" w:rsidRDefault="00213C6A" w:rsidP="00B2473C">
            <w:pPr>
              <w:rPr>
                <w:szCs w:val="22"/>
              </w:rPr>
            </w:pPr>
            <w:r>
              <w:rPr>
                <w:noProof/>
              </w:rPr>
              <w:pict>
                <v:line id="_x0000_s1029" style="position:absolute;left:0;text-align:left;flip:y;z-index:251652096" from="1.95pt,54.4pt" to="1.95pt,90.35pt">
                  <v:stroke endarrow="block"/>
                </v:line>
              </w:pict>
            </w:r>
            <w:r w:rsidRPr="00E26521">
              <w:rPr>
                <w:b/>
                <w:i/>
                <w:szCs w:val="22"/>
              </w:rPr>
              <w:t>классич-ой моделью</w:t>
            </w:r>
            <w:r w:rsidRPr="00E26521">
              <w:rPr>
                <w:szCs w:val="22"/>
              </w:rPr>
              <w:t xml:space="preserve"> – описывает поведение эк-ки в долгоср.периоде. При этом эк-ка находится в состоянии полной занятости, т.е. полного исп-ия всех р-сов и гибкости цен не приведет к росту реального объема произ-ва. Далее, если 1 фирма получит р-сы, другая их в этто время потеряет. </w:t>
            </w:r>
            <w:r w:rsidRPr="00E26521">
              <w:rPr>
                <w:noProof/>
                <w:szCs w:val="12"/>
              </w:rPr>
              <w:sym w:font="Wingdings" w:char="F0E0"/>
            </w:r>
            <w:r w:rsidRPr="00E26521">
              <w:rPr>
                <w:szCs w:val="22"/>
              </w:rPr>
              <w:t xml:space="preserve"> поэтому, при любом изм-ии ур.цен, объем </w:t>
            </w:r>
            <w:r w:rsidRPr="00E26521">
              <w:rPr>
                <w:szCs w:val="22"/>
                <w:lang w:val="en-US"/>
              </w:rPr>
              <w:t>AS</w:t>
            </w:r>
            <w:r w:rsidRPr="00E26521">
              <w:rPr>
                <w:szCs w:val="22"/>
              </w:rPr>
              <w:t xml:space="preserve"> останется неизменным, соот-щему ур.потенциальному ВВП (</w:t>
            </w:r>
            <w:r w:rsidRPr="00E26521">
              <w:rPr>
                <w:szCs w:val="22"/>
                <w:lang w:val="en-US"/>
              </w:rPr>
              <w:t>Y</w:t>
            </w:r>
            <w:r w:rsidRPr="00E26521">
              <w:rPr>
                <w:szCs w:val="22"/>
              </w:rPr>
              <w:t>*).</w:t>
            </w: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szCs w:val="22"/>
              </w:rPr>
            </w:pPr>
          </w:p>
          <w:p w:rsidR="00213C6A" w:rsidRPr="00E26521" w:rsidRDefault="00213C6A" w:rsidP="00B2473C">
            <w:pPr>
              <w:rPr>
                <w:szCs w:val="22"/>
              </w:rPr>
            </w:pPr>
            <w:r>
              <w:rPr>
                <w:noProof/>
              </w:rPr>
              <w:pict>
                <v:line id="_x0000_s1030" style="position:absolute;left:0;text-align:left;z-index:251653120" from="1.95pt,.65pt" to="37.7pt,.65pt">
                  <v:stroke endarrow="block"/>
                </v:line>
              </w:pict>
            </w:r>
          </w:p>
          <w:p w:rsidR="00213C6A" w:rsidRPr="00E26521" w:rsidRDefault="00213C6A" w:rsidP="00B2473C">
            <w:pPr>
              <w:rPr>
                <w:szCs w:val="22"/>
              </w:rPr>
            </w:pPr>
            <w:r w:rsidRPr="00E26521">
              <w:rPr>
                <w:b/>
                <w:i/>
                <w:szCs w:val="22"/>
              </w:rPr>
              <w:t xml:space="preserve">кейнсианской моделью – </w:t>
            </w:r>
            <w:r w:rsidRPr="00E26521">
              <w:rPr>
                <w:szCs w:val="22"/>
                <w:lang w:val="en-US"/>
              </w:rPr>
              <w:t>AS</w:t>
            </w:r>
            <w:r w:rsidRPr="00E26521">
              <w:rPr>
                <w:szCs w:val="22"/>
              </w:rPr>
              <w:t xml:space="preserve"> описывает поведение эк-ки в краткоср.периоде, при этом эк-ка находится в состоянии неполной занятости и жесткости цен (действуют заключенные договора, цены пока не меняются). </w:t>
            </w:r>
            <w:r w:rsidRPr="00E26521">
              <w:rPr>
                <w:noProof/>
                <w:szCs w:val="12"/>
              </w:rPr>
              <w:sym w:font="Wingdings" w:char="F0E0"/>
            </w:r>
            <w:r w:rsidRPr="00E26521">
              <w:rPr>
                <w:szCs w:val="22"/>
              </w:rPr>
              <w:t xml:space="preserve"> поэтому, при увеличении спроса фирмы будут стремиться исп-ть свободные р-сы, для увеличения объема предл-ия при сущ-их ценах, поэтому при неизменных ценах (Р*) м/быть произведен любой объем продукции. Тогда кривая </w:t>
            </w:r>
            <w:r w:rsidRPr="00E26521">
              <w:rPr>
                <w:szCs w:val="22"/>
                <w:lang w:val="en-US"/>
              </w:rPr>
              <w:t>AS</w:t>
            </w:r>
            <w:r w:rsidRPr="00E26521">
              <w:rPr>
                <w:szCs w:val="22"/>
              </w:rPr>
              <w:t xml:space="preserve"> имеет вид абс. горизонт-ой линии.</w:t>
            </w:r>
          </w:p>
          <w:p w:rsidR="00213C6A" w:rsidRPr="00E26521" w:rsidRDefault="00213C6A" w:rsidP="00B2473C">
            <w:pPr>
              <w:rPr>
                <w:b/>
                <w:i/>
                <w:szCs w:val="22"/>
              </w:rPr>
            </w:pPr>
            <w:r>
              <w:rPr>
                <w:noProof/>
              </w:rPr>
              <w:pict>
                <v:line id="_x0000_s1031" style="position:absolute;left:0;text-align:left;flip:y;z-index:251654144" from="1.95pt,.5pt" to="1.95pt,35.2pt">
                  <v:stroke endarrow="block"/>
                </v:line>
              </w:pict>
            </w: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b/>
                <w:i/>
                <w:szCs w:val="22"/>
              </w:rPr>
            </w:pPr>
          </w:p>
          <w:p w:rsidR="00213C6A" w:rsidRPr="00E26521" w:rsidRDefault="00213C6A" w:rsidP="00B2473C">
            <w:pPr>
              <w:rPr>
                <w:b/>
                <w:i/>
                <w:szCs w:val="22"/>
              </w:rPr>
            </w:pPr>
            <w:r>
              <w:rPr>
                <w:noProof/>
              </w:rPr>
              <w:pict>
                <v:line id="_x0000_s1032" style="position:absolute;left:0;text-align:left;z-index:251655168" from="1.95pt,.7pt" to="32.85pt,.7pt">
                  <v:stroke endarrow="block"/>
                </v:line>
              </w:pict>
            </w:r>
          </w:p>
          <w:p w:rsidR="00213C6A" w:rsidRPr="00E26521" w:rsidRDefault="00213C6A" w:rsidP="00B2473C">
            <w:pPr>
              <w:rPr>
                <w:szCs w:val="22"/>
              </w:rPr>
            </w:pPr>
            <w:r w:rsidRPr="00E26521">
              <w:rPr>
                <w:szCs w:val="22"/>
              </w:rPr>
              <w:t>В этой модели предлож-ие роста совок-ого объема выпуска (</w:t>
            </w:r>
            <w:r w:rsidRPr="00E26521">
              <w:rPr>
                <w:szCs w:val="22"/>
                <w:lang w:val="en-US"/>
              </w:rPr>
              <w:t>Y</w:t>
            </w:r>
            <w:r w:rsidRPr="00E26521">
              <w:rPr>
                <w:szCs w:val="22"/>
              </w:rPr>
              <w:t>) служит потенциальный ВВП (</w:t>
            </w:r>
            <w:r w:rsidRPr="00E26521">
              <w:rPr>
                <w:szCs w:val="22"/>
                <w:lang w:val="en-US"/>
              </w:rPr>
              <w:t>Y</w:t>
            </w:r>
            <w:r w:rsidRPr="00E26521">
              <w:rPr>
                <w:szCs w:val="22"/>
              </w:rPr>
              <w:t xml:space="preserve">*), после чего она приобретает вид вертикальной линии, т.е. практически совпадает с долгоср-ой кривой </w:t>
            </w:r>
            <w:r w:rsidRPr="00E26521">
              <w:rPr>
                <w:szCs w:val="22"/>
                <w:lang w:val="en-US"/>
              </w:rPr>
              <w:t>AS</w:t>
            </w:r>
            <w:r w:rsidRPr="00E26521">
              <w:rPr>
                <w:szCs w:val="22"/>
              </w:rPr>
              <w:t>.</w:t>
            </w:r>
          </w:p>
          <w:p w:rsidR="00213C6A" w:rsidRPr="00E26521" w:rsidRDefault="00213C6A" w:rsidP="00B2473C">
            <w:pPr>
              <w:rPr>
                <w:szCs w:val="22"/>
              </w:rPr>
            </w:pPr>
            <w:r w:rsidRPr="00E26521">
              <w:rPr>
                <w:szCs w:val="22"/>
              </w:rPr>
              <w:t xml:space="preserve">Общий вид кривой </w:t>
            </w:r>
            <w:r w:rsidRPr="00E26521">
              <w:rPr>
                <w:szCs w:val="22"/>
                <w:lang w:val="en-US"/>
              </w:rPr>
              <w:t>AS</w:t>
            </w:r>
            <w:r w:rsidRPr="00E26521">
              <w:rPr>
                <w:szCs w:val="22"/>
              </w:rPr>
              <w:t>:</w:t>
            </w:r>
          </w:p>
          <w:p w:rsidR="00213C6A" w:rsidRPr="00E26521" w:rsidRDefault="00213C6A" w:rsidP="00B2473C">
            <w:pPr>
              <w:rPr>
                <w:szCs w:val="22"/>
              </w:rPr>
            </w:pPr>
            <w:r w:rsidRPr="00E26521">
              <w:rPr>
                <w:szCs w:val="22"/>
              </w:rPr>
              <w:t xml:space="preserve"> [1-2] </w:t>
            </w:r>
            <w:r w:rsidRPr="00E26521">
              <w:rPr>
                <w:noProof/>
                <w:szCs w:val="12"/>
              </w:rPr>
              <w:sym w:font="Wingdings" w:char="F0E0"/>
            </w:r>
            <w:r w:rsidRPr="00E26521">
              <w:rPr>
                <w:szCs w:val="22"/>
              </w:rPr>
              <w:t xml:space="preserve"> </w:t>
            </w:r>
            <w:r w:rsidRPr="00E26521">
              <w:rPr>
                <w:szCs w:val="22"/>
                <w:lang w:val="en-US"/>
              </w:rPr>
              <w:t>SRAS</w:t>
            </w:r>
          </w:p>
          <w:p w:rsidR="00213C6A" w:rsidRPr="00E26521" w:rsidRDefault="00213C6A" w:rsidP="00B2473C">
            <w:pPr>
              <w:rPr>
                <w:szCs w:val="22"/>
              </w:rPr>
            </w:pPr>
            <w:r w:rsidRPr="00E26521">
              <w:rPr>
                <w:szCs w:val="22"/>
              </w:rPr>
              <w:t xml:space="preserve"> [3-4] </w:t>
            </w:r>
            <w:r w:rsidRPr="00E26521">
              <w:rPr>
                <w:noProof/>
                <w:szCs w:val="12"/>
              </w:rPr>
              <w:sym w:font="Wingdings" w:char="F0E0"/>
            </w:r>
            <w:r w:rsidRPr="00E26521">
              <w:rPr>
                <w:szCs w:val="22"/>
              </w:rPr>
              <w:t xml:space="preserve"> </w:t>
            </w:r>
            <w:r w:rsidRPr="00E26521">
              <w:rPr>
                <w:szCs w:val="22"/>
                <w:lang w:val="en-US"/>
              </w:rPr>
              <w:t>LRAS</w:t>
            </w:r>
          </w:p>
          <w:p w:rsidR="00213C6A" w:rsidRPr="00E26521" w:rsidRDefault="00213C6A" w:rsidP="00B2473C">
            <w:pPr>
              <w:rPr>
                <w:szCs w:val="22"/>
              </w:rPr>
            </w:pPr>
            <w:r w:rsidRPr="00E26521">
              <w:rPr>
                <w:szCs w:val="22"/>
              </w:rPr>
              <w:t xml:space="preserve"> [2-3] </w:t>
            </w:r>
            <w:r w:rsidRPr="00E26521">
              <w:rPr>
                <w:noProof/>
                <w:szCs w:val="12"/>
              </w:rPr>
              <w:sym w:font="Wingdings" w:char="F0E0"/>
            </w:r>
            <w:r w:rsidRPr="00E26521">
              <w:rPr>
                <w:szCs w:val="22"/>
              </w:rPr>
              <w:t xml:space="preserve"> переходный</w:t>
            </w:r>
          </w:p>
          <w:p w:rsidR="00213C6A" w:rsidRPr="00E26521" w:rsidRDefault="00213C6A" w:rsidP="00B2473C">
            <w:pPr>
              <w:rPr>
                <w:szCs w:val="22"/>
              </w:rPr>
            </w:pPr>
            <w:r w:rsidRPr="00E26521">
              <w:rPr>
                <w:szCs w:val="22"/>
              </w:rPr>
              <w:t xml:space="preserve"> (участок из неполной </w:t>
            </w:r>
          </w:p>
          <w:p w:rsidR="00213C6A" w:rsidRPr="00E26521" w:rsidRDefault="00213C6A" w:rsidP="00B2473C">
            <w:pPr>
              <w:rPr>
                <w:szCs w:val="22"/>
              </w:rPr>
            </w:pPr>
            <w:r w:rsidRPr="00E26521">
              <w:rPr>
                <w:szCs w:val="22"/>
              </w:rPr>
              <w:t xml:space="preserve">занятости в полную). </w:t>
            </w:r>
            <w:r w:rsidRPr="00E26521">
              <w:rPr>
                <w:noProof/>
                <w:szCs w:val="12"/>
              </w:rPr>
              <w:sym w:font="Wingdings" w:char="F0E0"/>
            </w:r>
            <w:r w:rsidRPr="00E26521">
              <w:rPr>
                <w:szCs w:val="22"/>
              </w:rPr>
              <w:t xml:space="preserve"> В этом случае происходит сокращение свободных р-сов, цены на них растут и растут цены на производств.продукцию.</w:t>
            </w:r>
          </w:p>
          <w:p w:rsidR="00213C6A" w:rsidRPr="00E26521" w:rsidRDefault="00213C6A" w:rsidP="00B2473C">
            <w:pPr>
              <w:rPr>
                <w:szCs w:val="22"/>
              </w:rPr>
            </w:pPr>
            <w:r w:rsidRPr="00E26521">
              <w:rPr>
                <w:szCs w:val="22"/>
              </w:rPr>
              <w:t>На переходные участки сущ-ет прямая завис-ть.</w:t>
            </w:r>
          </w:p>
          <w:p w:rsidR="00213C6A" w:rsidRPr="00E26521" w:rsidRDefault="00213C6A" w:rsidP="00B2473C">
            <w:pPr>
              <w:rPr>
                <w:szCs w:val="22"/>
              </w:rPr>
            </w:pPr>
            <w:r w:rsidRPr="00E26521">
              <w:rPr>
                <w:szCs w:val="22"/>
              </w:rPr>
              <w:t xml:space="preserve">На сдвиг прямой </w:t>
            </w:r>
            <w:r w:rsidRPr="00E26521">
              <w:rPr>
                <w:szCs w:val="22"/>
                <w:lang w:val="en-US"/>
              </w:rPr>
              <w:t>AS</w:t>
            </w:r>
            <w:r w:rsidRPr="00E26521">
              <w:rPr>
                <w:szCs w:val="22"/>
              </w:rPr>
              <w:t xml:space="preserve"> оказ-ет влияние неценовые факторы изм-ия в технологии, изм-ия в обществ.производит-ти труда, изм-ие уровня налогообложения и правительственных субсидий.</w:t>
            </w:r>
          </w:p>
          <w:p w:rsidR="00213C6A" w:rsidRPr="00E26521" w:rsidRDefault="00213C6A" w:rsidP="00B2473C">
            <w:pPr>
              <w:rPr>
                <w:szCs w:val="22"/>
              </w:rPr>
            </w:pPr>
            <w:r>
              <w:rPr>
                <w:noProof/>
              </w:rPr>
              <w:pict>
                <v:line id="_x0000_s1033" style="position:absolute;left:0;text-align:left;flip:y;z-index:251656192" from="5.9pt,3.25pt" to="5.9pt,29.8pt">
                  <v:stroke endarrow="block"/>
                </v:line>
              </w:pict>
            </w:r>
          </w:p>
          <w:p w:rsidR="00213C6A" w:rsidRPr="00E26521" w:rsidRDefault="00213C6A" w:rsidP="00B2473C">
            <w:pPr>
              <w:rPr>
                <w:szCs w:val="22"/>
              </w:rPr>
            </w:pPr>
          </w:p>
          <w:p w:rsidR="00213C6A" w:rsidRPr="00E26521" w:rsidRDefault="00213C6A" w:rsidP="00B2473C">
            <w:pPr>
              <w:rPr>
                <w:szCs w:val="22"/>
              </w:rPr>
            </w:pPr>
          </w:p>
          <w:p w:rsidR="00213C6A" w:rsidRPr="00E26521" w:rsidRDefault="00213C6A" w:rsidP="00B2473C">
            <w:pPr>
              <w:rPr>
                <w:szCs w:val="22"/>
              </w:rPr>
            </w:pPr>
          </w:p>
          <w:p w:rsidR="00213C6A" w:rsidRPr="00E26521" w:rsidRDefault="00213C6A" w:rsidP="00B2473C">
            <w:pPr>
              <w:rPr>
                <w:szCs w:val="22"/>
              </w:rPr>
            </w:pPr>
            <w:r>
              <w:rPr>
                <w:noProof/>
              </w:rPr>
              <w:pict>
                <v:line id="_x0000_s1034" style="position:absolute;left:0;text-align:left;z-index:251657216" from="8.1pt,2.2pt" to="35.05pt,2.2pt">
                  <v:stroke endarrow="block"/>
                </v:line>
              </w:pict>
            </w:r>
          </w:p>
          <w:p w:rsidR="00213C6A" w:rsidRPr="00E26521" w:rsidRDefault="00213C6A" w:rsidP="00B2473C">
            <w:pPr>
              <w:rPr>
                <w:szCs w:val="22"/>
              </w:rPr>
            </w:pPr>
          </w:p>
          <w:p w:rsidR="00213C6A" w:rsidRPr="00E26521" w:rsidRDefault="00213C6A" w:rsidP="00B2473C">
            <w:pPr>
              <w:rPr>
                <w:b/>
                <w:szCs w:val="22"/>
              </w:rPr>
            </w:pPr>
          </w:p>
          <w:p w:rsidR="00213C6A" w:rsidRPr="00E26521" w:rsidRDefault="00213C6A" w:rsidP="00B2473C">
            <w:pPr>
              <w:rPr>
                <w:b/>
                <w:szCs w:val="22"/>
              </w:rPr>
            </w:pPr>
          </w:p>
          <w:p w:rsidR="00213C6A" w:rsidRPr="00E26521" w:rsidRDefault="00213C6A" w:rsidP="00B2473C">
            <w:pPr>
              <w:rPr>
                <w:b/>
                <w:szCs w:val="22"/>
              </w:rPr>
            </w:pPr>
          </w:p>
          <w:p w:rsidR="00213C6A" w:rsidRPr="00E26521" w:rsidRDefault="00213C6A" w:rsidP="0037180A">
            <w:pPr>
              <w:ind w:firstLine="180"/>
              <w:rPr>
                <w:b/>
                <w:sz w:val="14"/>
                <w:szCs w:val="14"/>
              </w:rPr>
            </w:pPr>
          </w:p>
          <w:p w:rsidR="00213C6A" w:rsidRPr="00E26521" w:rsidRDefault="00213C6A" w:rsidP="0037180A">
            <w:pPr>
              <w:ind w:firstLine="180"/>
              <w:rPr>
                <w:b/>
                <w:sz w:val="14"/>
                <w:szCs w:val="14"/>
              </w:rPr>
            </w:pPr>
          </w:p>
          <w:p w:rsidR="00213C6A" w:rsidRPr="00E26521" w:rsidRDefault="00213C6A" w:rsidP="0037180A">
            <w:pPr>
              <w:ind w:firstLine="180"/>
              <w:rPr>
                <w:b/>
                <w:sz w:val="14"/>
                <w:szCs w:val="14"/>
              </w:rPr>
            </w:pPr>
          </w:p>
          <w:p w:rsidR="00213C6A" w:rsidRPr="00E26521" w:rsidRDefault="00213C6A" w:rsidP="00A8248E">
            <w:pPr>
              <w:rPr>
                <w:szCs w:val="12"/>
              </w:rPr>
            </w:pPr>
          </w:p>
        </w:tc>
        <w:tc>
          <w:tcPr>
            <w:tcW w:w="3191" w:type="dxa"/>
          </w:tcPr>
          <w:p w:rsidR="00213C6A" w:rsidRPr="00E26521" w:rsidRDefault="00213C6A" w:rsidP="00B2473C">
            <w:pPr>
              <w:rPr>
                <w:b/>
                <w:szCs w:val="12"/>
                <w:u w:val="single"/>
              </w:rPr>
            </w:pPr>
            <w:r w:rsidRPr="00E26521">
              <w:rPr>
                <w:b/>
                <w:szCs w:val="12"/>
                <w:u w:val="single"/>
              </w:rPr>
              <w:t>26. ЦБ и его функции.</w:t>
            </w:r>
          </w:p>
          <w:p w:rsidR="00213C6A" w:rsidRPr="00E26521" w:rsidRDefault="00213C6A" w:rsidP="0037180A">
            <w:pPr>
              <w:tabs>
                <w:tab w:val="left" w:pos="180"/>
              </w:tabs>
              <w:rPr>
                <w:sz w:val="14"/>
                <w:szCs w:val="14"/>
              </w:rPr>
            </w:pPr>
            <w:r w:rsidRPr="00E26521">
              <w:rPr>
                <w:sz w:val="14"/>
                <w:szCs w:val="14"/>
              </w:rPr>
              <w:t xml:space="preserve">Для ЦБ характерен ряд </w:t>
            </w:r>
            <w:r w:rsidRPr="00E26521">
              <w:rPr>
                <w:sz w:val="14"/>
                <w:szCs w:val="14"/>
                <w:u w:val="single"/>
              </w:rPr>
              <w:t>основных ф-ций</w:t>
            </w:r>
            <w:r w:rsidRPr="00E26521">
              <w:rPr>
                <w:sz w:val="14"/>
                <w:szCs w:val="14"/>
              </w:rPr>
              <w:t xml:space="preserve">: </w:t>
            </w:r>
            <w:r w:rsidRPr="00E26521">
              <w:rPr>
                <w:i/>
                <w:sz w:val="14"/>
                <w:szCs w:val="14"/>
                <w:u w:val="single"/>
              </w:rPr>
              <w:t>Эмиссионная ф-ция</w:t>
            </w:r>
            <w:r w:rsidRPr="00E26521">
              <w:rPr>
                <w:sz w:val="14"/>
                <w:szCs w:val="14"/>
              </w:rPr>
              <w:t xml:space="preserve"> – очень важ ф-ция банка. Хотя в соврем усл-ях наличные деньги менее важны, чем безнал-ые, банкнотная эмиссия ЦБ-ов сохраняет свое значение, т.к. нал.деньги необходимы для значит-ой части платежей. </w:t>
            </w:r>
            <w:r w:rsidRPr="00E26521">
              <w:rPr>
                <w:i/>
                <w:sz w:val="14"/>
                <w:szCs w:val="14"/>
                <w:u w:val="single"/>
              </w:rPr>
              <w:t>Ф-я аккумуляции и хранения кассовых резервов</w:t>
            </w:r>
            <w:r w:rsidRPr="00E26521">
              <w:rPr>
                <w:sz w:val="14"/>
                <w:szCs w:val="14"/>
              </w:rPr>
              <w:t xml:space="preserve"> для коммерч.банков заключ. в том, что каждый банк, являющийся членом нац-кредитной сис-мы, обязан хранить на резервном счете в ЦБ сумму в определенной пропорции к размеру его вкладов. Одновременно  ЦБ явл хранителем золотовалютных резервов страны. </w:t>
            </w:r>
            <w:r w:rsidRPr="00E26521">
              <w:rPr>
                <w:i/>
                <w:sz w:val="14"/>
                <w:szCs w:val="14"/>
                <w:u w:val="single"/>
              </w:rPr>
              <w:t>Кредитование коммерческих банков</w:t>
            </w:r>
            <w:r w:rsidRPr="00E26521">
              <w:rPr>
                <w:sz w:val="14"/>
                <w:szCs w:val="14"/>
              </w:rPr>
              <w:t xml:space="preserve">, </w:t>
            </w:r>
            <w:r w:rsidRPr="00E26521">
              <w:rPr>
                <w:i/>
                <w:sz w:val="14"/>
                <w:szCs w:val="14"/>
                <w:u w:val="single"/>
              </w:rPr>
              <w:t xml:space="preserve">Предоставление кредитов и выполнение расчетных операций для правительственных органов, </w:t>
            </w:r>
            <w:r w:rsidRPr="00E26521">
              <w:rPr>
                <w:sz w:val="14"/>
                <w:szCs w:val="14"/>
              </w:rPr>
              <w:t xml:space="preserve">осущ-ся это след образом: в госбюджетах аккумулируется до половины и больше ВВП стран. Эти ср-ва накапливаются на счетах в ЦБ и расходуются на них, поэтому ЦБ-ки ведут счета госучреждений, местных органов власти, аккумулируют на этих счетах ср-ва и проводят выплаты с них. Кроме того, они осуществляют операции с гос-ыми ценными бумагами, предоставляют гос-ву кредит в форме прямых краткосрочных и долгосрочных ссуд или покупки гос.облигаций. ЦБ также проводят по поручению правительственных органов операции с золотом и иностранной валютой. </w:t>
            </w:r>
            <w:r w:rsidRPr="00E26521">
              <w:rPr>
                <w:b/>
                <w:i/>
                <w:sz w:val="14"/>
                <w:szCs w:val="14"/>
                <w:u w:val="single"/>
              </w:rPr>
              <w:t>Функции коммерч банков</w:t>
            </w:r>
            <w:r w:rsidRPr="00E26521">
              <w:rPr>
                <w:sz w:val="14"/>
                <w:szCs w:val="14"/>
              </w:rPr>
              <w:t>- аккумулирование депозитов и ведение текущих счетов, предоставление кредитов предпринимателям.</w:t>
            </w:r>
          </w:p>
          <w:p w:rsidR="00213C6A" w:rsidRPr="00E26521" w:rsidRDefault="00213C6A" w:rsidP="00B2473C">
            <w:pPr>
              <w:rPr>
                <w:szCs w:val="12"/>
              </w:rPr>
            </w:pP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27.Потребление и сбережение. Факторы, влияющие на них.</w:t>
            </w:r>
          </w:p>
          <w:p w:rsidR="00213C6A" w:rsidRPr="00E26521" w:rsidRDefault="00213C6A" w:rsidP="00B2473C">
            <w:pPr>
              <w:rPr>
                <w:szCs w:val="22"/>
              </w:rPr>
            </w:pPr>
            <w:r w:rsidRPr="00E26521">
              <w:rPr>
                <w:b/>
                <w:szCs w:val="22"/>
                <w:u w:val="single"/>
              </w:rPr>
              <w:t xml:space="preserve">Потребление </w:t>
            </w:r>
            <w:r w:rsidRPr="00E26521">
              <w:rPr>
                <w:szCs w:val="22"/>
              </w:rPr>
              <w:t xml:space="preserve">– расходы населения на приобретение матер. благ и услуг. – </w:t>
            </w:r>
            <w:r w:rsidRPr="00E26521">
              <w:rPr>
                <w:b/>
                <w:i/>
                <w:szCs w:val="22"/>
              </w:rPr>
              <w:t>С</w:t>
            </w:r>
            <w:r w:rsidRPr="00E26521">
              <w:rPr>
                <w:szCs w:val="22"/>
              </w:rPr>
              <w:t xml:space="preserve">. </w:t>
            </w:r>
            <w:r w:rsidRPr="00E26521">
              <w:rPr>
                <w:b/>
                <w:szCs w:val="22"/>
                <w:u w:val="single"/>
              </w:rPr>
              <w:t xml:space="preserve">Сбережение </w:t>
            </w:r>
            <w:r w:rsidRPr="00E26521">
              <w:rPr>
                <w:szCs w:val="22"/>
              </w:rPr>
              <w:t xml:space="preserve">– часть личного дохода за вычетом расходов на личное потребление. – </w:t>
            </w:r>
            <w:r w:rsidRPr="00E26521">
              <w:rPr>
                <w:b/>
                <w:i/>
                <w:szCs w:val="22"/>
                <w:lang w:val="en-US"/>
              </w:rPr>
              <w:t>S</w:t>
            </w:r>
            <w:r w:rsidRPr="00E26521">
              <w:rPr>
                <w:szCs w:val="22"/>
              </w:rPr>
              <w:t>.</w:t>
            </w:r>
          </w:p>
          <w:p w:rsidR="00213C6A" w:rsidRPr="00E26521" w:rsidRDefault="00213C6A" w:rsidP="00B2473C">
            <w:pPr>
              <w:rPr>
                <w:szCs w:val="22"/>
              </w:rPr>
            </w:pPr>
            <w:r w:rsidRPr="00E26521">
              <w:rPr>
                <w:b/>
                <w:i/>
                <w:szCs w:val="22"/>
                <w:lang w:val="en-US"/>
              </w:rPr>
              <w:t>Y</w:t>
            </w:r>
            <w:r w:rsidRPr="00E26521">
              <w:rPr>
                <w:b/>
                <w:i/>
                <w:szCs w:val="22"/>
              </w:rPr>
              <w:t xml:space="preserve"> = </w:t>
            </w:r>
            <w:r w:rsidRPr="00E26521">
              <w:rPr>
                <w:b/>
                <w:i/>
                <w:szCs w:val="22"/>
                <w:lang w:val="en-US"/>
              </w:rPr>
              <w:t>C</w:t>
            </w:r>
            <w:r w:rsidRPr="00E26521">
              <w:rPr>
                <w:b/>
                <w:i/>
                <w:szCs w:val="22"/>
              </w:rPr>
              <w:t xml:space="preserve"> + </w:t>
            </w:r>
            <w:r w:rsidRPr="00E26521">
              <w:rPr>
                <w:b/>
                <w:i/>
                <w:szCs w:val="22"/>
                <w:lang w:val="en-US"/>
              </w:rPr>
              <w:t>S</w:t>
            </w:r>
            <w:r w:rsidRPr="00E26521">
              <w:rPr>
                <w:szCs w:val="22"/>
              </w:rPr>
              <w:t xml:space="preserve">, где </w:t>
            </w:r>
            <w:r w:rsidRPr="00E26521">
              <w:rPr>
                <w:szCs w:val="22"/>
                <w:lang w:val="en-US"/>
              </w:rPr>
              <w:t>Y</w:t>
            </w:r>
            <w:r w:rsidRPr="00E26521">
              <w:rPr>
                <w:szCs w:val="22"/>
              </w:rPr>
              <w:t xml:space="preserve"> – доход.</w:t>
            </w:r>
          </w:p>
          <w:p w:rsidR="00213C6A" w:rsidRPr="00E26521" w:rsidRDefault="00213C6A" w:rsidP="00B2473C">
            <w:pPr>
              <w:rPr>
                <w:szCs w:val="22"/>
              </w:rPr>
            </w:pPr>
            <w:r w:rsidRPr="00E26521">
              <w:rPr>
                <w:szCs w:val="22"/>
              </w:rPr>
              <w:t xml:space="preserve">И потребление и сбережение </w:t>
            </w:r>
            <w:r w:rsidRPr="00E26521">
              <w:rPr>
                <w:szCs w:val="22"/>
                <w:u w:val="single"/>
              </w:rPr>
              <w:t xml:space="preserve">зависят от </w:t>
            </w:r>
            <w:r w:rsidRPr="00E26521">
              <w:rPr>
                <w:szCs w:val="22"/>
              </w:rPr>
              <w:t xml:space="preserve">величины располагаемого дохода, поэтому рассмативают </w:t>
            </w:r>
            <w:r w:rsidRPr="00E26521">
              <w:rPr>
                <w:i/>
                <w:szCs w:val="22"/>
              </w:rPr>
              <w:t>ф-цию потребления</w:t>
            </w:r>
            <w:r w:rsidRPr="00E26521">
              <w:rPr>
                <w:szCs w:val="22"/>
              </w:rPr>
              <w:t xml:space="preserve"> и </w:t>
            </w:r>
            <w:r w:rsidRPr="00E26521">
              <w:rPr>
                <w:i/>
                <w:szCs w:val="22"/>
              </w:rPr>
              <w:t>ф-цию сбережения</w:t>
            </w:r>
            <w:r w:rsidRPr="00E26521">
              <w:rPr>
                <w:szCs w:val="22"/>
              </w:rPr>
              <w:t xml:space="preserve"> (прямые завис-ти):</w:t>
            </w:r>
          </w:p>
          <w:p w:rsidR="00213C6A" w:rsidRPr="00E26521" w:rsidRDefault="00213C6A" w:rsidP="00B2473C">
            <w:pPr>
              <w:rPr>
                <w:szCs w:val="22"/>
              </w:rPr>
            </w:pPr>
            <w:r w:rsidRPr="00E26521">
              <w:rPr>
                <w:szCs w:val="22"/>
              </w:rPr>
              <w:t xml:space="preserve">Для полного подр. описания ф-ции потребления и сбережения вводятся </w:t>
            </w:r>
            <w:r w:rsidRPr="00E26521">
              <w:rPr>
                <w:szCs w:val="22"/>
                <w:u w:val="single"/>
              </w:rPr>
              <w:t>показ-ли</w:t>
            </w:r>
            <w:r w:rsidRPr="00E26521">
              <w:rPr>
                <w:szCs w:val="22"/>
              </w:rPr>
              <w:t>:</w:t>
            </w:r>
          </w:p>
          <w:p w:rsidR="00213C6A" w:rsidRPr="00E26521" w:rsidRDefault="00213C6A" w:rsidP="00B2473C">
            <w:pPr>
              <w:rPr>
                <w:szCs w:val="22"/>
              </w:rPr>
            </w:pPr>
            <w:r w:rsidRPr="00E26521">
              <w:rPr>
                <w:b/>
                <w:i/>
                <w:szCs w:val="22"/>
                <w:lang w:val="en-US"/>
              </w:rPr>
              <w:t>APC</w:t>
            </w:r>
            <w:r w:rsidRPr="00E26521">
              <w:rPr>
                <w:b/>
                <w:i/>
                <w:szCs w:val="22"/>
              </w:rPr>
              <w:t xml:space="preserve"> = </w:t>
            </w:r>
            <w:r w:rsidRPr="00E26521">
              <w:rPr>
                <w:b/>
                <w:i/>
                <w:szCs w:val="22"/>
                <w:lang w:val="en-US"/>
              </w:rPr>
              <w:t>C</w:t>
            </w:r>
            <w:r w:rsidRPr="00E26521">
              <w:rPr>
                <w:b/>
                <w:i/>
                <w:szCs w:val="22"/>
              </w:rPr>
              <w:t>/</w:t>
            </w:r>
            <w:r w:rsidRPr="00E26521">
              <w:rPr>
                <w:b/>
                <w:i/>
                <w:szCs w:val="22"/>
                <w:lang w:val="en-US"/>
              </w:rPr>
              <w:t>Y</w:t>
            </w:r>
            <w:r w:rsidRPr="00E26521">
              <w:rPr>
                <w:szCs w:val="22"/>
              </w:rPr>
              <w:t xml:space="preserve"> – средняя склонность к потреблению – уровень потребления в расчете на ед. располагаемого дохода, доля располагаемого дохода ср.значения для потребления.</w:t>
            </w:r>
          </w:p>
          <w:p w:rsidR="00213C6A" w:rsidRPr="00E26521" w:rsidRDefault="00213C6A" w:rsidP="00B2473C">
            <w:pPr>
              <w:rPr>
                <w:szCs w:val="22"/>
              </w:rPr>
            </w:pPr>
            <w:r w:rsidRPr="00E26521">
              <w:rPr>
                <w:b/>
                <w:i/>
                <w:szCs w:val="22"/>
                <w:lang w:val="en-US"/>
              </w:rPr>
              <w:t>APS</w:t>
            </w:r>
            <w:r w:rsidRPr="00E26521">
              <w:rPr>
                <w:b/>
                <w:i/>
                <w:szCs w:val="22"/>
              </w:rPr>
              <w:t xml:space="preserve"> = </w:t>
            </w:r>
            <w:r w:rsidRPr="00E26521">
              <w:rPr>
                <w:b/>
                <w:i/>
                <w:szCs w:val="22"/>
                <w:lang w:val="en-US"/>
              </w:rPr>
              <w:t>S</w:t>
            </w:r>
            <w:r w:rsidRPr="00E26521">
              <w:rPr>
                <w:b/>
                <w:i/>
                <w:szCs w:val="22"/>
              </w:rPr>
              <w:t>/</w:t>
            </w:r>
            <w:r w:rsidRPr="00E26521">
              <w:rPr>
                <w:b/>
                <w:i/>
                <w:szCs w:val="22"/>
                <w:lang w:val="en-US"/>
              </w:rPr>
              <w:t>Y</w:t>
            </w:r>
            <w:r w:rsidRPr="00E26521">
              <w:rPr>
                <w:szCs w:val="22"/>
              </w:rPr>
              <w:t xml:space="preserve"> – средняя склонность к сбережению – объем сбережений на еденицу располаг-ого дохода, доля располаг-ого дохода, к-ая исп-ется для сбережения.</w:t>
            </w:r>
          </w:p>
          <w:p w:rsidR="00213C6A" w:rsidRPr="00E26521" w:rsidRDefault="00213C6A" w:rsidP="00B2473C">
            <w:pPr>
              <w:rPr>
                <w:szCs w:val="22"/>
              </w:rPr>
            </w:pPr>
            <w:r w:rsidRPr="00E26521">
              <w:rPr>
                <w:b/>
                <w:i/>
                <w:szCs w:val="22"/>
                <w:lang w:val="en-US"/>
              </w:rPr>
              <w:t>MPC</w:t>
            </w:r>
            <w:r w:rsidRPr="00E26521">
              <w:rPr>
                <w:b/>
                <w:i/>
                <w:szCs w:val="22"/>
              </w:rPr>
              <w:t xml:space="preserve"> = </w:t>
            </w:r>
            <w:r w:rsidRPr="00E26521">
              <w:rPr>
                <w:b/>
                <w:i/>
                <w:szCs w:val="12"/>
                <w:lang w:val="en-US"/>
              </w:rPr>
              <w:sym w:font="Symbol" w:char="F0D9"/>
            </w:r>
            <w:r w:rsidRPr="00E26521">
              <w:rPr>
                <w:b/>
                <w:i/>
                <w:szCs w:val="22"/>
                <w:lang w:val="en-US"/>
              </w:rPr>
              <w:t>S</w:t>
            </w:r>
            <w:r w:rsidRPr="00E26521">
              <w:rPr>
                <w:b/>
                <w:i/>
                <w:szCs w:val="22"/>
              </w:rPr>
              <w:t xml:space="preserve"> / </w:t>
            </w:r>
            <w:r w:rsidRPr="00E26521">
              <w:rPr>
                <w:b/>
                <w:i/>
                <w:szCs w:val="12"/>
                <w:lang w:val="en-US"/>
              </w:rPr>
              <w:sym w:font="Symbol" w:char="F0D9"/>
            </w:r>
            <w:r w:rsidRPr="00E26521">
              <w:rPr>
                <w:b/>
                <w:i/>
                <w:szCs w:val="22"/>
                <w:lang w:val="en-US"/>
              </w:rPr>
              <w:t>Y</w:t>
            </w:r>
            <w:r w:rsidRPr="00E26521">
              <w:rPr>
                <w:szCs w:val="22"/>
              </w:rPr>
              <w:t xml:space="preserve"> – предельная склонность к потреблению – прирост потребления на дополнит-ую ед-цу располаг-ого дохода, показ-ет на ск-ко изм-ит потребление при изм-ии располаг-ого дохода на ед-цу.</w:t>
            </w:r>
          </w:p>
          <w:p w:rsidR="00213C6A" w:rsidRPr="00E26521" w:rsidRDefault="00213C6A" w:rsidP="00B2473C">
            <w:pPr>
              <w:rPr>
                <w:szCs w:val="22"/>
              </w:rPr>
            </w:pPr>
            <w:r w:rsidRPr="00E26521">
              <w:rPr>
                <w:b/>
                <w:i/>
                <w:szCs w:val="22"/>
                <w:lang w:val="en-US"/>
              </w:rPr>
              <w:t>MPS</w:t>
            </w:r>
            <w:r w:rsidRPr="00E26521">
              <w:rPr>
                <w:b/>
                <w:i/>
                <w:szCs w:val="22"/>
              </w:rPr>
              <w:t xml:space="preserve"> = </w:t>
            </w:r>
            <w:r w:rsidRPr="00E26521">
              <w:rPr>
                <w:b/>
                <w:i/>
                <w:szCs w:val="12"/>
                <w:lang w:val="en-US"/>
              </w:rPr>
              <w:sym w:font="Symbol" w:char="F0D9"/>
            </w:r>
            <w:r w:rsidRPr="00E26521">
              <w:rPr>
                <w:b/>
                <w:i/>
                <w:szCs w:val="22"/>
                <w:lang w:val="en-US"/>
              </w:rPr>
              <w:t>S</w:t>
            </w:r>
            <w:r w:rsidRPr="00E26521">
              <w:rPr>
                <w:b/>
                <w:i/>
                <w:szCs w:val="22"/>
              </w:rPr>
              <w:t xml:space="preserve"> / </w:t>
            </w:r>
            <w:r w:rsidRPr="00E26521">
              <w:rPr>
                <w:b/>
                <w:i/>
                <w:szCs w:val="12"/>
                <w:lang w:val="en-US"/>
              </w:rPr>
              <w:sym w:font="Symbol" w:char="F0D9"/>
            </w:r>
            <w:r w:rsidRPr="00E26521">
              <w:rPr>
                <w:b/>
                <w:i/>
                <w:szCs w:val="22"/>
                <w:lang w:val="en-US"/>
              </w:rPr>
              <w:t>Y</w:t>
            </w:r>
            <w:r w:rsidRPr="00E26521">
              <w:rPr>
                <w:szCs w:val="22"/>
              </w:rPr>
              <w:t xml:space="preserve"> – предельная склонность к сбережению – прирост сбережения в расчете на дополнит-ую ед-цу располаг-ого дохода показ-ет изм-ие сбережения при изм-ии дохода на ед-цу.</w:t>
            </w:r>
          </w:p>
          <w:p w:rsidR="00213C6A" w:rsidRPr="00E26521" w:rsidRDefault="00213C6A" w:rsidP="00B2473C">
            <w:pPr>
              <w:rPr>
                <w:szCs w:val="22"/>
              </w:rPr>
            </w:pPr>
            <w:r w:rsidRPr="00E26521">
              <w:rPr>
                <w:b/>
                <w:i/>
                <w:szCs w:val="22"/>
                <w:lang w:val="en-US"/>
              </w:rPr>
              <w:t>MPC</w:t>
            </w:r>
            <w:r w:rsidRPr="00E26521">
              <w:rPr>
                <w:b/>
                <w:i/>
                <w:szCs w:val="22"/>
              </w:rPr>
              <w:t xml:space="preserve"> + </w:t>
            </w:r>
            <w:r w:rsidRPr="00E26521">
              <w:rPr>
                <w:b/>
                <w:i/>
                <w:szCs w:val="22"/>
                <w:lang w:val="en-US"/>
              </w:rPr>
              <w:t>MPS</w:t>
            </w:r>
            <w:r w:rsidRPr="00E26521">
              <w:rPr>
                <w:b/>
                <w:i/>
                <w:szCs w:val="22"/>
              </w:rPr>
              <w:t xml:space="preserve"> = 1</w:t>
            </w:r>
            <w:r w:rsidRPr="00E26521">
              <w:rPr>
                <w:szCs w:val="22"/>
              </w:rPr>
              <w:t>.</w:t>
            </w:r>
          </w:p>
          <w:p w:rsidR="00213C6A" w:rsidRPr="00E26521" w:rsidRDefault="00213C6A" w:rsidP="00B2473C">
            <w:pPr>
              <w:rPr>
                <w:szCs w:val="22"/>
              </w:rPr>
            </w:pPr>
            <w:r w:rsidRPr="00E26521">
              <w:rPr>
                <w:szCs w:val="22"/>
              </w:rPr>
              <w:t xml:space="preserve">На величину и соотн-ние м/д потреблением и сбережением </w:t>
            </w:r>
            <w:r w:rsidRPr="00E26521">
              <w:rPr>
                <w:szCs w:val="22"/>
                <w:u w:val="single"/>
              </w:rPr>
              <w:t>оказ-ют влияние след. факторы</w:t>
            </w:r>
            <w:r w:rsidRPr="00E26521">
              <w:rPr>
                <w:szCs w:val="22"/>
              </w:rPr>
              <w:t>: 1.Располагаемый доход, 2. Накопление богатства, 3. Уровень налогооблажения, 4. Уровень цен. 5. Потребительское ожидание, 6. Потребительская задолженность, 7. Структура населения.</w:t>
            </w:r>
          </w:p>
        </w:tc>
        <w:tc>
          <w:tcPr>
            <w:tcW w:w="3190" w:type="dxa"/>
          </w:tcPr>
          <w:p w:rsidR="00213C6A" w:rsidRPr="00E26521" w:rsidRDefault="00213C6A" w:rsidP="0037180A">
            <w:pPr>
              <w:jc w:val="left"/>
              <w:rPr>
                <w:b/>
                <w:szCs w:val="12"/>
                <w:u w:val="single"/>
              </w:rPr>
            </w:pPr>
            <w:r w:rsidRPr="00E26521">
              <w:rPr>
                <w:b/>
                <w:szCs w:val="12"/>
                <w:u w:val="single"/>
              </w:rPr>
              <w:t>28. Фискальная политика гос., механизм и инструменты её реализации.</w:t>
            </w:r>
          </w:p>
          <w:p w:rsidR="00213C6A" w:rsidRPr="00E26521" w:rsidRDefault="00213C6A" w:rsidP="004A1DCD">
            <w:pPr>
              <w:rPr>
                <w:szCs w:val="22"/>
              </w:rPr>
            </w:pPr>
            <w:r w:rsidRPr="00E26521">
              <w:rPr>
                <w:b/>
                <w:szCs w:val="22"/>
                <w:u w:val="single"/>
              </w:rPr>
              <w:t>Фискальная (бюджетно-налоговая) пол-ка</w:t>
            </w:r>
            <w:r w:rsidRPr="00E26521">
              <w:rPr>
                <w:szCs w:val="22"/>
              </w:rPr>
              <w:t xml:space="preserve"> – система регулирования эк-ки, посредством изм-ия гос.расходов и налогов. Она проводится с целью стимулирования эк.роста.</w:t>
            </w:r>
          </w:p>
          <w:p w:rsidR="00213C6A" w:rsidRPr="00E26521" w:rsidRDefault="00213C6A" w:rsidP="004A1DCD">
            <w:pPr>
              <w:rPr>
                <w:szCs w:val="22"/>
              </w:rPr>
            </w:pPr>
            <w:r w:rsidRPr="00E26521">
              <w:rPr>
                <w:szCs w:val="22"/>
                <w:u w:val="single"/>
              </w:rPr>
              <w:t>Влияние инструментов фиск.пол-ки на изм-ие ВВП</w:t>
            </w:r>
            <w:r w:rsidRPr="00E26521">
              <w:rPr>
                <w:szCs w:val="22"/>
              </w:rPr>
              <w:t>:</w:t>
            </w:r>
          </w:p>
          <w:p w:rsidR="00213C6A" w:rsidRPr="00E26521" w:rsidRDefault="00213C6A" w:rsidP="004A1DCD">
            <w:pPr>
              <w:rPr>
                <w:szCs w:val="22"/>
              </w:rPr>
            </w:pPr>
            <w:r w:rsidRPr="00E26521">
              <w:rPr>
                <w:szCs w:val="22"/>
              </w:rPr>
              <w:t xml:space="preserve">рост гос.расходов </w:t>
            </w:r>
            <w:r w:rsidRPr="00E26521">
              <w:rPr>
                <w:i/>
                <w:szCs w:val="22"/>
                <w:lang w:val="en-US"/>
              </w:rPr>
              <w:t>G</w:t>
            </w:r>
            <w:r w:rsidRPr="00E26521">
              <w:rPr>
                <w:szCs w:val="22"/>
              </w:rPr>
              <w:t xml:space="preserve"> также как и рост </w:t>
            </w:r>
            <w:r w:rsidRPr="00E26521">
              <w:rPr>
                <w:i/>
                <w:szCs w:val="22"/>
                <w:lang w:val="en-US"/>
              </w:rPr>
              <w:t>I</w:t>
            </w:r>
            <w:r w:rsidRPr="00E26521">
              <w:rPr>
                <w:szCs w:val="22"/>
              </w:rPr>
              <w:t xml:space="preserve"> ведет к росту ВВП, при этом возникает эффект мультипликатора, т.к. прирост ВВП &gt; прироста гос.расходов, т.е</w:t>
            </w:r>
            <w:r w:rsidRPr="00E26521">
              <w:rPr>
                <w:b/>
                <w:i/>
                <w:szCs w:val="22"/>
              </w:rPr>
              <w:t xml:space="preserve">.  </w:t>
            </w:r>
            <w:r w:rsidRPr="00E26521">
              <w:rPr>
                <w:b/>
                <w:i/>
                <w:szCs w:val="12"/>
                <w:lang w:val="en-US"/>
              </w:rPr>
              <w:sym w:font="Symbol" w:char="F0D9"/>
            </w:r>
            <w:r w:rsidRPr="00E26521">
              <w:rPr>
                <w:b/>
                <w:i/>
                <w:szCs w:val="22"/>
                <w:lang w:val="en-US"/>
              </w:rPr>
              <w:t>Y</w:t>
            </w:r>
            <w:r w:rsidRPr="00E26521">
              <w:rPr>
                <w:b/>
                <w:i/>
                <w:szCs w:val="22"/>
              </w:rPr>
              <w:t xml:space="preserve">  &gt; </w:t>
            </w:r>
            <w:r w:rsidRPr="00E26521">
              <w:rPr>
                <w:b/>
                <w:i/>
                <w:szCs w:val="12"/>
                <w:lang w:val="en-US"/>
              </w:rPr>
              <w:sym w:font="Symbol" w:char="F0D9"/>
            </w:r>
            <w:r w:rsidRPr="00E26521">
              <w:rPr>
                <w:b/>
                <w:i/>
                <w:szCs w:val="22"/>
                <w:lang w:val="en-US"/>
              </w:rPr>
              <w:t>G</w:t>
            </w:r>
          </w:p>
          <w:p w:rsidR="00213C6A" w:rsidRPr="00E26521" w:rsidRDefault="00213C6A" w:rsidP="004A1DCD">
            <w:pPr>
              <w:rPr>
                <w:szCs w:val="22"/>
              </w:rPr>
            </w:pPr>
            <w:r w:rsidRPr="00E26521">
              <w:rPr>
                <w:szCs w:val="22"/>
              </w:rPr>
              <w:t xml:space="preserve">При этом рост правит-ых расходов не должен финансироваться за счет увеличения налогов. Т.е. рост </w:t>
            </w:r>
            <w:r w:rsidRPr="00E26521">
              <w:rPr>
                <w:i/>
                <w:szCs w:val="22"/>
                <w:lang w:val="en-US"/>
              </w:rPr>
              <w:t>G</w:t>
            </w:r>
            <w:r w:rsidRPr="00E26521">
              <w:rPr>
                <w:szCs w:val="22"/>
              </w:rPr>
              <w:t xml:space="preserve"> д/сопровождаться бюджетным дефицитом.</w:t>
            </w:r>
          </w:p>
          <w:p w:rsidR="00213C6A" w:rsidRPr="00E26521" w:rsidRDefault="00213C6A" w:rsidP="004A1DCD">
            <w:pPr>
              <w:rPr>
                <w:szCs w:val="22"/>
              </w:rPr>
            </w:pPr>
            <w:r w:rsidRPr="00E26521">
              <w:rPr>
                <w:szCs w:val="22"/>
              </w:rPr>
              <w:t xml:space="preserve">Рост налогов имеет обратный эффект и ведет к сокращению ВВП. </w:t>
            </w:r>
            <w:r w:rsidRPr="00E26521">
              <w:rPr>
                <w:noProof/>
                <w:szCs w:val="12"/>
              </w:rPr>
              <w:sym w:font="Wingdings" w:char="F0E0"/>
            </w:r>
            <w:r w:rsidRPr="00E26521">
              <w:rPr>
                <w:szCs w:val="22"/>
              </w:rPr>
              <w:t xml:space="preserve"> Возникает </w:t>
            </w:r>
            <w:r w:rsidRPr="00E26521">
              <w:rPr>
                <w:i/>
                <w:szCs w:val="22"/>
              </w:rPr>
              <w:t>эффект налогового мультипликатора</w:t>
            </w:r>
            <w:r w:rsidRPr="00E26521">
              <w:rPr>
                <w:szCs w:val="22"/>
              </w:rPr>
              <w:t>, смысл к-ого состоит в том, что:</w:t>
            </w:r>
          </w:p>
          <w:p w:rsidR="00213C6A" w:rsidRPr="00E26521" w:rsidRDefault="00213C6A" w:rsidP="004A1DCD">
            <w:pPr>
              <w:rPr>
                <w:szCs w:val="22"/>
              </w:rPr>
            </w:pPr>
            <w:r w:rsidRPr="00E26521">
              <w:rPr>
                <w:szCs w:val="22"/>
              </w:rPr>
              <w:t>а) налогобложение вызывает сокращение располагаемого дохода на величину налога.</w:t>
            </w:r>
          </w:p>
          <w:p w:rsidR="00213C6A" w:rsidRPr="00E26521" w:rsidRDefault="00213C6A" w:rsidP="004A1DCD">
            <w:pPr>
              <w:rPr>
                <w:szCs w:val="22"/>
              </w:rPr>
            </w:pPr>
            <w:r w:rsidRPr="00E26521">
              <w:rPr>
                <w:szCs w:val="22"/>
              </w:rPr>
              <w:t xml:space="preserve">б) это сокращение ведет к снижению объемов потребления и сбережения при каждом уровне </w:t>
            </w:r>
            <w:r w:rsidRPr="00E26521">
              <w:rPr>
                <w:i/>
                <w:szCs w:val="22"/>
                <w:lang w:val="en-US"/>
              </w:rPr>
              <w:t>Y</w:t>
            </w:r>
            <w:r w:rsidRPr="00E26521">
              <w:rPr>
                <w:szCs w:val="22"/>
              </w:rPr>
              <w:t xml:space="preserve">. Размер сокращения </w:t>
            </w:r>
            <w:r w:rsidRPr="00E26521">
              <w:rPr>
                <w:i/>
                <w:szCs w:val="22"/>
              </w:rPr>
              <w:t>С</w:t>
            </w:r>
            <w:r w:rsidRPr="00E26521">
              <w:rPr>
                <w:szCs w:val="22"/>
              </w:rPr>
              <w:t xml:space="preserve"> и </w:t>
            </w:r>
            <w:r w:rsidRPr="00E26521">
              <w:rPr>
                <w:i/>
                <w:szCs w:val="22"/>
                <w:lang w:val="en-US"/>
              </w:rPr>
              <w:t>S</w:t>
            </w:r>
            <w:r w:rsidRPr="00E26521">
              <w:rPr>
                <w:szCs w:val="22"/>
              </w:rPr>
              <w:t xml:space="preserve"> опр-ется показ-лями предельной склонности к потреблению и предельной склонности к сбережению:  </w:t>
            </w:r>
            <w:r w:rsidRPr="00E26521">
              <w:rPr>
                <w:i/>
                <w:szCs w:val="22"/>
                <w:lang w:val="en-US"/>
              </w:rPr>
              <w:t>MPC</w:t>
            </w:r>
            <w:r w:rsidRPr="00E26521">
              <w:rPr>
                <w:i/>
                <w:szCs w:val="22"/>
              </w:rPr>
              <w:t xml:space="preserve"> и </w:t>
            </w:r>
            <w:r w:rsidRPr="00E26521">
              <w:rPr>
                <w:i/>
                <w:szCs w:val="22"/>
                <w:lang w:val="en-US"/>
              </w:rPr>
              <w:t>MPS</w:t>
            </w:r>
            <w:r w:rsidRPr="00E26521">
              <w:rPr>
                <w:szCs w:val="22"/>
              </w:rPr>
              <w:t xml:space="preserve">.    </w:t>
            </w:r>
            <w:r w:rsidRPr="00E26521">
              <w:rPr>
                <w:b/>
                <w:i/>
                <w:szCs w:val="12"/>
                <w:lang w:val="en-US"/>
              </w:rPr>
              <w:sym w:font="Symbol" w:char="F0D9"/>
            </w:r>
            <w:r w:rsidRPr="00E26521">
              <w:rPr>
                <w:b/>
                <w:i/>
                <w:szCs w:val="22"/>
                <w:lang w:val="en-US"/>
              </w:rPr>
              <w:t>C</w:t>
            </w:r>
            <w:r w:rsidRPr="00E26521">
              <w:rPr>
                <w:b/>
                <w:i/>
                <w:szCs w:val="22"/>
              </w:rPr>
              <w:t xml:space="preserve"> = </w:t>
            </w:r>
            <w:r w:rsidRPr="00E26521">
              <w:rPr>
                <w:b/>
                <w:i/>
                <w:szCs w:val="12"/>
                <w:lang w:val="en-US"/>
              </w:rPr>
              <w:sym w:font="Symbol" w:char="F0D9"/>
            </w:r>
            <w:r w:rsidRPr="00E26521">
              <w:rPr>
                <w:b/>
                <w:i/>
                <w:szCs w:val="22"/>
                <w:lang w:val="en-US"/>
              </w:rPr>
              <w:t>T</w:t>
            </w:r>
            <w:r w:rsidRPr="00E26521">
              <w:rPr>
                <w:b/>
                <w:i/>
                <w:szCs w:val="22"/>
              </w:rPr>
              <w:t>*</w:t>
            </w:r>
            <w:r w:rsidRPr="00E26521">
              <w:rPr>
                <w:b/>
                <w:i/>
                <w:szCs w:val="22"/>
                <w:lang w:val="en-US"/>
              </w:rPr>
              <w:t>MPC</w:t>
            </w:r>
          </w:p>
          <w:p w:rsidR="00213C6A" w:rsidRPr="00E26521" w:rsidRDefault="00213C6A" w:rsidP="004A1DCD">
            <w:pPr>
              <w:rPr>
                <w:szCs w:val="22"/>
              </w:rPr>
            </w:pPr>
            <w:r w:rsidRPr="00E26521">
              <w:rPr>
                <w:szCs w:val="22"/>
              </w:rPr>
              <w:t xml:space="preserve">Т.о. величина налогового мультипликатора опр-ется:  </w:t>
            </w:r>
            <w:r w:rsidRPr="00E26521">
              <w:rPr>
                <w:b/>
                <w:i/>
                <w:szCs w:val="22"/>
              </w:rPr>
              <w:t>М</w:t>
            </w:r>
            <w:r w:rsidRPr="00E26521">
              <w:rPr>
                <w:b/>
                <w:i/>
                <w:szCs w:val="22"/>
                <w:vertAlign w:val="subscript"/>
              </w:rPr>
              <w:t>Т</w:t>
            </w:r>
            <w:r w:rsidRPr="00E26521">
              <w:rPr>
                <w:b/>
                <w:i/>
                <w:szCs w:val="22"/>
              </w:rPr>
              <w:t xml:space="preserve"> = </w:t>
            </w:r>
            <w:r w:rsidRPr="00E26521">
              <w:rPr>
                <w:b/>
                <w:i/>
                <w:szCs w:val="12"/>
                <w:lang w:val="en-US"/>
              </w:rPr>
              <w:sym w:font="Symbol" w:char="F0D9"/>
            </w:r>
            <w:r w:rsidRPr="00E26521">
              <w:rPr>
                <w:b/>
                <w:i/>
                <w:szCs w:val="22"/>
                <w:lang w:val="en-US"/>
              </w:rPr>
              <w:t>Y</w:t>
            </w:r>
            <w:r w:rsidRPr="00E26521">
              <w:rPr>
                <w:b/>
                <w:i/>
                <w:szCs w:val="22"/>
              </w:rPr>
              <w:t xml:space="preserve"> / </w:t>
            </w:r>
            <w:r w:rsidRPr="00E26521">
              <w:rPr>
                <w:b/>
                <w:i/>
                <w:szCs w:val="12"/>
                <w:lang w:val="en-US"/>
              </w:rPr>
              <w:sym w:font="Symbol" w:char="F0D9"/>
            </w:r>
            <w:r w:rsidRPr="00E26521">
              <w:rPr>
                <w:b/>
                <w:i/>
                <w:szCs w:val="22"/>
                <w:lang w:val="en-US"/>
              </w:rPr>
              <w:t>C</w:t>
            </w:r>
            <w:r w:rsidRPr="00E26521">
              <w:rPr>
                <w:b/>
                <w:i/>
                <w:szCs w:val="22"/>
              </w:rPr>
              <w:t xml:space="preserve"> = </w:t>
            </w:r>
            <w:r w:rsidRPr="00E26521">
              <w:rPr>
                <w:b/>
                <w:i/>
                <w:szCs w:val="12"/>
                <w:lang w:val="en-US"/>
              </w:rPr>
              <w:sym w:font="Symbol" w:char="F0D9"/>
            </w:r>
            <w:r w:rsidRPr="00E26521">
              <w:rPr>
                <w:b/>
                <w:i/>
                <w:szCs w:val="22"/>
                <w:lang w:val="en-US"/>
              </w:rPr>
              <w:t>Y</w:t>
            </w:r>
            <w:r w:rsidRPr="00E26521">
              <w:rPr>
                <w:b/>
                <w:i/>
                <w:szCs w:val="22"/>
              </w:rPr>
              <w:t xml:space="preserve"> / </w:t>
            </w:r>
            <w:r w:rsidRPr="00E26521">
              <w:rPr>
                <w:b/>
                <w:i/>
                <w:szCs w:val="12"/>
                <w:lang w:val="en-US"/>
              </w:rPr>
              <w:sym w:font="Symbol" w:char="F0D9"/>
            </w:r>
            <w:r w:rsidRPr="00E26521">
              <w:rPr>
                <w:b/>
                <w:i/>
                <w:szCs w:val="22"/>
                <w:lang w:val="en-US"/>
              </w:rPr>
              <w:t>T</w:t>
            </w:r>
            <w:r w:rsidRPr="00E26521">
              <w:rPr>
                <w:b/>
                <w:i/>
                <w:szCs w:val="22"/>
              </w:rPr>
              <w:t>*</w:t>
            </w:r>
            <w:r w:rsidRPr="00E26521">
              <w:rPr>
                <w:b/>
                <w:i/>
                <w:szCs w:val="22"/>
                <w:lang w:val="en-US"/>
              </w:rPr>
              <w:t>MPC</w:t>
            </w:r>
            <w:r w:rsidRPr="00E26521">
              <w:rPr>
                <w:szCs w:val="22"/>
              </w:rPr>
              <w:t>.</w:t>
            </w:r>
          </w:p>
          <w:p w:rsidR="00213C6A" w:rsidRPr="00E26521" w:rsidRDefault="00213C6A" w:rsidP="004A1DCD">
            <w:pPr>
              <w:rPr>
                <w:szCs w:val="22"/>
              </w:rPr>
            </w:pPr>
            <w:r w:rsidRPr="00E26521">
              <w:rPr>
                <w:szCs w:val="22"/>
              </w:rPr>
              <w:t xml:space="preserve">Т.о. изм-ие налогов приводит не к абсолютно равноценному изм-ию спроса </w:t>
            </w:r>
            <w:r w:rsidRPr="00E26521">
              <w:rPr>
                <w:i/>
                <w:szCs w:val="12"/>
                <w:lang w:val="en-US"/>
              </w:rPr>
              <w:sym w:font="Symbol" w:char="F0D9"/>
            </w:r>
            <w:r w:rsidRPr="00E26521">
              <w:rPr>
                <w:i/>
                <w:szCs w:val="22"/>
                <w:lang w:val="en-US"/>
              </w:rPr>
              <w:t>Y</w:t>
            </w:r>
            <w:r w:rsidRPr="00E26521">
              <w:rPr>
                <w:szCs w:val="22"/>
              </w:rPr>
              <w:t>, а к его изменению на меньшую величину.</w:t>
            </w:r>
          </w:p>
          <w:p w:rsidR="00213C6A" w:rsidRPr="00E26521" w:rsidRDefault="00213C6A" w:rsidP="004A1DCD">
            <w:pPr>
              <w:rPr>
                <w:szCs w:val="22"/>
              </w:rPr>
            </w:pPr>
            <w:r w:rsidRPr="00E26521">
              <w:rPr>
                <w:szCs w:val="22"/>
              </w:rPr>
              <w:t xml:space="preserve">Т.о. изм-ие правит-ых расходов </w:t>
            </w:r>
            <w:r w:rsidRPr="00E26521">
              <w:rPr>
                <w:i/>
                <w:szCs w:val="22"/>
                <w:lang w:val="en-US"/>
              </w:rPr>
              <w:t>G</w:t>
            </w:r>
            <w:r w:rsidRPr="00E26521">
              <w:rPr>
                <w:szCs w:val="22"/>
              </w:rPr>
              <w:t xml:space="preserve"> показ-ет наиболее сильное воздействие а совок-ые расходы </w:t>
            </w:r>
            <w:r w:rsidRPr="00E26521">
              <w:rPr>
                <w:i/>
                <w:szCs w:val="22"/>
                <w:lang w:val="en-US"/>
              </w:rPr>
              <w:t>Y</w:t>
            </w:r>
            <w:r w:rsidRPr="00E26521">
              <w:rPr>
                <w:i/>
                <w:szCs w:val="22"/>
              </w:rPr>
              <w:t>,</w:t>
            </w:r>
            <w:r w:rsidRPr="00E26521">
              <w:rPr>
                <w:szCs w:val="22"/>
              </w:rPr>
              <w:t xml:space="preserve"> чем изм-ие величины налогов такого же масштаба.</w:t>
            </w:r>
          </w:p>
          <w:p w:rsidR="00213C6A" w:rsidRPr="00E26521" w:rsidRDefault="00213C6A" w:rsidP="004A1DCD">
            <w:pPr>
              <w:rPr>
                <w:szCs w:val="22"/>
              </w:rPr>
            </w:pPr>
            <w:r w:rsidRPr="00E26521">
              <w:rPr>
                <w:szCs w:val="22"/>
                <w:u w:val="single"/>
              </w:rPr>
              <w:t>Фискальная пол-ка бывает</w:t>
            </w:r>
            <w:r w:rsidRPr="00E26521">
              <w:rPr>
                <w:szCs w:val="22"/>
              </w:rPr>
              <w:t>:</w:t>
            </w:r>
          </w:p>
          <w:p w:rsidR="00213C6A" w:rsidRPr="00E26521" w:rsidRDefault="00213C6A" w:rsidP="004A1DCD">
            <w:pPr>
              <w:rPr>
                <w:szCs w:val="22"/>
              </w:rPr>
            </w:pPr>
            <w:r w:rsidRPr="00E26521">
              <w:rPr>
                <w:szCs w:val="22"/>
              </w:rPr>
              <w:t xml:space="preserve">1- </w:t>
            </w:r>
            <w:r w:rsidRPr="00E26521">
              <w:rPr>
                <w:b/>
                <w:i/>
                <w:szCs w:val="22"/>
              </w:rPr>
              <w:t>дискреционная</w:t>
            </w:r>
            <w:r w:rsidRPr="00E26521">
              <w:rPr>
                <w:szCs w:val="22"/>
              </w:rPr>
              <w:t xml:space="preserve"> – </w:t>
            </w:r>
            <w:r w:rsidRPr="00E26521">
              <w:rPr>
                <w:szCs w:val="22"/>
                <w:u w:val="single"/>
              </w:rPr>
              <w:t>целенаправленная</w:t>
            </w:r>
            <w:r w:rsidRPr="00E26521">
              <w:rPr>
                <w:szCs w:val="22"/>
              </w:rPr>
              <w:t xml:space="preserve"> гос.пол-ка, проводимая гл.образом с целью стимулирования эк.роста. </w:t>
            </w:r>
            <w:r w:rsidRPr="00E26521">
              <w:rPr>
                <w:i/>
                <w:szCs w:val="22"/>
              </w:rPr>
              <w:t>Стимулированная фиск.пол-ка</w:t>
            </w:r>
            <w:r w:rsidRPr="00E26521">
              <w:rPr>
                <w:szCs w:val="22"/>
              </w:rPr>
              <w:t xml:space="preserve"> </w:t>
            </w:r>
            <w:r w:rsidRPr="00E26521">
              <w:rPr>
                <w:szCs w:val="22"/>
                <w:u w:val="single"/>
              </w:rPr>
              <w:t>предполагает</w:t>
            </w:r>
            <w:r w:rsidRPr="00E26521">
              <w:rPr>
                <w:szCs w:val="22"/>
              </w:rPr>
              <w:t xml:space="preserve"> увеличение </w:t>
            </w:r>
            <w:r w:rsidRPr="00E26521">
              <w:rPr>
                <w:szCs w:val="22"/>
                <w:lang w:val="en-US"/>
              </w:rPr>
              <w:t>G</w:t>
            </w:r>
            <w:r w:rsidRPr="00E26521">
              <w:rPr>
                <w:szCs w:val="22"/>
              </w:rPr>
              <w:t xml:space="preserve">, </w:t>
            </w:r>
            <w:r w:rsidRPr="00E26521">
              <w:rPr>
                <w:szCs w:val="12"/>
              </w:rPr>
              <w:sym w:font="Symbol" w:char="F0AF"/>
            </w:r>
            <w:r w:rsidRPr="00E26521">
              <w:rPr>
                <w:szCs w:val="22"/>
              </w:rPr>
              <w:t xml:space="preserve"> налогов или сочетание того и другого. Т.о., если в исходном пункте имеет место сбалансированный бюджет (доходы=расходам), стимулирующая ф.п. провоцирует возникновение бюджетного дефицита. </w:t>
            </w:r>
          </w:p>
          <w:p w:rsidR="00213C6A" w:rsidRPr="00E26521" w:rsidRDefault="00213C6A" w:rsidP="004A1DCD">
            <w:pPr>
              <w:rPr>
                <w:szCs w:val="22"/>
              </w:rPr>
            </w:pPr>
            <w:r w:rsidRPr="00E26521">
              <w:rPr>
                <w:szCs w:val="22"/>
              </w:rPr>
              <w:t xml:space="preserve">В период эк.подъема проводится </w:t>
            </w:r>
            <w:r w:rsidRPr="00E26521">
              <w:rPr>
                <w:i/>
                <w:szCs w:val="22"/>
              </w:rPr>
              <w:t>сдерживающая ф.п.,</w:t>
            </w:r>
            <w:r w:rsidRPr="00E26521">
              <w:rPr>
                <w:szCs w:val="22"/>
              </w:rPr>
              <w:t xml:space="preserve"> к-ая имеет антиинфляц-ый хар-ер и включает: </w:t>
            </w:r>
            <w:r w:rsidRPr="00E26521">
              <w:rPr>
                <w:szCs w:val="12"/>
              </w:rPr>
              <w:sym w:font="Symbol" w:char="F0AF"/>
            </w:r>
            <w:r w:rsidRPr="00E26521">
              <w:rPr>
                <w:szCs w:val="22"/>
              </w:rPr>
              <w:t xml:space="preserve"> </w:t>
            </w:r>
            <w:r w:rsidRPr="00E26521">
              <w:rPr>
                <w:szCs w:val="22"/>
                <w:lang w:val="en-US"/>
              </w:rPr>
              <w:t>G</w:t>
            </w:r>
            <w:r w:rsidRPr="00E26521">
              <w:rPr>
                <w:szCs w:val="22"/>
              </w:rPr>
              <w:t xml:space="preserve">, </w:t>
            </w:r>
            <w:r w:rsidRPr="00E26521">
              <w:rPr>
                <w:szCs w:val="12"/>
              </w:rPr>
              <w:sym w:font="Symbol" w:char="F0AD"/>
            </w:r>
            <w:r w:rsidRPr="00E26521">
              <w:rPr>
                <w:szCs w:val="22"/>
              </w:rPr>
              <w:t xml:space="preserve"> налогов или сочетание того и др. В данном случае ф.п. ориентирована на профицит гос.бюджета. </w:t>
            </w:r>
          </w:p>
          <w:p w:rsidR="00213C6A" w:rsidRPr="00E26521" w:rsidRDefault="00213C6A" w:rsidP="004A1DCD">
            <w:pPr>
              <w:rPr>
                <w:szCs w:val="22"/>
              </w:rPr>
            </w:pPr>
            <w:r w:rsidRPr="00E26521">
              <w:rPr>
                <w:szCs w:val="22"/>
              </w:rPr>
              <w:t xml:space="preserve">Осущ-ие </w:t>
            </w:r>
            <w:r w:rsidRPr="00E26521">
              <w:rPr>
                <w:b/>
                <w:i/>
                <w:szCs w:val="22"/>
              </w:rPr>
              <w:t>Д.ф.п.</w:t>
            </w:r>
            <w:r w:rsidRPr="00E26521">
              <w:rPr>
                <w:szCs w:val="22"/>
              </w:rPr>
              <w:t xml:space="preserve"> требует решения нек-ых временных проблем. Они сводятся к существованию след-щих эффектов:</w:t>
            </w:r>
          </w:p>
          <w:p w:rsidR="00213C6A" w:rsidRPr="00E26521" w:rsidRDefault="00213C6A" w:rsidP="004A1DCD">
            <w:pPr>
              <w:rPr>
                <w:szCs w:val="22"/>
              </w:rPr>
            </w:pPr>
            <w:r w:rsidRPr="00E26521">
              <w:rPr>
                <w:i/>
                <w:szCs w:val="22"/>
              </w:rPr>
              <w:t>временной лаг распознания</w:t>
            </w:r>
            <w:r w:rsidRPr="00E26521">
              <w:rPr>
                <w:szCs w:val="22"/>
              </w:rPr>
              <w:t xml:space="preserve"> – промежуток времени м/д началом эк.спада и моментом осознания этого факта.</w:t>
            </w:r>
          </w:p>
          <w:p w:rsidR="00213C6A" w:rsidRPr="00E26521" w:rsidRDefault="00213C6A" w:rsidP="004A1DCD">
            <w:pPr>
              <w:rPr>
                <w:szCs w:val="22"/>
              </w:rPr>
            </w:pPr>
            <w:r w:rsidRPr="00E26521">
              <w:rPr>
                <w:i/>
                <w:szCs w:val="22"/>
              </w:rPr>
              <w:t>Административная задержка</w:t>
            </w:r>
            <w:r w:rsidRPr="00E26521">
              <w:rPr>
                <w:szCs w:val="22"/>
              </w:rPr>
              <w:t xml:space="preserve"> – время м/д признанием необходимости принятия фискальных мер и моментом их непосредственного принятия.</w:t>
            </w:r>
          </w:p>
          <w:p w:rsidR="00213C6A" w:rsidRPr="00E26521" w:rsidRDefault="00213C6A" w:rsidP="004A1DCD">
            <w:pPr>
              <w:rPr>
                <w:szCs w:val="22"/>
              </w:rPr>
            </w:pPr>
            <w:r w:rsidRPr="00E26521">
              <w:rPr>
                <w:i/>
                <w:szCs w:val="22"/>
              </w:rPr>
              <w:t>Функциональное запаздывание</w:t>
            </w:r>
            <w:r w:rsidRPr="00E26521">
              <w:rPr>
                <w:szCs w:val="22"/>
              </w:rPr>
              <w:t xml:space="preserve"> – время м/д принятием решения о фискальных мерах и началом действия этих мер.</w:t>
            </w:r>
          </w:p>
          <w:p w:rsidR="00213C6A" w:rsidRPr="00E26521" w:rsidRDefault="00213C6A" w:rsidP="004A1DCD">
            <w:pPr>
              <w:rPr>
                <w:szCs w:val="22"/>
              </w:rPr>
            </w:pPr>
            <w:r w:rsidRPr="00E26521">
              <w:rPr>
                <w:szCs w:val="22"/>
              </w:rPr>
              <w:t xml:space="preserve">2- </w:t>
            </w:r>
            <w:r w:rsidRPr="00E26521">
              <w:rPr>
                <w:b/>
                <w:i/>
                <w:szCs w:val="22"/>
              </w:rPr>
              <w:t>недискреционная</w:t>
            </w:r>
            <w:r w:rsidRPr="00E26521">
              <w:rPr>
                <w:szCs w:val="22"/>
              </w:rPr>
              <w:t xml:space="preserve"> – автоматич-ая ф.п., связанная с действием встроенных стабилизаторов. </w:t>
            </w:r>
            <w:r w:rsidRPr="00E26521">
              <w:rPr>
                <w:szCs w:val="22"/>
                <w:u w:val="single"/>
              </w:rPr>
              <w:t>Относят</w:t>
            </w:r>
            <w:r w:rsidRPr="00E26521">
              <w:rPr>
                <w:szCs w:val="22"/>
              </w:rPr>
              <w:t xml:space="preserve">: </w:t>
            </w:r>
          </w:p>
          <w:p w:rsidR="00213C6A" w:rsidRPr="00E26521" w:rsidRDefault="00213C6A" w:rsidP="004A1DCD">
            <w:pPr>
              <w:rPr>
                <w:szCs w:val="22"/>
              </w:rPr>
            </w:pPr>
            <w:r w:rsidRPr="00E26521">
              <w:rPr>
                <w:szCs w:val="22"/>
              </w:rPr>
              <w:t xml:space="preserve">- </w:t>
            </w:r>
            <w:r w:rsidRPr="00E26521">
              <w:rPr>
                <w:i/>
                <w:szCs w:val="22"/>
              </w:rPr>
              <w:t>прогрессивные налоги</w:t>
            </w:r>
            <w:r w:rsidRPr="00E26521">
              <w:rPr>
                <w:szCs w:val="22"/>
              </w:rPr>
              <w:t>, к-ые по мере роста ВВП (нац.налога) дают более чем пропорц-ый прирост налоговых поступлений.</w:t>
            </w:r>
          </w:p>
          <w:p w:rsidR="00213C6A" w:rsidRPr="00E26521" w:rsidRDefault="00213C6A" w:rsidP="004A1DCD">
            <w:pPr>
              <w:rPr>
                <w:szCs w:val="22"/>
              </w:rPr>
            </w:pPr>
            <w:r w:rsidRPr="00E26521">
              <w:rPr>
                <w:szCs w:val="22"/>
              </w:rPr>
              <w:t xml:space="preserve">- </w:t>
            </w:r>
            <w:r w:rsidRPr="00E26521">
              <w:rPr>
                <w:i/>
                <w:szCs w:val="22"/>
              </w:rPr>
              <w:t>трансфертные платежи</w:t>
            </w:r>
            <w:r w:rsidRPr="00E26521">
              <w:rPr>
                <w:szCs w:val="22"/>
              </w:rPr>
              <w:t>, величина к-ых сокращается во время эк.подъема и возрастает во время эк.спада (гл.оьразом – пособие по безработице)</w:t>
            </w:r>
          </w:p>
          <w:p w:rsidR="00213C6A" w:rsidRPr="00E26521" w:rsidRDefault="00213C6A" w:rsidP="004A1DCD">
            <w:pPr>
              <w:rPr>
                <w:szCs w:val="22"/>
              </w:rPr>
            </w:pPr>
            <w:r w:rsidRPr="00E26521">
              <w:rPr>
                <w:szCs w:val="22"/>
              </w:rPr>
              <w:t xml:space="preserve">Т.о. встоенный стабилизатор – любая мера, к-ая имеет тенденции увеличивать дефицит госбюджета (или </w:t>
            </w:r>
            <w:r w:rsidRPr="00E26521">
              <w:rPr>
                <w:szCs w:val="12"/>
              </w:rPr>
              <w:sym w:font="Symbol" w:char="F0AF"/>
            </w:r>
            <w:r w:rsidRPr="00E26521">
              <w:rPr>
                <w:szCs w:val="22"/>
              </w:rPr>
              <w:t xml:space="preserve"> профицита) в период эк.спада; или </w:t>
            </w:r>
            <w:r w:rsidRPr="00E26521">
              <w:rPr>
                <w:szCs w:val="12"/>
              </w:rPr>
              <w:sym w:font="Symbol" w:char="F0AF"/>
            </w:r>
            <w:r w:rsidRPr="00E26521">
              <w:rPr>
                <w:szCs w:val="22"/>
              </w:rPr>
              <w:t xml:space="preserve"> дефицит гос.бюджета (</w:t>
            </w:r>
            <w:r w:rsidRPr="00E26521">
              <w:rPr>
                <w:szCs w:val="12"/>
              </w:rPr>
              <w:sym w:font="Symbol" w:char="F0AD"/>
            </w:r>
            <w:r w:rsidRPr="00E26521">
              <w:rPr>
                <w:szCs w:val="22"/>
              </w:rPr>
              <w:t xml:space="preserve"> профицит) в период эк.подъема без необходимости принятия каких-л. Спец-ых мер со стороны правит-ва:</w:t>
            </w:r>
          </w:p>
          <w:p w:rsidR="00213C6A" w:rsidRPr="00E26521" w:rsidRDefault="00213C6A" w:rsidP="0037180A">
            <w:pPr>
              <w:tabs>
                <w:tab w:val="left" w:pos="180"/>
              </w:tabs>
              <w:ind w:firstLine="180"/>
              <w:rPr>
                <w:sz w:val="14"/>
                <w:szCs w:val="14"/>
              </w:rPr>
            </w:pPr>
            <w:r>
              <w:rPr>
                <w:noProof/>
              </w:rPr>
              <w:pict>
                <v:line id="_x0000_s1035" style="position:absolute;left:0;text-align:left;flip:y;z-index:251661312" from="3.25pt,6.45pt" to="40.8pt,31.65pt"/>
              </w:pict>
            </w:r>
            <w:r>
              <w:rPr>
                <w:noProof/>
              </w:rPr>
              <w:pict>
                <v:line id="_x0000_s1036" style="position:absolute;left:0;text-align:left;flip:y;z-index:251659264" from="3.25pt,.75pt" to="3.25pt,31.65pt">
                  <v:stroke endarrow="block"/>
                </v:line>
              </w:pict>
            </w:r>
          </w:p>
          <w:p w:rsidR="00213C6A" w:rsidRPr="00E26521" w:rsidRDefault="00213C6A" w:rsidP="0037180A">
            <w:pPr>
              <w:tabs>
                <w:tab w:val="left" w:pos="180"/>
              </w:tabs>
              <w:ind w:firstLine="180"/>
              <w:rPr>
                <w:sz w:val="14"/>
                <w:szCs w:val="14"/>
              </w:rPr>
            </w:pPr>
          </w:p>
          <w:p w:rsidR="00213C6A" w:rsidRPr="00E26521" w:rsidRDefault="00213C6A" w:rsidP="0037180A">
            <w:pPr>
              <w:tabs>
                <w:tab w:val="left" w:pos="180"/>
              </w:tabs>
              <w:ind w:firstLine="180"/>
              <w:rPr>
                <w:sz w:val="14"/>
                <w:szCs w:val="14"/>
              </w:rPr>
            </w:pPr>
            <w:r>
              <w:rPr>
                <w:noProof/>
              </w:rPr>
              <w:pict>
                <v:line id="_x0000_s1037" style="position:absolute;left:0;text-align:left;z-index:251660288" from="3.25pt,.95pt" to="50.5pt,.95pt"/>
              </w:pict>
            </w:r>
          </w:p>
          <w:p w:rsidR="00213C6A" w:rsidRPr="00E26521" w:rsidRDefault="00213C6A" w:rsidP="0037180A">
            <w:pPr>
              <w:tabs>
                <w:tab w:val="left" w:pos="180"/>
              </w:tabs>
              <w:ind w:firstLine="180"/>
              <w:rPr>
                <w:sz w:val="14"/>
                <w:szCs w:val="14"/>
              </w:rPr>
            </w:pPr>
            <w:r>
              <w:rPr>
                <w:noProof/>
              </w:rPr>
              <w:pict>
                <v:line id="_x0000_s1038" style="position:absolute;left:0;text-align:left;flip:y;z-index:251658240" from="3.25pt,7.5pt" to="50.5pt,7.5pt">
                  <v:stroke endarrow="block"/>
                </v:line>
              </w:pict>
            </w:r>
          </w:p>
          <w:p w:rsidR="00213C6A" w:rsidRPr="00E26521" w:rsidRDefault="00213C6A" w:rsidP="0037180A">
            <w:pPr>
              <w:tabs>
                <w:tab w:val="left" w:pos="180"/>
              </w:tabs>
              <w:rPr>
                <w:sz w:val="14"/>
                <w:szCs w:val="14"/>
              </w:rPr>
            </w:pPr>
          </w:p>
          <w:p w:rsidR="00213C6A" w:rsidRPr="00E26521" w:rsidRDefault="00213C6A" w:rsidP="0037180A">
            <w:pPr>
              <w:tabs>
                <w:tab w:val="left" w:pos="180"/>
              </w:tabs>
              <w:rPr>
                <w:sz w:val="14"/>
                <w:szCs w:val="14"/>
              </w:rPr>
            </w:pPr>
          </w:p>
          <w:p w:rsidR="00213C6A" w:rsidRPr="00E26521" w:rsidRDefault="00213C6A" w:rsidP="0037180A">
            <w:pPr>
              <w:tabs>
                <w:tab w:val="left" w:pos="180"/>
              </w:tabs>
              <w:rPr>
                <w:sz w:val="14"/>
                <w:szCs w:val="14"/>
              </w:rPr>
            </w:pPr>
          </w:p>
          <w:p w:rsidR="00213C6A" w:rsidRPr="00E26521" w:rsidRDefault="00213C6A" w:rsidP="0037180A">
            <w:pPr>
              <w:tabs>
                <w:tab w:val="left" w:pos="180"/>
              </w:tabs>
              <w:rPr>
                <w:sz w:val="14"/>
                <w:szCs w:val="14"/>
              </w:rPr>
            </w:pPr>
          </w:p>
          <w:p w:rsidR="00213C6A" w:rsidRPr="00E26521" w:rsidRDefault="00213C6A" w:rsidP="0037180A">
            <w:pPr>
              <w:tabs>
                <w:tab w:val="left" w:pos="180"/>
              </w:tabs>
              <w:rPr>
                <w:sz w:val="14"/>
                <w:szCs w:val="14"/>
              </w:rPr>
            </w:pPr>
          </w:p>
          <w:p w:rsidR="00213C6A" w:rsidRPr="00E26521" w:rsidRDefault="00213C6A" w:rsidP="0037180A">
            <w:pPr>
              <w:jc w:val="left"/>
              <w:rPr>
                <w:szCs w:val="12"/>
              </w:rPr>
            </w:pPr>
          </w:p>
        </w:tc>
        <w:tc>
          <w:tcPr>
            <w:tcW w:w="3191" w:type="dxa"/>
          </w:tcPr>
          <w:p w:rsidR="00213C6A" w:rsidRPr="00E26521" w:rsidRDefault="00213C6A" w:rsidP="00B2473C">
            <w:pPr>
              <w:rPr>
                <w:b/>
                <w:szCs w:val="12"/>
                <w:u w:val="single"/>
              </w:rPr>
            </w:pPr>
            <w:r w:rsidRPr="00E26521">
              <w:rPr>
                <w:b/>
                <w:szCs w:val="12"/>
                <w:u w:val="single"/>
              </w:rPr>
              <w:t>29. Сущность инвестиций и их виды, инвестиции и динамика ВНП.</w:t>
            </w:r>
          </w:p>
          <w:p w:rsidR="00213C6A" w:rsidRPr="00E26521" w:rsidRDefault="00213C6A" w:rsidP="00617ADC">
            <w:pPr>
              <w:rPr>
                <w:szCs w:val="22"/>
              </w:rPr>
            </w:pPr>
            <w:r w:rsidRPr="00E26521">
              <w:rPr>
                <w:b/>
                <w:szCs w:val="22"/>
                <w:u w:val="single"/>
              </w:rPr>
              <w:t>Инвестиции</w:t>
            </w:r>
            <w:r w:rsidRPr="00E26521">
              <w:rPr>
                <w:szCs w:val="22"/>
              </w:rPr>
              <w:t xml:space="preserve"> – все виды имуществ и интеллектуальных ценностей, вкладываемые в объекты предпринимательства и др.видов деят-ти, в результате к-ых обр-ется доход или достигается </w:t>
            </w:r>
            <w:r w:rsidRPr="00E26521">
              <w:rPr>
                <w:b/>
                <w:i/>
                <w:szCs w:val="22"/>
              </w:rPr>
              <w:t>соц.эффект</w:t>
            </w:r>
            <w:r w:rsidRPr="00E26521">
              <w:rPr>
                <w:szCs w:val="22"/>
              </w:rPr>
              <w:t xml:space="preserve">. </w:t>
            </w:r>
            <w:r w:rsidRPr="00E26521">
              <w:rPr>
                <w:szCs w:val="22"/>
                <w:u w:val="single"/>
              </w:rPr>
              <w:t>Инвестиции бывают</w:t>
            </w:r>
            <w:r w:rsidRPr="00E26521">
              <w:rPr>
                <w:szCs w:val="22"/>
              </w:rPr>
              <w:t>:</w:t>
            </w:r>
          </w:p>
          <w:p w:rsidR="00213C6A" w:rsidRPr="00E26521" w:rsidRDefault="00213C6A" w:rsidP="00617ADC">
            <w:pPr>
              <w:rPr>
                <w:szCs w:val="22"/>
              </w:rPr>
            </w:pPr>
            <w:r w:rsidRPr="00E26521">
              <w:rPr>
                <w:szCs w:val="22"/>
              </w:rPr>
              <w:t>1-</w:t>
            </w:r>
            <w:r w:rsidRPr="00E26521">
              <w:rPr>
                <w:b/>
                <w:i/>
                <w:szCs w:val="22"/>
              </w:rPr>
              <w:t>Валовые</w:t>
            </w:r>
            <w:r w:rsidRPr="00E26521">
              <w:rPr>
                <w:szCs w:val="22"/>
              </w:rPr>
              <w:t xml:space="preserve"> – получаются за счет амортизации и прибыли – </w:t>
            </w:r>
            <w:r w:rsidRPr="00E26521">
              <w:rPr>
                <w:b/>
                <w:i/>
                <w:szCs w:val="22"/>
              </w:rPr>
              <w:t>А</w:t>
            </w:r>
            <w:r w:rsidRPr="00E26521">
              <w:rPr>
                <w:szCs w:val="22"/>
              </w:rPr>
              <w:t>.</w:t>
            </w:r>
          </w:p>
          <w:p w:rsidR="00213C6A" w:rsidRPr="00E26521" w:rsidRDefault="00213C6A" w:rsidP="00617ADC">
            <w:pPr>
              <w:rPr>
                <w:szCs w:val="22"/>
              </w:rPr>
            </w:pPr>
            <w:r w:rsidRPr="00E26521">
              <w:rPr>
                <w:szCs w:val="22"/>
              </w:rPr>
              <w:t>2-</w:t>
            </w:r>
            <w:r w:rsidRPr="00E26521">
              <w:rPr>
                <w:b/>
                <w:i/>
                <w:szCs w:val="22"/>
              </w:rPr>
              <w:t>Чистые</w:t>
            </w:r>
            <w:r w:rsidRPr="00E26521">
              <w:rPr>
                <w:szCs w:val="22"/>
              </w:rPr>
              <w:t xml:space="preserve"> – получаются только за счет прибыли.</w:t>
            </w:r>
          </w:p>
          <w:p w:rsidR="00213C6A" w:rsidRPr="00E26521" w:rsidRDefault="00213C6A" w:rsidP="00617ADC">
            <w:pPr>
              <w:rPr>
                <w:szCs w:val="22"/>
              </w:rPr>
            </w:pPr>
            <w:r w:rsidRPr="00E26521">
              <w:rPr>
                <w:b/>
                <w:i/>
                <w:szCs w:val="22"/>
                <w:lang w:val="en-US"/>
              </w:rPr>
              <w:t>I</w:t>
            </w:r>
            <w:r w:rsidRPr="00E26521">
              <w:rPr>
                <w:b/>
                <w:i/>
                <w:szCs w:val="22"/>
                <w:vertAlign w:val="subscript"/>
                <w:lang w:val="en-US"/>
              </w:rPr>
              <w:t>n</w:t>
            </w:r>
            <w:r w:rsidRPr="00E26521">
              <w:rPr>
                <w:b/>
                <w:i/>
                <w:szCs w:val="22"/>
              </w:rPr>
              <w:t xml:space="preserve"> = </w:t>
            </w:r>
            <w:r w:rsidRPr="00E26521">
              <w:rPr>
                <w:b/>
                <w:i/>
                <w:szCs w:val="22"/>
                <w:lang w:val="en-US"/>
              </w:rPr>
              <w:t>I</w:t>
            </w:r>
            <w:r w:rsidRPr="00E26521">
              <w:rPr>
                <w:b/>
                <w:i/>
                <w:szCs w:val="22"/>
                <w:vertAlign w:val="subscript"/>
                <w:lang w:val="en-US"/>
              </w:rPr>
              <w:t>g</w:t>
            </w:r>
            <w:r w:rsidRPr="00E26521">
              <w:rPr>
                <w:b/>
                <w:i/>
                <w:szCs w:val="22"/>
                <w:vertAlign w:val="subscript"/>
              </w:rPr>
              <w:t xml:space="preserve"> </w:t>
            </w:r>
            <w:r w:rsidRPr="00E26521">
              <w:rPr>
                <w:b/>
                <w:i/>
                <w:szCs w:val="22"/>
              </w:rPr>
              <w:t xml:space="preserve">– </w:t>
            </w:r>
            <w:r w:rsidRPr="00E26521">
              <w:rPr>
                <w:b/>
                <w:i/>
                <w:szCs w:val="22"/>
                <w:lang w:val="en-US"/>
              </w:rPr>
              <w:t>A</w:t>
            </w:r>
            <w:r w:rsidRPr="00E26521">
              <w:rPr>
                <w:szCs w:val="22"/>
              </w:rPr>
              <w:t>.</w:t>
            </w:r>
          </w:p>
          <w:p w:rsidR="00213C6A" w:rsidRPr="00E26521" w:rsidRDefault="00213C6A" w:rsidP="00617ADC">
            <w:pPr>
              <w:rPr>
                <w:szCs w:val="22"/>
              </w:rPr>
            </w:pPr>
            <w:r w:rsidRPr="00E26521">
              <w:rPr>
                <w:szCs w:val="22"/>
                <w:u w:val="single"/>
              </w:rPr>
              <w:t>Главным источником инвестиций</w:t>
            </w:r>
            <w:r w:rsidRPr="00E26521">
              <w:rPr>
                <w:szCs w:val="22"/>
              </w:rPr>
              <w:t xml:space="preserve"> явл. сбережения, они обеспечивают предложение инвестиц-ых р-сов и прямо зависят от величины %-ставки.</w:t>
            </w:r>
          </w:p>
          <w:p w:rsidR="00213C6A" w:rsidRPr="00E26521" w:rsidRDefault="00213C6A" w:rsidP="00617ADC">
            <w:pPr>
              <w:rPr>
                <w:szCs w:val="22"/>
              </w:rPr>
            </w:pPr>
            <w:r w:rsidRPr="00E26521">
              <w:rPr>
                <w:szCs w:val="22"/>
                <w:u w:val="single"/>
              </w:rPr>
              <w:t>Сбережения м/быть превращены в инвестиции</w:t>
            </w:r>
            <w:r w:rsidRPr="00E26521">
              <w:rPr>
                <w:szCs w:val="22"/>
              </w:rPr>
              <w:t xml:space="preserve"> тремя способами:</w:t>
            </w:r>
          </w:p>
          <w:p w:rsidR="00213C6A" w:rsidRPr="00E26521" w:rsidRDefault="00213C6A" w:rsidP="00617ADC">
            <w:pPr>
              <w:rPr>
                <w:szCs w:val="22"/>
              </w:rPr>
            </w:pPr>
            <w:r w:rsidRPr="00E26521">
              <w:rPr>
                <w:b/>
                <w:i/>
                <w:szCs w:val="22"/>
              </w:rPr>
              <w:t>1сп.</w:t>
            </w:r>
            <w:r w:rsidRPr="00E26521">
              <w:rPr>
                <w:szCs w:val="22"/>
              </w:rPr>
              <w:t xml:space="preserve"> – </w:t>
            </w:r>
            <w:r w:rsidRPr="00E26521">
              <w:rPr>
                <w:i/>
                <w:szCs w:val="22"/>
              </w:rPr>
              <w:t>за счет самофинансирования</w:t>
            </w:r>
            <w:r w:rsidRPr="00E26521">
              <w:rPr>
                <w:szCs w:val="22"/>
              </w:rPr>
              <w:t>, т.е. исп-ются сбережения предприятия (прибыли) на развитие пр-ва. Они б/иметь место, если доходность от инвестиций больше текущей %-ставки.</w:t>
            </w:r>
          </w:p>
          <w:p w:rsidR="00213C6A" w:rsidRPr="00E26521" w:rsidRDefault="00213C6A" w:rsidP="00617ADC">
            <w:pPr>
              <w:rPr>
                <w:szCs w:val="22"/>
              </w:rPr>
            </w:pPr>
            <w:r w:rsidRPr="00E26521">
              <w:rPr>
                <w:b/>
                <w:i/>
                <w:szCs w:val="22"/>
              </w:rPr>
              <w:t>2сп.</w:t>
            </w:r>
            <w:r w:rsidRPr="00E26521">
              <w:rPr>
                <w:szCs w:val="22"/>
              </w:rPr>
              <w:t xml:space="preserve"> – </w:t>
            </w:r>
            <w:r w:rsidRPr="00E26521">
              <w:rPr>
                <w:i/>
                <w:szCs w:val="22"/>
              </w:rPr>
              <w:t>за счет взаимов. в банке</w:t>
            </w:r>
            <w:r w:rsidRPr="00E26521">
              <w:rPr>
                <w:szCs w:val="22"/>
              </w:rPr>
              <w:t>. Склонность к исп-ию этого источник будет тем выше, чем ниже %-ставка.</w:t>
            </w:r>
          </w:p>
          <w:p w:rsidR="00213C6A" w:rsidRPr="00E26521" w:rsidRDefault="00213C6A" w:rsidP="00617ADC">
            <w:pPr>
              <w:rPr>
                <w:szCs w:val="22"/>
              </w:rPr>
            </w:pPr>
            <w:r w:rsidRPr="00E26521">
              <w:rPr>
                <w:b/>
                <w:i/>
                <w:szCs w:val="22"/>
              </w:rPr>
              <w:t>3сп.</w:t>
            </w:r>
            <w:r w:rsidRPr="00E26521">
              <w:rPr>
                <w:szCs w:val="22"/>
              </w:rPr>
              <w:t xml:space="preserve"> – </w:t>
            </w:r>
            <w:r w:rsidRPr="00E26521">
              <w:rPr>
                <w:i/>
                <w:szCs w:val="22"/>
              </w:rPr>
              <w:t>за счет эмиссии (выпуска) ценных бумаг</w:t>
            </w:r>
            <w:r w:rsidRPr="00E26521">
              <w:rPr>
                <w:szCs w:val="22"/>
              </w:rPr>
              <w:t>. При этом, чем ниже курс акции, выше 5-ставка, тем меньше объем привлекаемого капитала.</w:t>
            </w:r>
          </w:p>
          <w:p w:rsidR="00213C6A" w:rsidRPr="00E26521" w:rsidRDefault="00213C6A" w:rsidP="00617ADC">
            <w:pPr>
              <w:rPr>
                <w:szCs w:val="22"/>
              </w:rPr>
            </w:pPr>
            <w:r w:rsidRPr="00E26521">
              <w:rPr>
                <w:szCs w:val="22"/>
              </w:rPr>
              <w:t>Т.о. м/д величиной инвестиции и величиной %-ставки сущ-ет обратная завис-ть, к-ая выражается инвестиц-ой ф-цией. Она опр-ет спрос на инвестиц-ые р-сы в завис-ти от уменьшения %-ставки.</w:t>
            </w:r>
          </w:p>
          <w:p w:rsidR="00213C6A" w:rsidRPr="00E26521" w:rsidRDefault="00213C6A" w:rsidP="00617ADC">
            <w:pPr>
              <w:rPr>
                <w:szCs w:val="22"/>
              </w:rPr>
            </w:pPr>
            <w:r w:rsidRPr="00E26521">
              <w:rPr>
                <w:szCs w:val="22"/>
              </w:rPr>
              <w:t xml:space="preserve">На величину инвестиций и динамику инвестиций </w:t>
            </w:r>
            <w:r w:rsidRPr="00E26521">
              <w:rPr>
                <w:szCs w:val="22"/>
                <w:u w:val="single"/>
              </w:rPr>
              <w:t>влияют</w:t>
            </w:r>
            <w:r w:rsidRPr="00E26521">
              <w:rPr>
                <w:szCs w:val="22"/>
              </w:rPr>
              <w:t>: ожидаемая норма прибыли; реальная ставка %; экономичность ожидания; динамика совок.доходов и т.д.</w:t>
            </w:r>
          </w:p>
          <w:p w:rsidR="00213C6A" w:rsidRPr="00E26521" w:rsidRDefault="00213C6A" w:rsidP="00617ADC">
            <w:pPr>
              <w:rPr>
                <w:sz w:val="8"/>
                <w:szCs w:val="8"/>
              </w:rPr>
            </w:pPr>
            <w:r w:rsidRPr="00E26521">
              <w:rPr>
                <w:b/>
                <w:i/>
                <w:sz w:val="8"/>
                <w:szCs w:val="8"/>
              </w:rPr>
              <w:t>Инвестиции</w:t>
            </w:r>
            <w:r w:rsidRPr="00E26521">
              <w:rPr>
                <w:sz w:val="8"/>
                <w:szCs w:val="8"/>
              </w:rPr>
              <w:t xml:space="preserve"> – фин. ресурсы, направляемые на расширение или реконструкцию производства, на повышение кач-ва продукции и услуг, в образование кадров и на научные иссл-ния./Те экон. ресурсы, к-ые направляются на увел-ние реального капитала общ-ва, в т.ч. и человеческого.</w:t>
            </w:r>
          </w:p>
          <w:p w:rsidR="00213C6A" w:rsidRPr="00E26521" w:rsidRDefault="00213C6A" w:rsidP="00617ADC">
            <w:pPr>
              <w:rPr>
                <w:sz w:val="8"/>
                <w:szCs w:val="8"/>
              </w:rPr>
            </w:pPr>
            <w:r w:rsidRPr="00E26521">
              <w:rPr>
                <w:sz w:val="8"/>
                <w:szCs w:val="8"/>
              </w:rPr>
              <w:t xml:space="preserve">   Инвестиции – это вложения в какой-л. капитал (ден., челов.) с целью увеличения дохода собственника или владельца указанного капитала. Если доход увеличивается в масштабе всей НЭ, такая ситуация приводит к мультипликативному эффекту. Мультипликатор (приращ. дохода к приращ.инв.) – числовой коэф-т, показывающий изменения к-л величины в эк-ке при воздействии на каждую ед.этой величины.</w:t>
            </w:r>
          </w:p>
          <w:p w:rsidR="00213C6A" w:rsidRPr="00E26521" w:rsidRDefault="00213C6A" w:rsidP="00617ADC">
            <w:pPr>
              <w:rPr>
                <w:sz w:val="8"/>
                <w:szCs w:val="8"/>
              </w:rPr>
            </w:pPr>
            <w:r w:rsidRPr="00E26521">
              <w:rPr>
                <w:sz w:val="8"/>
                <w:szCs w:val="8"/>
              </w:rPr>
              <w:t>Инвестирование м. состояться когда сущ.взаимный интерес у инвесторов и тех, кому нужно инвестирование, когда это инвестирование выгодно. Зависит от макроэкон. процессов.</w:t>
            </w:r>
          </w:p>
          <w:p w:rsidR="00213C6A" w:rsidRPr="00E26521" w:rsidRDefault="00213C6A" w:rsidP="00617ADC">
            <w:pPr>
              <w:rPr>
                <w:sz w:val="8"/>
                <w:szCs w:val="8"/>
              </w:rPr>
            </w:pPr>
            <w:r w:rsidRPr="00E26521">
              <w:rPr>
                <w:b/>
                <w:sz w:val="8"/>
                <w:szCs w:val="8"/>
              </w:rPr>
              <w:t xml:space="preserve">Факторы, влияющие на инвестиции: </w:t>
            </w:r>
            <w:r w:rsidRPr="00E26521">
              <w:rPr>
                <w:sz w:val="8"/>
                <w:szCs w:val="8"/>
              </w:rPr>
              <w:t>Уровень учетной %ставки, Уровень ставки банковского%, Величина ожид.прибылей, Величина налогов, Уровень инфляции, Состояние спекулятивных операций (с цб)</w:t>
            </w:r>
          </w:p>
          <w:p w:rsidR="00213C6A" w:rsidRPr="00E26521" w:rsidRDefault="00213C6A" w:rsidP="00617ADC">
            <w:pPr>
              <w:rPr>
                <w:sz w:val="8"/>
                <w:szCs w:val="8"/>
              </w:rPr>
            </w:pPr>
            <w:r w:rsidRPr="00E26521">
              <w:rPr>
                <w:sz w:val="8"/>
                <w:szCs w:val="8"/>
              </w:rPr>
              <w:t xml:space="preserve"> Предл-ние инвестиций поуступает от эк.субъектов, имеющих временно свободные ден. рес-сы (банки). На предложение влияют – инфляция, спад НЭ.</w:t>
            </w:r>
          </w:p>
          <w:p w:rsidR="00213C6A" w:rsidRPr="00E26521" w:rsidRDefault="00213C6A" w:rsidP="00617ADC">
            <w:pPr>
              <w:rPr>
                <w:i/>
                <w:sz w:val="8"/>
                <w:szCs w:val="8"/>
                <w:u w:val="single"/>
              </w:rPr>
            </w:pPr>
            <w:r w:rsidRPr="00E26521">
              <w:rPr>
                <w:i/>
                <w:sz w:val="8"/>
                <w:szCs w:val="8"/>
                <w:u w:val="single"/>
              </w:rPr>
              <w:t>Классификация инвестиций.</w:t>
            </w:r>
          </w:p>
          <w:p w:rsidR="00213C6A" w:rsidRPr="00E26521" w:rsidRDefault="00213C6A" w:rsidP="00617ADC">
            <w:pPr>
              <w:rPr>
                <w:i/>
                <w:sz w:val="8"/>
                <w:szCs w:val="8"/>
              </w:rPr>
            </w:pPr>
            <w:r w:rsidRPr="00E26521">
              <w:rPr>
                <w:i/>
                <w:sz w:val="8"/>
                <w:szCs w:val="8"/>
              </w:rPr>
              <w:t>1.по месту осуществления.</w:t>
            </w:r>
          </w:p>
          <w:p w:rsidR="00213C6A" w:rsidRPr="00E26521" w:rsidRDefault="00213C6A" w:rsidP="00617ADC">
            <w:pPr>
              <w:rPr>
                <w:sz w:val="8"/>
                <w:szCs w:val="8"/>
              </w:rPr>
            </w:pPr>
            <w:r w:rsidRPr="00E26521">
              <w:rPr>
                <w:sz w:val="8"/>
                <w:szCs w:val="8"/>
              </w:rPr>
              <w:t>Инвестиции в частном секторе (негос.предприятие строит новое сооружение, цех или покупает оборудование) и в госсекторе (строит-во э/станций, метро и т.п);</w:t>
            </w:r>
          </w:p>
          <w:p w:rsidR="00213C6A" w:rsidRPr="00E26521" w:rsidRDefault="00213C6A" w:rsidP="00617ADC">
            <w:pPr>
              <w:rPr>
                <w:sz w:val="8"/>
                <w:szCs w:val="8"/>
              </w:rPr>
            </w:pPr>
            <w:r w:rsidRPr="00E26521">
              <w:rPr>
                <w:i/>
                <w:sz w:val="8"/>
                <w:szCs w:val="8"/>
              </w:rPr>
              <w:t>2.инвестиции в запасы</w:t>
            </w:r>
            <w:r w:rsidRPr="00E26521">
              <w:rPr>
                <w:sz w:val="8"/>
                <w:szCs w:val="8"/>
              </w:rPr>
              <w:t xml:space="preserve"> – товары,к-е откладываются фирмами для хранения (сырье,материалы, незавершенное произв-во и готовые изделия);</w:t>
            </w:r>
          </w:p>
          <w:p w:rsidR="00213C6A" w:rsidRPr="00E26521" w:rsidRDefault="00213C6A" w:rsidP="00617ADC">
            <w:pPr>
              <w:rPr>
                <w:sz w:val="8"/>
                <w:szCs w:val="8"/>
              </w:rPr>
            </w:pPr>
            <w:r w:rsidRPr="00E26521">
              <w:rPr>
                <w:i/>
                <w:sz w:val="8"/>
                <w:szCs w:val="8"/>
              </w:rPr>
              <w:t>3.в челов. капитал</w:t>
            </w:r>
            <w:r w:rsidRPr="00E26521">
              <w:rPr>
                <w:sz w:val="8"/>
                <w:szCs w:val="8"/>
              </w:rPr>
              <w:t xml:space="preserve"> - здоровье, образование и проф. подготовка улучшаются за счет усилий частных лиц;</w:t>
            </w:r>
          </w:p>
          <w:p w:rsidR="00213C6A" w:rsidRPr="00E26521" w:rsidRDefault="00213C6A" w:rsidP="00617ADC">
            <w:pPr>
              <w:rPr>
                <w:sz w:val="8"/>
                <w:szCs w:val="8"/>
              </w:rPr>
            </w:pPr>
            <w:r w:rsidRPr="00E26521">
              <w:rPr>
                <w:i/>
                <w:sz w:val="8"/>
                <w:szCs w:val="8"/>
              </w:rPr>
              <w:t>4. в капит. ресурсы</w:t>
            </w:r>
            <w:r w:rsidRPr="00E26521">
              <w:rPr>
                <w:sz w:val="8"/>
                <w:szCs w:val="8"/>
              </w:rPr>
              <w:t xml:space="preserve"> - сбережения исп-ются для увеличения производств. возможностей эк-ки путем финансирования строительства новых предприятий, внедрения новых технологий, развития средств коммуникаций.</w:t>
            </w:r>
          </w:p>
          <w:p w:rsidR="00213C6A" w:rsidRPr="00E26521" w:rsidRDefault="00213C6A" w:rsidP="00617ADC">
            <w:pPr>
              <w:rPr>
                <w:sz w:val="8"/>
                <w:szCs w:val="8"/>
              </w:rPr>
            </w:pPr>
            <w:r w:rsidRPr="00E26521">
              <w:rPr>
                <w:sz w:val="8"/>
                <w:szCs w:val="8"/>
              </w:rPr>
              <w:t xml:space="preserve">А) </w:t>
            </w:r>
            <w:r w:rsidRPr="00E26521">
              <w:rPr>
                <w:i/>
                <w:sz w:val="8"/>
                <w:szCs w:val="8"/>
              </w:rPr>
              <w:t>чистые (новые) инвестиции</w:t>
            </w:r>
            <w:r w:rsidRPr="00E26521">
              <w:rPr>
                <w:sz w:val="8"/>
                <w:szCs w:val="8"/>
              </w:rPr>
              <w:t xml:space="preserve"> – ресурсы, к-ые увеличивают размер осн. капитала.</w:t>
            </w:r>
          </w:p>
          <w:p w:rsidR="00213C6A" w:rsidRPr="00E26521" w:rsidRDefault="00213C6A" w:rsidP="00617ADC">
            <w:pPr>
              <w:rPr>
                <w:sz w:val="8"/>
                <w:szCs w:val="8"/>
              </w:rPr>
            </w:pPr>
            <w:r w:rsidRPr="00E26521">
              <w:rPr>
                <w:sz w:val="8"/>
                <w:szCs w:val="8"/>
              </w:rPr>
              <w:t xml:space="preserve">Б) </w:t>
            </w:r>
            <w:r w:rsidRPr="00E26521">
              <w:rPr>
                <w:i/>
                <w:sz w:val="8"/>
                <w:szCs w:val="8"/>
              </w:rPr>
              <w:t xml:space="preserve">инвестиции в модернизацию – </w:t>
            </w:r>
            <w:r w:rsidRPr="00E26521">
              <w:rPr>
                <w:sz w:val="8"/>
                <w:szCs w:val="8"/>
              </w:rPr>
              <w:t>на возмещение износа капитала. Их сумма – валовые инвестиции.</w:t>
            </w:r>
          </w:p>
          <w:p w:rsidR="00213C6A" w:rsidRPr="00E26521" w:rsidRDefault="00213C6A" w:rsidP="00617ADC">
            <w:pPr>
              <w:rPr>
                <w:b/>
                <w:sz w:val="8"/>
                <w:szCs w:val="8"/>
              </w:rPr>
            </w:pPr>
            <w:r w:rsidRPr="00E26521">
              <w:rPr>
                <w:sz w:val="8"/>
                <w:szCs w:val="8"/>
              </w:rPr>
              <w:t>Инвестиции: 1)</w:t>
            </w:r>
            <w:r w:rsidRPr="00E26521">
              <w:rPr>
                <w:b/>
                <w:sz w:val="8"/>
                <w:szCs w:val="8"/>
              </w:rPr>
              <w:t>Финансовые</w:t>
            </w:r>
            <w:r w:rsidRPr="00E26521">
              <w:rPr>
                <w:sz w:val="8"/>
                <w:szCs w:val="8"/>
              </w:rPr>
              <w:t xml:space="preserve"> – вложение ср-тв в ц.бумаги, кот выпущены предприятиями, а также в банк. депозиты. 2)</w:t>
            </w:r>
            <w:r w:rsidRPr="00E26521">
              <w:rPr>
                <w:b/>
                <w:sz w:val="8"/>
                <w:szCs w:val="8"/>
              </w:rPr>
              <w:t xml:space="preserve">Реальные – </w:t>
            </w:r>
            <w:r w:rsidRPr="00E26521">
              <w:rPr>
                <w:sz w:val="8"/>
                <w:szCs w:val="8"/>
              </w:rPr>
              <w:t>вложение ср-в в развитие производства и жилья. 3)</w:t>
            </w:r>
            <w:r w:rsidRPr="00E26521">
              <w:rPr>
                <w:b/>
                <w:sz w:val="8"/>
                <w:szCs w:val="8"/>
              </w:rPr>
              <w:t xml:space="preserve">Прямые </w:t>
            </w:r>
            <w:r w:rsidRPr="00E26521">
              <w:rPr>
                <w:sz w:val="8"/>
                <w:szCs w:val="8"/>
              </w:rPr>
              <w:t>– вложение капитала, кот обеспечивает контроль инвесторами зарубежных фирм и предприятий. Инвестиции счит прямыми, если инвестор имеет 25% предприятия акциями, но в России и США – 10%. 4)</w:t>
            </w:r>
            <w:r w:rsidRPr="00E26521">
              <w:rPr>
                <w:b/>
                <w:sz w:val="8"/>
                <w:szCs w:val="8"/>
              </w:rPr>
              <w:t xml:space="preserve">Портфельные </w:t>
            </w:r>
            <w:r w:rsidRPr="00E26521">
              <w:rPr>
                <w:sz w:val="8"/>
                <w:szCs w:val="8"/>
              </w:rPr>
              <w:t>– вложение капиталла в ц.б. без права участия в упр-и предприятиями или фирмами. (&lt; 10% от общего пакета акций). Фин. и реальные инвестиции учитываются как составная часть при определении ВНП (валовые внутр. инвестиции).</w:t>
            </w:r>
          </w:p>
          <w:p w:rsidR="00213C6A" w:rsidRPr="00E26521" w:rsidRDefault="00213C6A" w:rsidP="00617ADC">
            <w:pPr>
              <w:rPr>
                <w:sz w:val="8"/>
                <w:szCs w:val="8"/>
              </w:rPr>
            </w:pPr>
            <w:r w:rsidRPr="00E26521">
              <w:rPr>
                <w:sz w:val="8"/>
                <w:szCs w:val="8"/>
              </w:rPr>
              <w:t>Структура инвестиций соответствует целям и задачам развития об-ва.</w:t>
            </w:r>
          </w:p>
          <w:p w:rsidR="00213C6A" w:rsidRPr="00E26521" w:rsidRDefault="00213C6A" w:rsidP="0037180A">
            <w:pPr>
              <w:ind w:firstLine="180"/>
              <w:rPr>
                <w:sz w:val="8"/>
                <w:szCs w:val="8"/>
              </w:rPr>
            </w:pPr>
            <w:r w:rsidRPr="00E26521">
              <w:rPr>
                <w:b/>
                <w:sz w:val="8"/>
                <w:szCs w:val="8"/>
                <w:u w:val="single"/>
              </w:rPr>
              <w:t>Инвестиции</w:t>
            </w:r>
            <w:r w:rsidRPr="00E26521">
              <w:rPr>
                <w:sz w:val="8"/>
                <w:szCs w:val="8"/>
              </w:rPr>
              <w:t xml:space="preserve"> – все виды имуществ и интелл. ценностей, вкладываемые в объекты предпринимательства и др.видов деят-ти, в рез-те к-ых обр-ется доход или достигается </w:t>
            </w:r>
            <w:r w:rsidRPr="00E26521">
              <w:rPr>
                <w:b/>
                <w:i/>
                <w:sz w:val="8"/>
                <w:szCs w:val="8"/>
              </w:rPr>
              <w:t>соц.эффект</w:t>
            </w:r>
            <w:r w:rsidRPr="00E26521">
              <w:rPr>
                <w:sz w:val="8"/>
                <w:szCs w:val="8"/>
              </w:rPr>
              <w:t xml:space="preserve">. </w:t>
            </w:r>
          </w:p>
          <w:p w:rsidR="00213C6A" w:rsidRPr="00E26521" w:rsidRDefault="00213C6A" w:rsidP="0037180A">
            <w:pPr>
              <w:pStyle w:val="BodyTextIndent2"/>
              <w:ind w:firstLine="0"/>
              <w:rPr>
                <w:sz w:val="8"/>
                <w:szCs w:val="8"/>
              </w:rPr>
            </w:pPr>
            <w:r w:rsidRPr="00E26521">
              <w:rPr>
                <w:sz w:val="8"/>
                <w:szCs w:val="8"/>
                <w:u w:val="single"/>
              </w:rPr>
              <w:t xml:space="preserve">      Гл. источником инвестиций</w:t>
            </w:r>
            <w:r w:rsidRPr="00E26521">
              <w:rPr>
                <w:sz w:val="8"/>
                <w:szCs w:val="8"/>
              </w:rPr>
              <w:t xml:space="preserve"> явл. сбережения, они обеспечивают предл-ние инвестиц-ых р-сов и прямо зависят от величины %-ставки.</w:t>
            </w:r>
          </w:p>
          <w:p w:rsidR="00213C6A" w:rsidRPr="00E26521" w:rsidRDefault="00213C6A" w:rsidP="0037180A">
            <w:pPr>
              <w:ind w:firstLine="180"/>
              <w:rPr>
                <w:sz w:val="8"/>
                <w:szCs w:val="8"/>
              </w:rPr>
            </w:pPr>
            <w:r w:rsidRPr="00E26521">
              <w:rPr>
                <w:sz w:val="8"/>
                <w:szCs w:val="8"/>
                <w:u w:val="single"/>
              </w:rPr>
              <w:t>Сбережения м/б превращены в инвестиции</w:t>
            </w:r>
            <w:r w:rsidRPr="00E26521">
              <w:rPr>
                <w:sz w:val="8"/>
                <w:szCs w:val="8"/>
              </w:rPr>
              <w:t xml:space="preserve"> 3 способами:</w:t>
            </w:r>
          </w:p>
          <w:p w:rsidR="00213C6A" w:rsidRPr="00E26521" w:rsidRDefault="00213C6A" w:rsidP="0037180A">
            <w:pPr>
              <w:ind w:firstLine="180"/>
              <w:rPr>
                <w:sz w:val="8"/>
                <w:szCs w:val="8"/>
              </w:rPr>
            </w:pPr>
            <w:r w:rsidRPr="00E26521">
              <w:rPr>
                <w:b/>
                <w:i/>
                <w:sz w:val="8"/>
                <w:szCs w:val="8"/>
              </w:rPr>
              <w:t>1сп.</w:t>
            </w:r>
            <w:r w:rsidRPr="00E26521">
              <w:rPr>
                <w:sz w:val="8"/>
                <w:szCs w:val="8"/>
              </w:rPr>
              <w:t xml:space="preserve"> – </w:t>
            </w:r>
            <w:r w:rsidRPr="00E26521">
              <w:rPr>
                <w:i/>
                <w:sz w:val="8"/>
                <w:szCs w:val="8"/>
              </w:rPr>
              <w:t>за счет самофинансирования</w:t>
            </w:r>
            <w:r w:rsidRPr="00E26521">
              <w:rPr>
                <w:sz w:val="8"/>
                <w:szCs w:val="8"/>
              </w:rPr>
              <w:t>, т.е. исп-ются сбережения предприятия (прибыли) на развитие пр-ва. Они б/иметь место, если доходность от инвестиций больше текущей %-ставки.</w:t>
            </w:r>
          </w:p>
          <w:p w:rsidR="00213C6A" w:rsidRPr="00E26521" w:rsidRDefault="00213C6A" w:rsidP="0037180A">
            <w:pPr>
              <w:ind w:firstLine="180"/>
              <w:rPr>
                <w:sz w:val="8"/>
                <w:szCs w:val="8"/>
              </w:rPr>
            </w:pPr>
            <w:r w:rsidRPr="00E26521">
              <w:rPr>
                <w:b/>
                <w:i/>
                <w:sz w:val="8"/>
                <w:szCs w:val="8"/>
              </w:rPr>
              <w:t>2сп.</w:t>
            </w:r>
            <w:r w:rsidRPr="00E26521">
              <w:rPr>
                <w:sz w:val="8"/>
                <w:szCs w:val="8"/>
              </w:rPr>
              <w:t xml:space="preserve"> – </w:t>
            </w:r>
            <w:r w:rsidRPr="00E26521">
              <w:rPr>
                <w:i/>
                <w:sz w:val="8"/>
                <w:szCs w:val="8"/>
              </w:rPr>
              <w:t>за счет взаимов. в банке</w:t>
            </w:r>
            <w:r w:rsidRPr="00E26521">
              <w:rPr>
                <w:sz w:val="8"/>
                <w:szCs w:val="8"/>
              </w:rPr>
              <w:t>. Склонность к исп-ию этого источник будет тем выше, чем ниже %-ставка.</w:t>
            </w:r>
          </w:p>
          <w:p w:rsidR="00213C6A" w:rsidRPr="00E26521" w:rsidRDefault="00213C6A" w:rsidP="0037180A">
            <w:pPr>
              <w:pStyle w:val="BodyTextIndent2"/>
              <w:ind w:firstLine="0"/>
              <w:rPr>
                <w:sz w:val="8"/>
                <w:szCs w:val="8"/>
              </w:rPr>
            </w:pPr>
            <w:r w:rsidRPr="00E26521">
              <w:rPr>
                <w:b/>
                <w:i/>
                <w:sz w:val="8"/>
                <w:szCs w:val="8"/>
              </w:rPr>
              <w:t>3сп.</w:t>
            </w:r>
            <w:r w:rsidRPr="00E26521">
              <w:rPr>
                <w:sz w:val="8"/>
                <w:szCs w:val="8"/>
              </w:rPr>
              <w:t xml:space="preserve"> – </w:t>
            </w:r>
            <w:r w:rsidRPr="00E26521">
              <w:rPr>
                <w:i/>
                <w:sz w:val="8"/>
                <w:szCs w:val="8"/>
              </w:rPr>
              <w:t>за счет эмиссии (выпуска) ценных бумаг</w:t>
            </w:r>
            <w:r w:rsidRPr="00E26521">
              <w:rPr>
                <w:sz w:val="8"/>
                <w:szCs w:val="8"/>
              </w:rPr>
              <w:t>. При этом, чем ниже курс акции, выше 5-ставка, тем меньше объем привлекаемого капитала.</w:t>
            </w:r>
          </w:p>
          <w:p w:rsidR="00213C6A" w:rsidRPr="00E26521" w:rsidRDefault="00213C6A" w:rsidP="0037180A">
            <w:pPr>
              <w:ind w:firstLine="180"/>
              <w:rPr>
                <w:sz w:val="8"/>
                <w:szCs w:val="8"/>
              </w:rPr>
            </w:pPr>
            <w:r w:rsidRPr="00E26521">
              <w:rPr>
                <w:sz w:val="8"/>
                <w:szCs w:val="8"/>
              </w:rPr>
              <w:t>Т.о. м/д величиной инвестиции и величиной %-ставки сущ-ет обратная завис-ть, к-ая выражается инвестиц-ой ф-цией. Она опр-ет спрос на инвестиц-ые р-сы в завис-ти от уменьшения %-ставки.</w:t>
            </w:r>
          </w:p>
          <w:p w:rsidR="00213C6A" w:rsidRPr="00E26521" w:rsidRDefault="00213C6A" w:rsidP="0037180A">
            <w:pPr>
              <w:ind w:firstLine="180"/>
              <w:rPr>
                <w:sz w:val="8"/>
                <w:szCs w:val="8"/>
              </w:rPr>
            </w:pPr>
            <w:r w:rsidRPr="00E26521">
              <w:rPr>
                <w:sz w:val="8"/>
                <w:szCs w:val="8"/>
              </w:rPr>
              <w:t xml:space="preserve">На величину инвестиций и динамику инвестиций </w:t>
            </w:r>
            <w:r w:rsidRPr="00E26521">
              <w:rPr>
                <w:sz w:val="8"/>
                <w:szCs w:val="8"/>
                <w:u w:val="single"/>
              </w:rPr>
              <w:t>влияют</w:t>
            </w:r>
            <w:r w:rsidRPr="00E26521">
              <w:rPr>
                <w:sz w:val="8"/>
                <w:szCs w:val="8"/>
              </w:rPr>
              <w:t>: ожидаемая норма прибыли; реальная ставка %; экономичность ожидания; динамика совок.доходов и т.д.</w:t>
            </w:r>
          </w:p>
          <w:p w:rsidR="00213C6A" w:rsidRPr="00E26521" w:rsidRDefault="00213C6A" w:rsidP="0037180A">
            <w:pPr>
              <w:ind w:firstLine="180"/>
              <w:rPr>
                <w:sz w:val="8"/>
                <w:szCs w:val="8"/>
              </w:rPr>
            </w:pP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30. Денежно-кредитная политика ЦБ: её цели, инструменты и механизм влияния на ВНП.</w:t>
            </w:r>
          </w:p>
          <w:p w:rsidR="00213C6A" w:rsidRPr="00E26521" w:rsidRDefault="00213C6A" w:rsidP="00932A56">
            <w:pPr>
              <w:rPr>
                <w:sz w:val="10"/>
                <w:szCs w:val="10"/>
              </w:rPr>
            </w:pPr>
            <w:r w:rsidRPr="00E26521">
              <w:rPr>
                <w:sz w:val="10"/>
                <w:szCs w:val="10"/>
              </w:rPr>
              <w:t>Фундаментальная роль денег в эк-ке исп-ся для воздействия на экон.процессы при проведении ден.-кредитной политики. Хар-р ден.-кредитной политики определяется состоянием эк-ки.</w:t>
            </w:r>
          </w:p>
          <w:p w:rsidR="00213C6A" w:rsidRPr="00E26521" w:rsidRDefault="00213C6A" w:rsidP="00932A56">
            <w:pPr>
              <w:rPr>
                <w:sz w:val="10"/>
                <w:szCs w:val="10"/>
              </w:rPr>
            </w:pPr>
            <w:r w:rsidRPr="00E26521">
              <w:rPr>
                <w:sz w:val="10"/>
                <w:szCs w:val="10"/>
              </w:rPr>
              <w:t>Экспансионистская, инфляц. политика «дешевых денег» - совокупность мер, направленных на расширение объема ден.массы, на удешевление кредита и расширение ресурсов кредитной системы с расчетом на то, что это м. оживить конъюктуру, расширить производство, спрос, стимулировать экон.рост. Эта система проводится в условиях спада производства, увеличение безработицы.</w:t>
            </w:r>
          </w:p>
          <w:p w:rsidR="00213C6A" w:rsidRPr="00E26521" w:rsidRDefault="00213C6A" w:rsidP="00932A56">
            <w:pPr>
              <w:rPr>
                <w:sz w:val="10"/>
                <w:szCs w:val="10"/>
              </w:rPr>
            </w:pPr>
            <w:r w:rsidRPr="00E26521">
              <w:rPr>
                <w:sz w:val="10"/>
                <w:szCs w:val="10"/>
              </w:rPr>
              <w:t xml:space="preserve">Дефляц. политика «дорогих денег» - система мероприятий, направленных на ограничения ден.массы, притока денег в кредитную систему, на удорожание кредита и ограничение кредитных ресурсов. В годы экон. подъема гос-во стремится предотвратить «перегрев конъюктуры», сдерживает темпы эмиссии платежных средств, ден.спроса. Используя методы увеличения или сдерживания темпов прироста ден.массы гос-во пытается воздействовать на объем инвестиций, реальный ВНП. </w:t>
            </w:r>
          </w:p>
          <w:p w:rsidR="00213C6A" w:rsidRPr="00E26521" w:rsidRDefault="00213C6A" w:rsidP="00932A56">
            <w:pPr>
              <w:rPr>
                <w:sz w:val="10"/>
                <w:szCs w:val="10"/>
              </w:rPr>
            </w:pPr>
            <w:r w:rsidRPr="00E26521">
              <w:rPr>
                <w:sz w:val="10"/>
                <w:szCs w:val="10"/>
              </w:rPr>
              <w:t>Объектом регулирования в ден.-кредитной сфере явл.: механизм эмиссии, темп прироста налично-ден.массы, текущие отклонения, эмиссия денег от спроса на них, прирост ден.массы за счет внешних источников, бессрочные вклады, банковские резервы, %ые ставки, процессы банк. кредитования.</w:t>
            </w:r>
          </w:p>
          <w:p w:rsidR="00213C6A" w:rsidRPr="00E26521" w:rsidRDefault="00213C6A" w:rsidP="00932A56">
            <w:pPr>
              <w:rPr>
                <w:sz w:val="10"/>
                <w:szCs w:val="10"/>
              </w:rPr>
            </w:pPr>
            <w:r w:rsidRPr="00E26521">
              <w:rPr>
                <w:sz w:val="10"/>
                <w:szCs w:val="10"/>
              </w:rPr>
              <w:t>Высшие цели ден.-кред.политики рассчитаны на приведение нац.эк-ки в состояние макроэкон.равновесия. Это цели: обеспечение стабильности цен, высокой занятости, рост реального объема производства, устойчивого экон.роста, сбалансированности и по внешнеэкон.расчетам. Достижение этих целей требует долгоср. временных интервалов.</w:t>
            </w:r>
          </w:p>
          <w:p w:rsidR="00213C6A" w:rsidRPr="00E26521" w:rsidRDefault="00213C6A" w:rsidP="00932A56">
            <w:pPr>
              <w:rPr>
                <w:sz w:val="10"/>
                <w:szCs w:val="10"/>
              </w:rPr>
            </w:pPr>
            <w:r w:rsidRPr="00E26521">
              <w:rPr>
                <w:sz w:val="10"/>
                <w:szCs w:val="10"/>
              </w:rPr>
              <w:t>Текущие цели ден.кред. политики более конкретны: фиксация кол-ва денег в обращении, нормы %, уровня банковских резервов и др. Они осущ-ся путем проведения каждодневных операций на открытом рынке ценных бумаг.</w:t>
            </w:r>
          </w:p>
          <w:p w:rsidR="00213C6A" w:rsidRPr="00E26521" w:rsidRDefault="00213C6A" w:rsidP="00932A56">
            <w:pPr>
              <w:rPr>
                <w:sz w:val="10"/>
                <w:szCs w:val="10"/>
              </w:rPr>
            </w:pPr>
            <w:r w:rsidRPr="00E26521">
              <w:rPr>
                <w:sz w:val="10"/>
                <w:szCs w:val="10"/>
              </w:rPr>
              <w:t>Важнейшие инструменты ден.-кред. Политики: операции на откр. рынке ценных бумаг, регулирование учетной ставки, изменение требований к уровню обязат. Резервов комм.банков.</w:t>
            </w:r>
          </w:p>
          <w:p w:rsidR="00213C6A" w:rsidRPr="00E26521" w:rsidRDefault="00213C6A" w:rsidP="00932A56">
            <w:pPr>
              <w:rPr>
                <w:sz w:val="10"/>
                <w:szCs w:val="10"/>
              </w:rPr>
            </w:pPr>
            <w:r w:rsidRPr="00E26521">
              <w:rPr>
                <w:sz w:val="10"/>
                <w:szCs w:val="10"/>
              </w:rPr>
              <w:t>Операции с ценными бумагами на открытом рынке, осуществляемые ЦБ заключается в покупке или продаже гос. ценных бумаг  с целью регулирования кредитной сферы и косвенного воздействия на хоз.конъюктуру. Эти операции регулируют резервную позицию комм.банков, расширяют или сдерживают их возможности предоставления кредита, непосредственно влияют на курс ценных бумаг, дивиденды и %. ЦБ, покупая гос. ценные бумаги у комм.банков, увеличивает общий объем резервных депозитов банковской системы. Продавая ценные бумаги на открытом рынке ЦБ извлекает банкноты из обращения или списывает ден.суммы со счетов комм.банков.</w:t>
            </w:r>
          </w:p>
          <w:p w:rsidR="00213C6A" w:rsidRPr="00E26521" w:rsidRDefault="00213C6A" w:rsidP="00932A56">
            <w:pPr>
              <w:rPr>
                <w:sz w:val="10"/>
                <w:szCs w:val="10"/>
              </w:rPr>
            </w:pPr>
            <w:r w:rsidRPr="00E26521">
              <w:rPr>
                <w:sz w:val="10"/>
                <w:szCs w:val="10"/>
              </w:rPr>
              <w:t>Регулирование учетной ставки оказывает влияние на кред.сферу и эк-ку страны. Понижение учетной ставки снижает %  по депозитам и кредитам, удешевляет кредит и объем ден.обращения, но усиливает инфляционное давление в эк-ке, оживляет инвестиц.деят-сть, но вызывает отлив из страны краткосрочных капиталов, ухудшает состояние платежного баланса. Повышение учетной ставки сдерживает расширение ден.массы и кредита, ослабляет инфляцию, но удорожает кредит и сдерживает рост капиталовложений там, где велика зависимость нефин.корпораций от заемных средств, вызывает прилив краткосрочных капиталов и улучшает состояния платежного баланса.</w:t>
            </w:r>
          </w:p>
          <w:p w:rsidR="00213C6A" w:rsidRPr="00E26521" w:rsidRDefault="00213C6A" w:rsidP="00932A56">
            <w:pPr>
              <w:rPr>
                <w:sz w:val="10"/>
                <w:szCs w:val="10"/>
              </w:rPr>
            </w:pPr>
            <w:r w:rsidRPr="00E26521">
              <w:rPr>
                <w:sz w:val="10"/>
                <w:szCs w:val="10"/>
              </w:rPr>
              <w:t>Требования ЦБ к уровню обязат резервов комм.банков, находящихся на счетах в ЦБ меняются в зависимости от экон.ситуации. Существует устойчивая зависимость м/д размерами резхервов и динамикой кредитных операций. Уменьшение норм обязат.резервов расширяет кредит и увеличивает ден.массу за счет чекового обращения. Повышение норм обязат.резервов уменьшает возможности расширения кредита. Посредством изменения норм обязат.резервов ЦБ блокирует или высвобождает зачит.часть ликвидных средств комм.банков и т.о. влияет на объем ден.массы и кредитования.</w:t>
            </w:r>
          </w:p>
          <w:p w:rsidR="00213C6A" w:rsidRPr="00E26521" w:rsidRDefault="00213C6A" w:rsidP="00932A56">
            <w:pPr>
              <w:rPr>
                <w:szCs w:val="22"/>
              </w:rPr>
            </w:pPr>
            <w:r w:rsidRPr="00E26521">
              <w:rPr>
                <w:sz w:val="10"/>
                <w:szCs w:val="10"/>
              </w:rPr>
              <w:t>Заслуживает внимания оценка эффективности ден.-кред. Политики экономистами различных школ и направлений. Согласно кейнсианской трактовке денежно-кред.политика менее эффективна, чем финансовая. Она включает слишком длинный передаточный механизм. Передаточным механизмом называется система каналов, по к-ым реализуется влияние денег в ЭС. В кейнсианской концепции изменение ден.предложения воздействует на %ую ставку, влияя тем самым на уровень инвестиций и затем на  чистый внутр.продукт и занятость. Монетаристы отводят деньгам осн.роль в эк-ке. Они исходят из того, что ден.предложение влияет не только на инвестиции, а на все элементы совокупного спроса, а ч/з него и на чистый внутр.продукт. Монетаристы однако считаю, что не следует увлекаться активной ден.политикой. Важно осблюдать правило постоянного роста ден.массы. Оно состоит в необходимости поддержания постоянного роста ден.массы, находящейся в обращении, приблизительного равного трех%ному уровню роста реального объема производства, характерного для долгоср. врем.интервалов.</w:t>
            </w:r>
          </w:p>
        </w:tc>
        <w:tc>
          <w:tcPr>
            <w:tcW w:w="3190" w:type="dxa"/>
          </w:tcPr>
          <w:p w:rsidR="00213C6A" w:rsidRPr="00E26521" w:rsidRDefault="00213C6A" w:rsidP="0037180A">
            <w:pPr>
              <w:jc w:val="left"/>
              <w:rPr>
                <w:b/>
                <w:szCs w:val="12"/>
                <w:u w:val="single"/>
              </w:rPr>
            </w:pPr>
            <w:r w:rsidRPr="00E26521">
              <w:rPr>
                <w:b/>
                <w:szCs w:val="12"/>
                <w:u w:val="single"/>
              </w:rPr>
              <w:t>31. Теория мультипликатора Дж.Кейнса.</w:t>
            </w:r>
          </w:p>
          <w:p w:rsidR="00213C6A" w:rsidRPr="00E26521" w:rsidRDefault="00213C6A" w:rsidP="00932A56">
            <w:pPr>
              <w:rPr>
                <w:b/>
                <w:szCs w:val="22"/>
              </w:rPr>
            </w:pPr>
            <w:r w:rsidRPr="00E26521">
              <w:rPr>
                <w:szCs w:val="22"/>
              </w:rPr>
              <w:t>Мультипликатор (приращ.дохода к приращ.инв.) – числовой коэф-т, показывающий изменения к-л величины в эк-ке при воздействии на каждую ед.этой величины. Впервые термин был введен в 1931 Р.Каном. Теория мул-ра объясняет сущ-е стимулирующей роли вложений в данной сфере эк-ки на расширение общ.пр-ва и занятости в др.сферах НЭ. Это явление в увелич.размере ВНП наз. мультипликативным эффектом. Теория мультипликатора обосновывает позитивное влияние авт.инв. на рост всего общ.пр-ва, поскольку обязательно форм.произв.инв. Явление мультипликатора связано с тем, что, во-1ых, для эк-ки характерны повторяющиеся, непрерывные потоки доходов и расходов, где расходы одних экон. субъектов являются доходами других. Во-в2ых, любое изменение дохода повлечет за собой изменения и в потреблении, и в сбережениях в том же направлении, что и изменение дохода. Понятие мул-ра м. создать впечатление, что этот эффект положительно сказывается на эк-ке и следует стремиться к увеличению его значения. Однако, необходимо учитывать и обратные последствия мультипликативного эффекта – так называемый парадокс бережливости. Суть его состоит в том, что любое  уменьшение совокупных расходов, в частности инвестиций, приведет к многократным, умноженным на мультипликатор, потерям для общества, т.е. снижению ЧНП. Т.о., парадокс состоит в том, что попытки общества больше сберегать могут фактически привести к тому же или даже меньшему объему сбережений. Поэтому для обеспечения стабильности экономики желательно иметь оптимальный (не столь высокий) уровень мультипликатора. Акселератор - ускоритель, коэф-т отн-ния прироста инвестиций к вызвавшему его относит. приросту дохода, потребит. спроса или готовой продукции. Состоит в том, что увеличение совокупного спроса на потр.блага увелич.совокуп.спрос на произв.блага и на инвестиции. А. выражается формулой</w:t>
            </w:r>
          </w:p>
          <w:p w:rsidR="00213C6A" w:rsidRPr="00E26521" w:rsidRDefault="00213C6A" w:rsidP="00932A56">
            <w:pPr>
              <w:rPr>
                <w:b/>
                <w:szCs w:val="22"/>
              </w:rPr>
            </w:pPr>
            <w:r w:rsidRPr="00E26521">
              <w:rPr>
                <w:noProof/>
                <w:szCs w:val="22"/>
              </w:rPr>
              <w:pict>
                <v:shape id="Рисунок 20" o:spid="_x0000_i1030" type="#_x0000_t75" alt="00515" style="width:35.25pt;height:17.25pt;visibility:visible">
                  <v:imagedata r:id="rId8" o:title=""/>
                </v:shape>
              </w:pict>
            </w:r>
            <w:r w:rsidRPr="00E26521">
              <w:rPr>
                <w:rFonts w:ascii="Arial" w:hAnsi="Arial" w:cs="Arial"/>
                <w:szCs w:val="22"/>
              </w:rPr>
              <w:br w:type="textWrapping" w:clear="all"/>
            </w:r>
            <w:r w:rsidRPr="00E26521">
              <w:rPr>
                <w:szCs w:val="22"/>
              </w:rPr>
              <w:t>Увеличение объемов инвестиций приводит к росту доходов в отраслях, производящих капитальные блага, и это обстоятельство вызывает увеличение потребит. расходов. След-но, увеличение инвестиций ведет к росту потребительского дохода. Однако, это м. в свою очередь вызвать дальнейший рост инвестиций. Этот эффект известен под названием принципа акселерации. Акселерация опр.,что изм-ние спроса на потр.блага вызывает адекватное изм-ние спроса на товары произв.назначения.</w:t>
            </w:r>
            <w:r w:rsidRPr="00E26521">
              <w:rPr>
                <w:szCs w:val="22"/>
              </w:rPr>
              <w:br/>
              <w:t>Процесс наращивания дохода м. (по крайней мере на короткое время) перейти границы, воздвигаемые мул-ром. Это объясняется взаимодействием мул-ра и акселератора. Первоначально происходит самост. (автономное) возрастание инвестиций. Это приводит к увел-ию дохода в умноженном размере в соответствии с величиной мул-ра. Указанное увеличение дохода м., однако, вызвать дальнейшее увеличение инвестиций. Числ. множитель, на к-ый каждый доллар приращенного дохода увеличивает инвестиции, наз. коэф-том акселерации или просто акселератором.</w:t>
            </w:r>
          </w:p>
        </w:tc>
        <w:tc>
          <w:tcPr>
            <w:tcW w:w="3191" w:type="dxa"/>
          </w:tcPr>
          <w:p w:rsidR="00213C6A" w:rsidRPr="00E26521" w:rsidRDefault="00213C6A" w:rsidP="00932A56">
            <w:pPr>
              <w:rPr>
                <w:b/>
                <w:szCs w:val="12"/>
                <w:u w:val="single"/>
              </w:rPr>
            </w:pPr>
            <w:r w:rsidRPr="00E26521">
              <w:rPr>
                <w:b/>
                <w:szCs w:val="12"/>
                <w:u w:val="single"/>
              </w:rPr>
              <w:t>33. Сущность, причины и виды инфляции.</w:t>
            </w:r>
          </w:p>
          <w:p w:rsidR="00213C6A" w:rsidRPr="00E26521" w:rsidRDefault="00213C6A" w:rsidP="0037180A">
            <w:pPr>
              <w:pStyle w:val="Normal1"/>
              <w:ind w:firstLine="0"/>
              <w:rPr>
                <w:i w:val="0"/>
                <w:sz w:val="10"/>
                <w:szCs w:val="10"/>
              </w:rPr>
            </w:pPr>
            <w:r w:rsidRPr="00E26521">
              <w:rPr>
                <w:i w:val="0"/>
                <w:sz w:val="10"/>
                <w:szCs w:val="10"/>
              </w:rPr>
              <w:t xml:space="preserve">       Инфляция-кризисн сост ден. системы. Термин И-я (от лат «вздутие») применит к ден. обращению появился  в сер 19 века и связан с огромн выпуском бумажн денег в годы  гражд войны в США 1861-1865 гг. Длит. время под инфл понимали обесценив  денег и рост товарн цен. Совр И-я связана не только с падением покуп способн денег в рез-те роста цен, но и с общим неблагоприят сост-м эк-го разв нац-й эк-ки. Она обусловл противоерчиями процесса произ-ва денежн обраще,кредита и финансов.</w:t>
            </w:r>
            <w:r w:rsidRPr="00E26521">
              <w:rPr>
                <w:i w:val="0"/>
                <w:spacing w:val="-2"/>
                <w:sz w:val="10"/>
                <w:szCs w:val="10"/>
              </w:rPr>
              <w:t xml:space="preserve"> Инфляция</w:t>
            </w:r>
            <w:r w:rsidRPr="00E26521">
              <w:rPr>
                <w:i w:val="0"/>
                <w:sz w:val="10"/>
                <w:szCs w:val="10"/>
              </w:rPr>
              <w:t xml:space="preserve"> – это макроэкономич.явления, при кот.наблюдается общий рост цен с одной стороны и обесценивание денег с другой. В рез-те инфляции образуется переполнение каналов обращения излишней ден. массой. В НЭ масса товаров перестает соответствовать ден. массе и в этих условиях деньги перестают выполнять свои ф-ии. </w:t>
            </w:r>
            <w:r w:rsidRPr="00E26521">
              <w:rPr>
                <w:b/>
                <w:i w:val="0"/>
                <w:sz w:val="10"/>
                <w:szCs w:val="10"/>
              </w:rPr>
              <w:t xml:space="preserve">Показатели </w:t>
            </w:r>
            <w:r w:rsidRPr="00E26521">
              <w:rPr>
                <w:i w:val="0"/>
                <w:sz w:val="10"/>
                <w:szCs w:val="10"/>
              </w:rPr>
              <w:t>– ИПЦ (цены РК в тек.пер./цены РК базов.пер.наиб. успешного)*100% - изменение вр.уровня цен. ИОЦ – подобно ИПЦ он отражает изм-ние цен на сырье, рес-сы, инвестиционные рес-сы. И-Д ВВП – соотн.номинального и реального ВВП.</w:t>
            </w:r>
          </w:p>
          <w:p w:rsidR="00213C6A" w:rsidRPr="00E26521" w:rsidRDefault="00213C6A" w:rsidP="0037180A">
            <w:pPr>
              <w:pStyle w:val="Normal1"/>
              <w:ind w:firstLine="0"/>
              <w:rPr>
                <w:b/>
                <w:i w:val="0"/>
                <w:sz w:val="10"/>
                <w:szCs w:val="10"/>
              </w:rPr>
            </w:pPr>
            <w:r w:rsidRPr="00E26521">
              <w:rPr>
                <w:b/>
                <w:i w:val="0"/>
                <w:sz w:val="10"/>
                <w:szCs w:val="10"/>
              </w:rPr>
              <w:t>Причины:</w:t>
            </w:r>
          </w:p>
          <w:p w:rsidR="00213C6A" w:rsidRPr="00E26521" w:rsidRDefault="00213C6A" w:rsidP="0037180A">
            <w:pPr>
              <w:pStyle w:val="Normal1"/>
              <w:ind w:firstLine="0"/>
              <w:rPr>
                <w:i w:val="0"/>
                <w:sz w:val="10"/>
                <w:szCs w:val="10"/>
              </w:rPr>
            </w:pPr>
            <w:r w:rsidRPr="00E26521">
              <w:rPr>
                <w:i w:val="0"/>
                <w:sz w:val="10"/>
                <w:szCs w:val="10"/>
              </w:rPr>
              <w:t>-Несовершенная конкуренция, форм монополизма, к-ый воздействует на образование рын.цены в 1ю очередь в эк.интересах монополиста.</w:t>
            </w:r>
          </w:p>
          <w:p w:rsidR="00213C6A" w:rsidRPr="00E26521" w:rsidRDefault="00213C6A" w:rsidP="0037180A">
            <w:pPr>
              <w:pStyle w:val="Normal1"/>
              <w:ind w:firstLine="0"/>
              <w:rPr>
                <w:i w:val="0"/>
                <w:sz w:val="10"/>
                <w:szCs w:val="10"/>
              </w:rPr>
            </w:pPr>
            <w:r w:rsidRPr="00E26521">
              <w:rPr>
                <w:i w:val="0"/>
                <w:sz w:val="10"/>
                <w:szCs w:val="10"/>
              </w:rPr>
              <w:t>-Адаптационные инфл.ожидания. Формируются при снижении покупат.способности денег и одновременном росте цен. Это процесс самовоспроизводства инфляции. Все эк.субъекты привыкают к повышению цен и, стараясь защитить свои доходы, приобретают товары впрок, созд.ситуация, когда уменьш.кол-во товаров и увел.колв-во денежной массы в масштабе НЭ.</w:t>
            </w:r>
          </w:p>
          <w:p w:rsidR="00213C6A" w:rsidRPr="00E26521" w:rsidRDefault="00213C6A" w:rsidP="0037180A">
            <w:pPr>
              <w:pStyle w:val="Normal1"/>
              <w:ind w:firstLine="0"/>
              <w:rPr>
                <w:i w:val="0"/>
                <w:sz w:val="10"/>
                <w:szCs w:val="10"/>
              </w:rPr>
            </w:pPr>
            <w:r w:rsidRPr="00E26521">
              <w:rPr>
                <w:i w:val="0"/>
                <w:sz w:val="10"/>
                <w:szCs w:val="10"/>
              </w:rPr>
              <w:t>-Импортируемая инфляция. Основана на разнице курса нац.валюты и иностр.валюты по к-ой приобретаются импорт. товары.</w:t>
            </w:r>
          </w:p>
          <w:p w:rsidR="00213C6A" w:rsidRPr="00E26521" w:rsidRDefault="00213C6A" w:rsidP="00932A56">
            <w:pPr>
              <w:rPr>
                <w:sz w:val="10"/>
                <w:szCs w:val="10"/>
              </w:rPr>
            </w:pPr>
            <w:r w:rsidRPr="00E26521">
              <w:rPr>
                <w:sz w:val="10"/>
                <w:szCs w:val="10"/>
              </w:rPr>
              <w:t>-Инфляционно опасные инвестиции. В ВПК, при этом наблюдается рост доходов у работников этой отрасли при неадекватном увел-нии товаров потребит. назначения. Аналогичные последствия м. вызвать и непроизводительное потребление нац. дохода (н-р, на осуществление «проектов века»).</w:t>
            </w:r>
          </w:p>
          <w:p w:rsidR="00213C6A" w:rsidRPr="00E26521" w:rsidRDefault="00213C6A" w:rsidP="00932A56">
            <w:pPr>
              <w:rPr>
                <w:i/>
                <w:iCs/>
                <w:sz w:val="10"/>
                <w:szCs w:val="10"/>
              </w:rPr>
            </w:pPr>
            <w:r w:rsidRPr="00E26521">
              <w:rPr>
                <w:b/>
                <w:iCs/>
                <w:sz w:val="10"/>
                <w:szCs w:val="10"/>
              </w:rPr>
              <w:t xml:space="preserve">-Отсутствие должного контроля за ден. массой и неоправданная эмиссия бум. денег. </w:t>
            </w:r>
            <w:r w:rsidRPr="00E26521">
              <w:rPr>
                <w:sz w:val="10"/>
                <w:szCs w:val="10"/>
              </w:rPr>
              <w:t>Это неизбежно приводит к появлению на рынке ден. массы, не обеспеченной товарами. В рез-те цены на товары начинают расти на всех рынках, создавая основу инфляц. процесса.</w:t>
            </w:r>
          </w:p>
          <w:p w:rsidR="00213C6A" w:rsidRPr="00E26521" w:rsidRDefault="00213C6A" w:rsidP="00932A56">
            <w:pPr>
              <w:rPr>
                <w:sz w:val="10"/>
                <w:szCs w:val="10"/>
              </w:rPr>
            </w:pPr>
            <w:r w:rsidRPr="00E26521">
              <w:rPr>
                <w:b/>
                <w:iCs/>
                <w:sz w:val="10"/>
                <w:szCs w:val="10"/>
              </w:rPr>
              <w:t>-Диспропорциональность</w:t>
            </w:r>
            <w:r w:rsidRPr="00E26521">
              <w:rPr>
                <w:i/>
                <w:iCs/>
                <w:sz w:val="10"/>
                <w:szCs w:val="10"/>
              </w:rPr>
              <w:t xml:space="preserve"> </w:t>
            </w:r>
            <w:r w:rsidRPr="00E26521">
              <w:rPr>
                <w:sz w:val="10"/>
                <w:szCs w:val="10"/>
              </w:rPr>
              <w:t>- несбалансированность гос. расходов и доходов, к-ая выражается в дефиците госбюджета. Финансирование последнего за счёт займов в ЦБ, т.е. неконтролируемой ден. эмиссии, что неизбежно приводит к росту массы денег в обращении.</w:t>
            </w:r>
          </w:p>
          <w:p w:rsidR="00213C6A" w:rsidRPr="00E26521" w:rsidRDefault="00213C6A" w:rsidP="00932A56">
            <w:pPr>
              <w:rPr>
                <w:sz w:val="10"/>
                <w:szCs w:val="10"/>
              </w:rPr>
            </w:pPr>
            <w:r w:rsidRPr="00E26521">
              <w:rPr>
                <w:sz w:val="10"/>
                <w:szCs w:val="10"/>
              </w:rPr>
              <w:t xml:space="preserve">       На глубину и уровень И влияют след </w:t>
            </w:r>
            <w:r w:rsidRPr="00E26521">
              <w:rPr>
                <w:b/>
                <w:sz w:val="10"/>
                <w:szCs w:val="10"/>
              </w:rPr>
              <w:t>факторы:</w:t>
            </w:r>
            <w:r w:rsidRPr="00E26521">
              <w:rPr>
                <w:sz w:val="10"/>
                <w:szCs w:val="10"/>
              </w:rPr>
              <w:t xml:space="preserve">1.внутр факторы:-неден. (наличие диспропорций в нар хоз-ве,циклич разв-е эк-ки, монополизация произ-ва, увелич кредитн средств обращ-я, несбалансированн И-й,гос-монополист ценообраз-е,эктраординарные обстоят-ва соц-эк и природн хар-ра;,-денежн(монетарн) (кризис  гос-х финансов,что выр-ся в дефиците бюджета,росте гос-го долга,доп эмиссия денег.2.внешн факторы.1)миров структурн кризисы (сырьев, топливн, энергетич, валютн),валютн политика направленная на экспорт И в др страны.; нелегал экспорт золота и валюты. Т.обр,И-многофакторн процесс,проявлен диспропорциональности в эк-ке,к-е обусловлено нарушением закона денежн обращ-я. </w:t>
            </w:r>
          </w:p>
          <w:p w:rsidR="00213C6A" w:rsidRPr="00E26521" w:rsidRDefault="00213C6A" w:rsidP="00932A56">
            <w:pPr>
              <w:rPr>
                <w:sz w:val="10"/>
                <w:szCs w:val="10"/>
              </w:rPr>
            </w:pPr>
            <w:r w:rsidRPr="00E26521">
              <w:rPr>
                <w:b/>
                <w:sz w:val="10"/>
                <w:szCs w:val="10"/>
              </w:rPr>
              <w:t xml:space="preserve">      Формы</w:t>
            </w:r>
            <w:r w:rsidRPr="00E26521">
              <w:rPr>
                <w:sz w:val="10"/>
                <w:szCs w:val="10"/>
              </w:rPr>
              <w:t xml:space="preserve"> проявл И:1)рост цен на товары и услуги,причем неравномерн,что приводит к обесценив денег.2)понижен курса нац денежн единицы по отнош к иностр,.3.Увелич цены золота-выраженной ден. единицы. </w:t>
            </w:r>
          </w:p>
          <w:p w:rsidR="00213C6A" w:rsidRPr="00E26521" w:rsidRDefault="00213C6A" w:rsidP="0037180A">
            <w:pPr>
              <w:pStyle w:val="Normal1"/>
              <w:ind w:firstLine="0"/>
              <w:rPr>
                <w:i w:val="0"/>
                <w:sz w:val="10"/>
                <w:szCs w:val="10"/>
              </w:rPr>
            </w:pPr>
            <w:r w:rsidRPr="00E26521">
              <w:rPr>
                <w:b/>
                <w:i w:val="0"/>
                <w:sz w:val="10"/>
                <w:szCs w:val="10"/>
              </w:rPr>
              <w:t>Типы инфляции:</w:t>
            </w:r>
          </w:p>
          <w:p w:rsidR="00213C6A" w:rsidRPr="00E26521" w:rsidRDefault="00213C6A" w:rsidP="0037180A">
            <w:pPr>
              <w:shd w:val="clear" w:color="auto" w:fill="FFFFFF"/>
              <w:rPr>
                <w:sz w:val="10"/>
                <w:szCs w:val="10"/>
              </w:rPr>
            </w:pPr>
            <w:r w:rsidRPr="00E26521">
              <w:rPr>
                <w:b/>
                <w:bCs/>
                <w:spacing w:val="-2"/>
                <w:sz w:val="10"/>
                <w:szCs w:val="10"/>
              </w:rPr>
              <w:t xml:space="preserve">Открытая </w:t>
            </w:r>
            <w:r w:rsidRPr="00E26521">
              <w:rPr>
                <w:spacing w:val="-2"/>
                <w:sz w:val="10"/>
                <w:szCs w:val="10"/>
              </w:rPr>
              <w:t>инфляция проявл. в продолжительном росте цен. Ее воспроизводят адаптационные ожидания, инфляция спроса и издержек. Это постоянное повышение цен.</w:t>
            </w:r>
          </w:p>
          <w:p w:rsidR="00213C6A" w:rsidRPr="00E26521" w:rsidRDefault="00213C6A" w:rsidP="0037180A">
            <w:pPr>
              <w:shd w:val="clear" w:color="auto" w:fill="FFFFFF"/>
              <w:rPr>
                <w:spacing w:val="1"/>
                <w:sz w:val="10"/>
                <w:szCs w:val="10"/>
              </w:rPr>
            </w:pPr>
            <w:r w:rsidRPr="00E26521">
              <w:rPr>
                <w:b/>
                <w:bCs/>
                <w:spacing w:val="1"/>
                <w:sz w:val="10"/>
                <w:szCs w:val="10"/>
              </w:rPr>
              <w:t xml:space="preserve">Подавленная </w:t>
            </w:r>
            <w:r w:rsidRPr="00E26521">
              <w:rPr>
                <w:spacing w:val="1"/>
                <w:sz w:val="10"/>
                <w:szCs w:val="10"/>
              </w:rPr>
              <w:t xml:space="preserve"> - при стабильных ценах наблюдается хронический дефицит товаров и ухудшение их кач-ва. Расширяется черный рынок. Хаар-на для централизованно-планируемых эк-ик.</w:t>
            </w:r>
          </w:p>
          <w:p w:rsidR="00213C6A" w:rsidRPr="00E26521" w:rsidRDefault="00213C6A" w:rsidP="0037180A">
            <w:pPr>
              <w:shd w:val="clear" w:color="auto" w:fill="FFFFFF"/>
              <w:rPr>
                <w:b/>
                <w:spacing w:val="-3"/>
                <w:sz w:val="10"/>
                <w:szCs w:val="10"/>
                <w:u w:val="single"/>
              </w:rPr>
            </w:pPr>
            <w:r w:rsidRPr="00E26521">
              <w:rPr>
                <w:b/>
                <w:spacing w:val="1"/>
                <w:sz w:val="10"/>
                <w:szCs w:val="10"/>
              </w:rPr>
              <w:t>Виды:</w:t>
            </w:r>
            <w:r w:rsidRPr="00E26521">
              <w:rPr>
                <w:b/>
                <w:spacing w:val="1"/>
                <w:sz w:val="10"/>
                <w:szCs w:val="10"/>
                <w:u w:val="single"/>
              </w:rPr>
              <w:t>По росту цен</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3"/>
                <w:sz w:val="10"/>
                <w:szCs w:val="10"/>
              </w:rPr>
              <w:t>Нормальная – до 10% в год и все эк.процесссы протекают нормлаьно</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3"/>
                <w:sz w:val="10"/>
                <w:szCs w:val="10"/>
              </w:rPr>
              <w:t>Умеренная(ползучая) – до 20% в год. Деньги выполняют св.им ф-ии. Отсутствует риск подписания договоров.</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3"/>
                <w:sz w:val="10"/>
                <w:szCs w:val="10"/>
              </w:rPr>
              <w:t>Галопиру</w:t>
            </w:r>
            <w:r w:rsidRPr="00E26521">
              <w:rPr>
                <w:spacing w:val="-3"/>
                <w:sz w:val="10"/>
                <w:szCs w:val="10"/>
              </w:rPr>
              <w:softHyphen/>
            </w:r>
            <w:r w:rsidRPr="00E26521">
              <w:rPr>
                <w:spacing w:val="-1"/>
                <w:sz w:val="10"/>
                <w:szCs w:val="10"/>
              </w:rPr>
              <w:t>ющая – цены растут в сотнях % в год. Деньги постепенно начинают материализоваться. Сделки между пр-ми закл.с учетом роста цен. Все эк.процессы затрудняются.</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1"/>
                <w:sz w:val="10"/>
                <w:szCs w:val="10"/>
              </w:rPr>
              <w:t>Гиперинфляция – цены растут до тысячи % ежегодно. Это колоссальный разрыв между ценами и величиной з/п. Деньги не выполняют всои ф-ии. Во всей НЭ действует натуральный обмен и полностью ликвидируется управление экономикой.</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1"/>
                <w:sz w:val="10"/>
                <w:szCs w:val="10"/>
              </w:rPr>
              <w:t>Супергиперинфляция – цены растут на 50% ежемесячно и эта сит.повт.3 мес.подряд.</w:t>
            </w:r>
          </w:p>
          <w:p w:rsidR="00213C6A" w:rsidRPr="00E26521" w:rsidRDefault="00213C6A" w:rsidP="0037180A">
            <w:pPr>
              <w:numPr>
                <w:ilvl w:val="0"/>
                <w:numId w:val="19"/>
              </w:numPr>
              <w:shd w:val="clear" w:color="auto" w:fill="FFFFFF"/>
              <w:tabs>
                <w:tab w:val="clear" w:pos="720"/>
                <w:tab w:val="num" w:pos="180"/>
              </w:tabs>
              <w:ind w:left="0" w:firstLine="0"/>
              <w:rPr>
                <w:spacing w:val="-1"/>
                <w:sz w:val="10"/>
                <w:szCs w:val="10"/>
              </w:rPr>
            </w:pPr>
            <w:r w:rsidRPr="00E26521">
              <w:rPr>
                <w:spacing w:val="-1"/>
                <w:sz w:val="10"/>
                <w:szCs w:val="10"/>
              </w:rPr>
              <w:t>Стагфляция – рост инфляции и б/р</w:t>
            </w:r>
          </w:p>
          <w:p w:rsidR="00213C6A" w:rsidRPr="00E26521" w:rsidRDefault="00213C6A" w:rsidP="0037180A">
            <w:pPr>
              <w:ind w:left="-180" w:firstLine="180"/>
              <w:rPr>
                <w:sz w:val="10"/>
                <w:szCs w:val="10"/>
              </w:rPr>
            </w:pPr>
            <w:r w:rsidRPr="00E26521">
              <w:rPr>
                <w:sz w:val="10"/>
                <w:szCs w:val="10"/>
              </w:rPr>
              <w:t>По сбалансированности:</w:t>
            </w:r>
          </w:p>
          <w:p w:rsidR="00213C6A" w:rsidRPr="00E26521" w:rsidRDefault="00213C6A" w:rsidP="0037180A">
            <w:pPr>
              <w:ind w:left="-180" w:firstLine="180"/>
              <w:rPr>
                <w:sz w:val="10"/>
                <w:szCs w:val="10"/>
              </w:rPr>
            </w:pPr>
            <w:r w:rsidRPr="00E26521">
              <w:rPr>
                <w:sz w:val="10"/>
                <w:szCs w:val="10"/>
              </w:rPr>
              <w:t>Сбалансированная – цены в разных отраслях растут приблизительно в одинаковых пропорциях.</w:t>
            </w:r>
          </w:p>
          <w:p w:rsidR="00213C6A" w:rsidRPr="00E26521" w:rsidRDefault="00213C6A" w:rsidP="0037180A">
            <w:pPr>
              <w:ind w:left="-180" w:firstLine="180"/>
              <w:rPr>
                <w:sz w:val="10"/>
                <w:szCs w:val="10"/>
              </w:rPr>
            </w:pPr>
            <w:r w:rsidRPr="00E26521">
              <w:rPr>
                <w:sz w:val="10"/>
                <w:szCs w:val="10"/>
              </w:rPr>
              <w:t xml:space="preserve">Несбалансированная – цены в разных отраслях постоянно изменяются в разных пропорциях. </w:t>
            </w:r>
          </w:p>
          <w:p w:rsidR="00213C6A" w:rsidRPr="00E26521" w:rsidRDefault="00213C6A" w:rsidP="0037180A">
            <w:pPr>
              <w:ind w:left="-180" w:firstLine="180"/>
              <w:rPr>
                <w:sz w:val="10"/>
                <w:szCs w:val="10"/>
              </w:rPr>
            </w:pPr>
            <w:r w:rsidRPr="00E26521">
              <w:rPr>
                <w:sz w:val="10"/>
                <w:szCs w:val="10"/>
              </w:rPr>
              <w:t>По прогнозированию:</w:t>
            </w:r>
          </w:p>
          <w:p w:rsidR="00213C6A" w:rsidRPr="00E26521" w:rsidRDefault="00213C6A" w:rsidP="0037180A">
            <w:pPr>
              <w:ind w:left="-180" w:firstLine="180"/>
              <w:rPr>
                <w:sz w:val="10"/>
                <w:szCs w:val="10"/>
              </w:rPr>
            </w:pPr>
            <w:r w:rsidRPr="00E26521">
              <w:rPr>
                <w:sz w:val="10"/>
                <w:szCs w:val="10"/>
              </w:rPr>
              <w:t>Ожидаемая(прогнозируемая)</w:t>
            </w:r>
          </w:p>
          <w:p w:rsidR="00213C6A" w:rsidRPr="00E26521" w:rsidRDefault="00213C6A" w:rsidP="0037180A">
            <w:pPr>
              <w:ind w:left="-180" w:firstLine="180"/>
              <w:rPr>
                <w:sz w:val="15"/>
                <w:szCs w:val="15"/>
              </w:rPr>
            </w:pPr>
            <w:r w:rsidRPr="00E26521">
              <w:rPr>
                <w:sz w:val="10"/>
                <w:szCs w:val="10"/>
              </w:rPr>
              <w:t>Неожиданная (непрогнозируемая, внезапный рост цен).</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35. Соц-эконом. последствия инфляции.</w:t>
            </w:r>
          </w:p>
          <w:p w:rsidR="00213C6A" w:rsidRPr="00E26521" w:rsidRDefault="00213C6A" w:rsidP="00932A56">
            <w:pPr>
              <w:rPr>
                <w:szCs w:val="22"/>
              </w:rPr>
            </w:pPr>
            <w:r w:rsidRPr="00E26521">
              <w:rPr>
                <w:szCs w:val="22"/>
              </w:rPr>
              <w:t>Под инфляцией обычно понимают избыток денег в обращении, что ведет к их обесценению и росту цен на товары и услуги. Инфляция, способствуя повышению цен и нормы прибыли, вначале выступает как фактор оживления конъюнктуры, но по мере углубления она превращается из двигателя в тормоз, усиливая социально-экон. неустойчивость в стране. К негативным последствиям инфляц. процессов относятся:</w:t>
            </w:r>
          </w:p>
          <w:p w:rsidR="00213C6A" w:rsidRPr="00E26521" w:rsidRDefault="00213C6A" w:rsidP="00932A56">
            <w:pPr>
              <w:rPr>
                <w:szCs w:val="22"/>
              </w:rPr>
            </w:pPr>
            <w:r w:rsidRPr="00E26521">
              <w:rPr>
                <w:szCs w:val="22"/>
              </w:rPr>
              <w:t>снижение реальных доходов населения (при неравномерном росте номинальных доходов);</w:t>
            </w:r>
          </w:p>
          <w:p w:rsidR="00213C6A" w:rsidRPr="00E26521" w:rsidRDefault="00213C6A" w:rsidP="00932A56">
            <w:pPr>
              <w:rPr>
                <w:szCs w:val="22"/>
              </w:rPr>
            </w:pPr>
            <w:r w:rsidRPr="00E26521">
              <w:rPr>
                <w:szCs w:val="22"/>
              </w:rPr>
              <w:t>обесценение сбережений населения (повышение % на вклады, как правило, не компенсирует падение реальных размеров сбережений);</w:t>
            </w:r>
          </w:p>
          <w:p w:rsidR="00213C6A" w:rsidRPr="00E26521" w:rsidRDefault="00213C6A" w:rsidP="00932A56">
            <w:pPr>
              <w:rPr>
                <w:szCs w:val="22"/>
              </w:rPr>
            </w:pPr>
            <w:r w:rsidRPr="00E26521">
              <w:rPr>
                <w:szCs w:val="22"/>
              </w:rPr>
              <w:t>потеря у производителей заинтересованности в создании качеств. товаров (увеличивается выпуск товаров низкого качества, сокращается произв-во отн-но дешевых товаров);</w:t>
            </w:r>
          </w:p>
          <w:p w:rsidR="00213C6A" w:rsidRPr="00E26521" w:rsidRDefault="00213C6A" w:rsidP="00932A56">
            <w:pPr>
              <w:rPr>
                <w:szCs w:val="22"/>
              </w:rPr>
            </w:pPr>
            <w:r w:rsidRPr="00E26521">
              <w:rPr>
                <w:szCs w:val="22"/>
              </w:rPr>
              <w:t>ухудшение условий жизни преимущественно у представителей соц. групп с твердыми доходами (пенсионеров, служащих, студентов, чьи доходы формируются за счет госбюджета).</w:t>
            </w:r>
          </w:p>
          <w:p w:rsidR="00213C6A" w:rsidRPr="00E26521" w:rsidRDefault="00213C6A" w:rsidP="00932A56">
            <w:pPr>
              <w:rPr>
                <w:szCs w:val="22"/>
              </w:rPr>
            </w:pPr>
            <w:r w:rsidRPr="00E26521">
              <w:rPr>
                <w:i/>
                <w:szCs w:val="22"/>
                <w:u w:val="single"/>
              </w:rPr>
              <w:t xml:space="preserve">Негативные последствия инфляции </w:t>
            </w:r>
            <w:r w:rsidRPr="00E26521">
              <w:rPr>
                <w:b/>
                <w:i/>
                <w:szCs w:val="22"/>
                <w:u w:val="single"/>
              </w:rPr>
              <w:t>для потребителей</w:t>
            </w:r>
            <w:r w:rsidRPr="00E26521">
              <w:rPr>
                <w:szCs w:val="22"/>
              </w:rPr>
              <w:t>:</w:t>
            </w:r>
          </w:p>
          <w:p w:rsidR="00213C6A" w:rsidRPr="00E26521" w:rsidRDefault="00213C6A" w:rsidP="00932A56">
            <w:pPr>
              <w:rPr>
                <w:szCs w:val="22"/>
              </w:rPr>
            </w:pPr>
            <w:r w:rsidRPr="00E26521">
              <w:rPr>
                <w:szCs w:val="22"/>
              </w:rPr>
              <w:t>сокращаются реальные цены личных сбережений;</w:t>
            </w:r>
          </w:p>
          <w:p w:rsidR="00213C6A" w:rsidRPr="00E26521" w:rsidRDefault="00213C6A" w:rsidP="00932A56">
            <w:pPr>
              <w:rPr>
                <w:szCs w:val="22"/>
              </w:rPr>
            </w:pPr>
            <w:r w:rsidRPr="00E26521">
              <w:rPr>
                <w:szCs w:val="22"/>
              </w:rPr>
              <w:t>снижаются реальные текущие доходы;</w:t>
            </w:r>
          </w:p>
          <w:p w:rsidR="00213C6A" w:rsidRPr="00E26521" w:rsidRDefault="00213C6A" w:rsidP="00932A56">
            <w:pPr>
              <w:rPr>
                <w:szCs w:val="22"/>
              </w:rPr>
            </w:pPr>
            <w:r w:rsidRPr="00E26521">
              <w:rPr>
                <w:szCs w:val="22"/>
              </w:rPr>
              <w:t>возникает эффект инфляционного налогообложения. Т.к. применяется прогрессивная шкала налогообложения. то инфляц-ое увеличение дохода приводит к перемещению всех больших слоев населения в группу облагаемую налогом по более выс. ставке.</w:t>
            </w:r>
          </w:p>
          <w:p w:rsidR="00213C6A" w:rsidRPr="00E26521" w:rsidRDefault="00213C6A" w:rsidP="00932A56">
            <w:pPr>
              <w:rPr>
                <w:szCs w:val="22"/>
              </w:rPr>
            </w:pPr>
            <w:r w:rsidRPr="00E26521">
              <w:rPr>
                <w:szCs w:val="22"/>
              </w:rPr>
              <w:t>Увеличивается имуществ. расслоение населения и т.д.</w:t>
            </w:r>
          </w:p>
          <w:p w:rsidR="00213C6A" w:rsidRPr="00E26521" w:rsidRDefault="00213C6A" w:rsidP="00932A56">
            <w:pPr>
              <w:rPr>
                <w:szCs w:val="22"/>
              </w:rPr>
            </w:pPr>
            <w:r w:rsidRPr="00E26521">
              <w:rPr>
                <w:b/>
                <w:i/>
                <w:szCs w:val="22"/>
                <w:u w:val="single"/>
              </w:rPr>
              <w:t>Для произ-лей</w:t>
            </w:r>
            <w:r w:rsidRPr="00E26521">
              <w:rPr>
                <w:szCs w:val="22"/>
              </w:rPr>
              <w:t>:</w:t>
            </w:r>
          </w:p>
          <w:p w:rsidR="00213C6A" w:rsidRPr="00E26521" w:rsidRDefault="00213C6A" w:rsidP="00932A56">
            <w:pPr>
              <w:rPr>
                <w:szCs w:val="22"/>
              </w:rPr>
            </w:pPr>
            <w:r w:rsidRPr="00E26521">
              <w:rPr>
                <w:szCs w:val="22"/>
              </w:rPr>
              <w:t>система цен дезориентирует инвестиции.</w:t>
            </w:r>
          </w:p>
          <w:p w:rsidR="00213C6A" w:rsidRPr="00E26521" w:rsidRDefault="00213C6A" w:rsidP="00932A56">
            <w:pPr>
              <w:rPr>
                <w:szCs w:val="22"/>
              </w:rPr>
            </w:pPr>
            <w:r w:rsidRPr="00E26521">
              <w:rPr>
                <w:szCs w:val="22"/>
              </w:rPr>
              <w:t>Сокращаются темпы НТП, т.к. раб.сила дорожает медленнее, чем капитал, и ее применение становится более выгодно и т.д.</w:t>
            </w:r>
          </w:p>
        </w:tc>
        <w:tc>
          <w:tcPr>
            <w:tcW w:w="3190" w:type="dxa"/>
          </w:tcPr>
          <w:p w:rsidR="00213C6A" w:rsidRPr="00E26521" w:rsidRDefault="00213C6A" w:rsidP="0095538D">
            <w:pPr>
              <w:rPr>
                <w:b/>
                <w:szCs w:val="22"/>
                <w:u w:val="single"/>
              </w:rPr>
            </w:pPr>
            <w:r w:rsidRPr="00E26521">
              <w:rPr>
                <w:b/>
                <w:szCs w:val="12"/>
                <w:u w:val="single"/>
              </w:rPr>
              <w:t xml:space="preserve">36. </w:t>
            </w:r>
            <w:r w:rsidRPr="00E26521">
              <w:rPr>
                <w:b/>
                <w:szCs w:val="22"/>
                <w:u w:val="single"/>
              </w:rPr>
              <w:t>Методы балансирования гос. бюджета.</w:t>
            </w:r>
          </w:p>
          <w:p w:rsidR="00213C6A" w:rsidRPr="00E26521" w:rsidRDefault="00213C6A" w:rsidP="0095538D">
            <w:pPr>
              <w:rPr>
                <w:szCs w:val="22"/>
              </w:rPr>
            </w:pPr>
            <w:r w:rsidRPr="00E26521">
              <w:rPr>
                <w:szCs w:val="22"/>
              </w:rPr>
              <w:t xml:space="preserve">Гл. звеном фин-вой сис-мы явл </w:t>
            </w:r>
            <w:r w:rsidRPr="00E26521">
              <w:rPr>
                <w:i/>
                <w:iCs/>
                <w:szCs w:val="22"/>
              </w:rPr>
              <w:t xml:space="preserve">госбюджет </w:t>
            </w:r>
            <w:r w:rsidRPr="00E26521">
              <w:rPr>
                <w:szCs w:val="22"/>
              </w:rPr>
              <w:t xml:space="preserve">— годовой фин план расходов гос-ва и источников их покрытия. Сбаланс-ный госбюджет предполаг соответствие, равенство его доходов и расходов и отвечает требованию жить по ср-твам. 1. реализация макроэк задач, 2. реализ социал ф-ции, 3. финансир фундамент исследов, 4. содержание гос-ного аппарата, 5. поддержан обороноспособн страны. </w:t>
            </w:r>
            <w:r w:rsidRPr="00E26521">
              <w:rPr>
                <w:i/>
                <w:iCs/>
                <w:szCs w:val="22"/>
              </w:rPr>
              <w:t xml:space="preserve">Расходная часть гос бюджета </w:t>
            </w:r>
            <w:r w:rsidRPr="00E26521">
              <w:rPr>
                <w:szCs w:val="22"/>
              </w:rPr>
              <w:t xml:space="preserve">предполаг обеспечение затрат гос-ва на соц. нужды (не менее 50 % всех расходов), на поддержание обороноспособности страны (примерно 20 %), обслуживание гос-ного долга, затраты на дотации предприятиям гос.о сектора и развитие инфраструктурры. В завис от ориентации гос. регулир структура расх1-ой части м. меняться. В странах, ориентир на применение кейнсианских программ, больший удельный вес имеют затраты гос-ва на соц-ные и хоз-ные нужды. Гос-ва, правит-ва кот стабилизируют эк-ку на основе монетаристских методов, м. позволить себе экономию затрат по этим статьям бюджета. </w:t>
            </w:r>
            <w:r w:rsidRPr="00E26521">
              <w:rPr>
                <w:i/>
                <w:iCs/>
                <w:szCs w:val="22"/>
              </w:rPr>
              <w:t xml:space="preserve">Доходная часть госбюджета </w:t>
            </w:r>
            <w:r w:rsidRPr="00E26521">
              <w:rPr>
                <w:szCs w:val="22"/>
              </w:rPr>
              <w:t xml:space="preserve">формир в основ за счет налоговых поступлений и доходов, получаемых Гос-вом от различной деят-ти, причем в рын эк-ке основ поступления в госбюджет — это подоходный налог с насел (до 80 %). Когда расходы госбюджета превышают его доходы, образуется бюджетный </w:t>
            </w:r>
            <w:r w:rsidRPr="00E26521">
              <w:rPr>
                <w:i/>
                <w:iCs/>
                <w:szCs w:val="22"/>
                <w:u w:val="single"/>
              </w:rPr>
              <w:t>дефицит.</w:t>
            </w:r>
            <w:r w:rsidRPr="00E26521">
              <w:rPr>
                <w:szCs w:val="22"/>
              </w:rPr>
              <w:t xml:space="preserve"> Причины бюджет дефицита м.б. различными. Он возможен, когда Гос-во расходует деньги, надеясь получить их и компенсировать расходы по мере налоговых поступлений. Но если налог. платежи поступают в меньших раз-рах по сравнению с надеждами правит-ва, то в стране образуется бюдж. дефицит и гос. долг. Покрытия дефицита с наимень потерями для эк-ки: </w:t>
            </w:r>
            <w:r w:rsidRPr="00E26521">
              <w:rPr>
                <w:i/>
                <w:iCs/>
                <w:szCs w:val="22"/>
              </w:rPr>
              <w:t>1. Сокращение расходов госбюджета. 2. Увеличение налогов бремени</w:t>
            </w:r>
            <w:r w:rsidRPr="00E26521">
              <w:rPr>
                <w:szCs w:val="22"/>
              </w:rPr>
              <w:t>. Это приведет к уменьш инвестиций и потребления (снижает емкость рынка след снижает рост ВНП). 3.</w:t>
            </w:r>
            <w:r w:rsidRPr="00E26521">
              <w:rPr>
                <w:i/>
                <w:iCs/>
                <w:szCs w:val="22"/>
              </w:rPr>
              <w:t xml:space="preserve"> Превращение дефицита бюджета в гос-ный долг.а) </w:t>
            </w:r>
            <w:r w:rsidRPr="00E26521">
              <w:rPr>
                <w:szCs w:val="22"/>
              </w:rPr>
              <w:t xml:space="preserve">обращ гос-ва за кредитом к нац. банка, б)превращения кредита во внешний долг при получении его иностранных гос-тв; в)выпуска гос. ц.бумаг — облигаций, к-ые представляют обязательства гос-ва выплатить сумму заимствований денег у насел с %-ами. </w:t>
            </w:r>
            <w:r w:rsidRPr="00E26521">
              <w:rPr>
                <w:i/>
                <w:iCs/>
                <w:szCs w:val="22"/>
              </w:rPr>
              <w:t xml:space="preserve">. 4.Выплата гос-ного долга за счет увеличения предложения денег на основе их эмиссии. </w:t>
            </w:r>
            <w:r w:rsidRPr="00E26521">
              <w:rPr>
                <w:szCs w:val="22"/>
              </w:rPr>
              <w:t xml:space="preserve">Это самый опасн путь погашения бюдж. дефицита, т.к ведет к лавинообразному течению инфляции. К такому способу покрытия бюджет дефицита гос-ва прибегают в случае невозможности или неумения использовать иные источники. </w:t>
            </w:r>
          </w:p>
          <w:p w:rsidR="00213C6A" w:rsidRPr="00E26521" w:rsidRDefault="00213C6A" w:rsidP="0095538D">
            <w:pPr>
              <w:rPr>
                <w:szCs w:val="22"/>
              </w:rPr>
            </w:pPr>
            <w:r w:rsidRPr="00E26521">
              <w:rPr>
                <w:szCs w:val="22"/>
              </w:rPr>
              <w:t xml:space="preserve">Если доход часть превыш расход набюд – </w:t>
            </w:r>
            <w:r w:rsidRPr="00E26521">
              <w:rPr>
                <w:i/>
                <w:iCs/>
                <w:szCs w:val="22"/>
                <w:u w:val="single"/>
              </w:rPr>
              <w:t>профицит</w:t>
            </w:r>
            <w:r w:rsidRPr="00E26521">
              <w:rPr>
                <w:szCs w:val="22"/>
              </w:rPr>
              <w:t xml:space="preserve">. </w:t>
            </w:r>
          </w:p>
          <w:p w:rsidR="00213C6A" w:rsidRPr="00E26521" w:rsidRDefault="00213C6A" w:rsidP="0095538D">
            <w:pPr>
              <w:rPr>
                <w:szCs w:val="22"/>
              </w:rPr>
            </w:pPr>
            <w:r w:rsidRPr="00E26521">
              <w:rPr>
                <w:b/>
                <w:szCs w:val="22"/>
              </w:rPr>
              <w:t>Гос.бюджет</w:t>
            </w:r>
            <w:r w:rsidRPr="00E26521">
              <w:rPr>
                <w:szCs w:val="22"/>
              </w:rPr>
              <w:t xml:space="preserve"> – плановая система внутри рын. отн-ний, связанная с налоговыми поступлениями, формирующими гос.бюджет и его расходование на ряд направлений. Профицит - превышение доходной части бюджета над расходной.</w:t>
            </w:r>
          </w:p>
          <w:p w:rsidR="00213C6A" w:rsidRPr="00E26521" w:rsidRDefault="00213C6A" w:rsidP="0095538D">
            <w:pPr>
              <w:rPr>
                <w:szCs w:val="22"/>
              </w:rPr>
            </w:pPr>
            <w:r w:rsidRPr="00E26521">
              <w:rPr>
                <w:szCs w:val="22"/>
              </w:rPr>
              <w:t>Методы баланстрования: 1.Ежегодно балансируемый бюджет. Исп-ся как единств.метод вплоть до 30х гг. 20 в., но натолкнулся на усиление циклич.колебаний, а сл-но на кач.изменения агрегированных показателей и стал недостаточным. Ежегодно балансируемый бюджет будет сглаживать колебания только в рамках одного эк.цикла. Доходы д.б. = расходам.</w:t>
            </w:r>
          </w:p>
          <w:p w:rsidR="00213C6A" w:rsidRPr="00E26521" w:rsidRDefault="00213C6A" w:rsidP="0095538D">
            <w:pPr>
              <w:rPr>
                <w:szCs w:val="22"/>
              </w:rPr>
            </w:pPr>
            <w:r w:rsidRPr="00E26521">
              <w:rPr>
                <w:szCs w:val="22"/>
              </w:rPr>
              <w:t>2.Балансирование бюджета по циклу предполагает равенство доходов и расходов в рамках пром.цикла. Такое балансирование возможно за счет исп-ния гос-ми стабилизационных меропр., при кот. отдача от вложений в эк-ку произойдет за период не экономич., а пром.цикла.</w:t>
            </w:r>
          </w:p>
          <w:p w:rsidR="00213C6A" w:rsidRPr="00E26521" w:rsidRDefault="00213C6A" w:rsidP="0095538D">
            <w:pPr>
              <w:rPr>
                <w:szCs w:val="22"/>
              </w:rPr>
            </w:pPr>
            <w:r w:rsidRPr="00E26521">
              <w:rPr>
                <w:szCs w:val="22"/>
              </w:rPr>
              <w:t>4.Функциональные финансы. Этот метод исп-ся разными эк-ми с конца 20в. И предполагает, что главная цель – не сбалансированность бюджета, а эффект вложения ден.рес-в расходуемой части гос.бюджета. Эк.смысл данной концепции состоит в возможной конкурентоспособности НЭ. Концепция функц.финансы предполагает балансирование структуры и повышение эффективности нац.хоз-ва.</w:t>
            </w:r>
          </w:p>
        </w:tc>
        <w:tc>
          <w:tcPr>
            <w:tcW w:w="3191" w:type="dxa"/>
          </w:tcPr>
          <w:p w:rsidR="00213C6A" w:rsidRPr="00E26521" w:rsidRDefault="00213C6A" w:rsidP="00932A56">
            <w:pPr>
              <w:rPr>
                <w:b/>
                <w:szCs w:val="12"/>
                <w:u w:val="single"/>
              </w:rPr>
            </w:pPr>
            <w:r w:rsidRPr="00E26521">
              <w:rPr>
                <w:b/>
                <w:szCs w:val="12"/>
                <w:u w:val="single"/>
              </w:rPr>
              <w:t>37. Антиинфляционная политика гос. Особенности её осуществления.</w:t>
            </w:r>
          </w:p>
          <w:p w:rsidR="00213C6A" w:rsidRPr="00E26521" w:rsidRDefault="00213C6A" w:rsidP="0095538D">
            <w:pPr>
              <w:rPr>
                <w:sz w:val="10"/>
                <w:szCs w:val="10"/>
              </w:rPr>
            </w:pPr>
            <w:r w:rsidRPr="00E26521">
              <w:rPr>
                <w:b/>
                <w:sz w:val="10"/>
                <w:szCs w:val="10"/>
                <w:u w:val="single"/>
              </w:rPr>
              <w:t>Антиинфл. политика</w:t>
            </w:r>
            <w:r w:rsidRPr="00E26521">
              <w:rPr>
                <w:sz w:val="10"/>
                <w:szCs w:val="10"/>
              </w:rPr>
              <w:t xml:space="preserve"> - комплекс мер по гос.регулированию эк-ки, направленных на борьбу с инфляцией. </w:t>
            </w:r>
            <w:r w:rsidRPr="00E26521">
              <w:rPr>
                <w:sz w:val="10"/>
                <w:szCs w:val="10"/>
              </w:rPr>
              <w:br/>
            </w:r>
            <w:r w:rsidRPr="00E26521">
              <w:rPr>
                <w:sz w:val="10"/>
                <w:szCs w:val="10"/>
                <w:u w:val="single"/>
              </w:rPr>
              <w:t>Задачи антиинфл.пол-ки</w:t>
            </w:r>
            <w:r w:rsidRPr="00E26521">
              <w:rPr>
                <w:sz w:val="10"/>
                <w:szCs w:val="10"/>
              </w:rPr>
              <w:t xml:space="preserve"> </w:t>
            </w:r>
            <w:r w:rsidRPr="00E26521">
              <w:rPr>
                <w:noProof/>
                <w:sz w:val="10"/>
                <w:szCs w:val="10"/>
              </w:rPr>
              <w:sym w:font="Wingdings" w:char="F0E0"/>
            </w:r>
            <w:r w:rsidRPr="00E26521">
              <w:rPr>
                <w:sz w:val="10"/>
                <w:szCs w:val="10"/>
              </w:rPr>
              <w:t xml:space="preserve"> сделать инфляцию управляемой. </w:t>
            </w:r>
            <w:r w:rsidRPr="00E26521">
              <w:rPr>
                <w:sz w:val="10"/>
                <w:szCs w:val="10"/>
                <w:u w:val="single"/>
              </w:rPr>
              <w:t>При этом выделяют</w:t>
            </w:r>
            <w:r w:rsidRPr="00E26521">
              <w:rPr>
                <w:sz w:val="10"/>
                <w:szCs w:val="10"/>
              </w:rPr>
              <w:t>:</w:t>
            </w:r>
          </w:p>
          <w:p w:rsidR="00213C6A" w:rsidRPr="00E26521" w:rsidRDefault="00213C6A" w:rsidP="0037180A">
            <w:pPr>
              <w:numPr>
                <w:ilvl w:val="0"/>
                <w:numId w:val="20"/>
              </w:numPr>
              <w:tabs>
                <w:tab w:val="left" w:pos="180"/>
              </w:tabs>
              <w:ind w:left="0" w:firstLine="0"/>
              <w:rPr>
                <w:sz w:val="10"/>
                <w:szCs w:val="10"/>
              </w:rPr>
            </w:pPr>
            <w:r w:rsidRPr="00E26521">
              <w:rPr>
                <w:b/>
                <w:i/>
                <w:sz w:val="10"/>
                <w:szCs w:val="10"/>
              </w:rPr>
              <w:t>Антиинфл. стратегию</w:t>
            </w:r>
            <w:r w:rsidRPr="00E26521">
              <w:rPr>
                <w:sz w:val="10"/>
                <w:szCs w:val="10"/>
              </w:rPr>
              <w:t xml:space="preserve"> – предполагает исп-ие мер долгоср. хар-ра. Они включают:</w:t>
            </w:r>
          </w:p>
          <w:p w:rsidR="00213C6A" w:rsidRPr="00E26521" w:rsidRDefault="00213C6A" w:rsidP="0037180A">
            <w:pPr>
              <w:numPr>
                <w:ilvl w:val="0"/>
                <w:numId w:val="6"/>
              </w:numPr>
              <w:tabs>
                <w:tab w:val="left" w:pos="180"/>
              </w:tabs>
              <w:ind w:left="0" w:firstLine="0"/>
              <w:rPr>
                <w:sz w:val="10"/>
                <w:szCs w:val="10"/>
              </w:rPr>
            </w:pPr>
            <w:r w:rsidRPr="00E26521">
              <w:rPr>
                <w:i/>
                <w:sz w:val="10"/>
                <w:szCs w:val="10"/>
              </w:rPr>
              <w:t>механизм гашения адаптивных инфляц-ых ожиданий</w:t>
            </w:r>
            <w:r w:rsidRPr="00E26521">
              <w:rPr>
                <w:sz w:val="10"/>
                <w:szCs w:val="10"/>
              </w:rPr>
              <w:t xml:space="preserve">, т.е. нужно изменить психологию покупателей </w:t>
            </w:r>
            <w:r w:rsidRPr="00E26521">
              <w:rPr>
                <w:sz w:val="10"/>
                <w:szCs w:val="10"/>
                <w:u w:val="single"/>
              </w:rPr>
              <w:t>посредством</w:t>
            </w:r>
            <w:r w:rsidRPr="00E26521">
              <w:rPr>
                <w:sz w:val="10"/>
                <w:szCs w:val="10"/>
              </w:rPr>
              <w:t xml:space="preserve">: а) укрепления механизма рынка (стимулирование малого бизнеса); б) завоевание доверия населения ч/з проведение </w:t>
            </w:r>
            <w:r w:rsidRPr="00E26521">
              <w:rPr>
                <w:sz w:val="10"/>
                <w:szCs w:val="10"/>
                <w:u w:val="single"/>
              </w:rPr>
              <w:t>твердой</w:t>
            </w:r>
            <w:r w:rsidRPr="00E26521">
              <w:rPr>
                <w:sz w:val="10"/>
                <w:szCs w:val="10"/>
              </w:rPr>
              <w:t xml:space="preserve"> антиинф. пол-ки правит-вом, пользующимся доверием населения в сочетании с эффектом объявления.</w:t>
            </w:r>
          </w:p>
          <w:p w:rsidR="00213C6A" w:rsidRPr="00E26521" w:rsidRDefault="00213C6A" w:rsidP="0037180A">
            <w:pPr>
              <w:pStyle w:val="BodyTextIndent2"/>
              <w:ind w:firstLine="0"/>
              <w:rPr>
                <w:sz w:val="10"/>
                <w:szCs w:val="10"/>
              </w:rPr>
            </w:pPr>
            <w:r w:rsidRPr="00E26521">
              <w:rPr>
                <w:sz w:val="10"/>
                <w:szCs w:val="10"/>
              </w:rPr>
              <w:t xml:space="preserve">  В случае успеха, потребление сократится, а сбережения увеличатся, что поведет за собой сокращение совок-ого спроса и роста сбережения.</w:t>
            </w:r>
          </w:p>
          <w:p w:rsidR="00213C6A" w:rsidRPr="00E26521" w:rsidRDefault="00213C6A" w:rsidP="0037180A">
            <w:pPr>
              <w:pStyle w:val="BodyTextIndent2"/>
              <w:ind w:firstLine="0"/>
              <w:rPr>
                <w:b/>
                <w:i/>
                <w:sz w:val="10"/>
                <w:szCs w:val="10"/>
              </w:rPr>
            </w:pPr>
            <w:r w:rsidRPr="00E26521">
              <w:rPr>
                <w:sz w:val="10"/>
                <w:szCs w:val="10"/>
              </w:rPr>
              <w:t xml:space="preserve">- </w:t>
            </w:r>
            <w:r w:rsidRPr="00E26521">
              <w:rPr>
                <w:i/>
                <w:sz w:val="10"/>
                <w:szCs w:val="10"/>
              </w:rPr>
              <w:t>долгосрочная ден. пол-ка</w:t>
            </w:r>
            <w:r w:rsidRPr="00E26521">
              <w:rPr>
                <w:sz w:val="10"/>
                <w:szCs w:val="10"/>
              </w:rPr>
              <w:t xml:space="preserve"> д/основываться на введении жестких лимитов ежегодного прироста денежной массы:    </w:t>
            </w:r>
            <w:r w:rsidRPr="00E26521">
              <w:rPr>
                <w:b/>
                <w:i/>
                <w:sz w:val="10"/>
                <w:szCs w:val="10"/>
                <w:lang w:val="en-US"/>
              </w:rPr>
              <w:sym w:font="Symbol" w:char="F0D9"/>
            </w:r>
            <w:r w:rsidRPr="00E26521">
              <w:rPr>
                <w:b/>
                <w:i/>
                <w:sz w:val="10"/>
                <w:szCs w:val="10"/>
                <w:lang w:val="en-US"/>
              </w:rPr>
              <w:t>M</w:t>
            </w:r>
            <w:r w:rsidRPr="00E26521">
              <w:rPr>
                <w:b/>
                <w:i/>
                <w:sz w:val="10"/>
                <w:szCs w:val="10"/>
                <w:vertAlign w:val="subscript"/>
                <w:lang w:val="en-US"/>
              </w:rPr>
              <w:t>S</w:t>
            </w:r>
            <w:r w:rsidRPr="00E26521">
              <w:rPr>
                <w:b/>
                <w:i/>
                <w:sz w:val="10"/>
                <w:szCs w:val="10"/>
              </w:rPr>
              <w:t xml:space="preserve"> = </w:t>
            </w:r>
            <w:r w:rsidRPr="00E26521">
              <w:rPr>
                <w:b/>
                <w:i/>
                <w:sz w:val="10"/>
                <w:szCs w:val="10"/>
                <w:lang w:val="en-US"/>
              </w:rPr>
              <w:sym w:font="Symbol" w:char="F0D9"/>
            </w:r>
            <w:r w:rsidRPr="00E26521">
              <w:rPr>
                <w:b/>
                <w:i/>
                <w:sz w:val="10"/>
                <w:szCs w:val="10"/>
                <w:lang w:val="en-US"/>
              </w:rPr>
              <w:t>Y</w:t>
            </w:r>
            <w:r w:rsidRPr="00E26521">
              <w:rPr>
                <w:b/>
                <w:i/>
                <w:sz w:val="10"/>
                <w:szCs w:val="10"/>
              </w:rPr>
              <w:t xml:space="preserve"> + </w:t>
            </w:r>
            <w:r w:rsidRPr="00E26521">
              <w:rPr>
                <w:b/>
                <w:i/>
                <w:sz w:val="10"/>
                <w:szCs w:val="10"/>
                <w:lang w:val="en-US"/>
              </w:rPr>
              <w:sym w:font="Symbol" w:char="F0D9"/>
            </w:r>
            <w:r w:rsidRPr="00E26521">
              <w:rPr>
                <w:b/>
                <w:i/>
                <w:sz w:val="10"/>
                <w:szCs w:val="10"/>
                <w:lang w:val="en-US"/>
              </w:rPr>
              <w:t>P</w:t>
            </w:r>
            <w:r w:rsidRPr="00E26521">
              <w:rPr>
                <w:b/>
                <w:i/>
                <w:sz w:val="10"/>
                <w:szCs w:val="10"/>
              </w:rPr>
              <w:t>.</w:t>
            </w:r>
          </w:p>
          <w:p w:rsidR="00213C6A" w:rsidRPr="00E26521" w:rsidRDefault="00213C6A" w:rsidP="0037180A">
            <w:pPr>
              <w:pStyle w:val="BodyTextIndent2"/>
              <w:tabs>
                <w:tab w:val="left" w:pos="720"/>
              </w:tabs>
              <w:ind w:firstLine="0"/>
              <w:rPr>
                <w:sz w:val="10"/>
                <w:szCs w:val="10"/>
              </w:rPr>
            </w:pPr>
            <w:r w:rsidRPr="00E26521">
              <w:rPr>
                <w:sz w:val="10"/>
                <w:szCs w:val="10"/>
              </w:rPr>
              <w:t xml:space="preserve"> Т.е. ден. пол-ка д/б долгосрочной и жесткой независимой от состояния гос.бюджета (~для этого банк д/быть независимым от правит-ва).</w:t>
            </w:r>
          </w:p>
          <w:p w:rsidR="00213C6A" w:rsidRPr="00E26521" w:rsidRDefault="00213C6A" w:rsidP="0037180A">
            <w:pPr>
              <w:pStyle w:val="BodyTextIndent2"/>
              <w:numPr>
                <w:ilvl w:val="0"/>
                <w:numId w:val="6"/>
              </w:numPr>
              <w:tabs>
                <w:tab w:val="clear" w:pos="720"/>
                <w:tab w:val="left" w:pos="180"/>
              </w:tabs>
              <w:ind w:left="0" w:firstLine="0"/>
              <w:rPr>
                <w:sz w:val="10"/>
                <w:szCs w:val="10"/>
              </w:rPr>
            </w:pPr>
            <w:r w:rsidRPr="00E26521">
              <w:rPr>
                <w:i/>
                <w:sz w:val="10"/>
                <w:szCs w:val="10"/>
              </w:rPr>
              <w:t>сокращение бюджетного дефицита</w:t>
            </w:r>
            <w:r w:rsidRPr="00E26521">
              <w:rPr>
                <w:sz w:val="10"/>
                <w:szCs w:val="10"/>
              </w:rPr>
              <w:t xml:space="preserve">, т.к. при любом способе его финансирования неизбежно усиление инфляции. </w:t>
            </w:r>
          </w:p>
          <w:p w:rsidR="00213C6A" w:rsidRPr="00E26521" w:rsidRDefault="00213C6A" w:rsidP="0037180A">
            <w:pPr>
              <w:pStyle w:val="BodyTextIndent2"/>
              <w:tabs>
                <w:tab w:val="left" w:pos="720"/>
              </w:tabs>
              <w:ind w:firstLine="0"/>
              <w:rPr>
                <w:sz w:val="10"/>
                <w:szCs w:val="10"/>
              </w:rPr>
            </w:pPr>
            <w:r w:rsidRPr="00E26521">
              <w:rPr>
                <w:sz w:val="10"/>
                <w:szCs w:val="10"/>
              </w:rPr>
              <w:t xml:space="preserve">   Задача состоит не в увеличении налогов, а в сокращении доходов в т.ч. приватизации тех видов деят-ти, к-ые м/б. переданы рынку.</w:t>
            </w:r>
          </w:p>
          <w:p w:rsidR="00213C6A" w:rsidRPr="00E26521" w:rsidRDefault="00213C6A" w:rsidP="0037180A">
            <w:pPr>
              <w:pStyle w:val="BodyTextIndent2"/>
              <w:numPr>
                <w:ilvl w:val="0"/>
                <w:numId w:val="6"/>
              </w:numPr>
              <w:tabs>
                <w:tab w:val="clear" w:pos="720"/>
                <w:tab w:val="left" w:pos="180"/>
              </w:tabs>
              <w:ind w:left="0" w:firstLine="0"/>
              <w:rPr>
                <w:sz w:val="10"/>
                <w:szCs w:val="10"/>
              </w:rPr>
            </w:pPr>
            <w:r w:rsidRPr="00E26521">
              <w:rPr>
                <w:i/>
                <w:sz w:val="10"/>
                <w:szCs w:val="10"/>
              </w:rPr>
              <w:t>сведение к минимуму воздействия на нац-ую эк-ку</w:t>
            </w:r>
            <w:r w:rsidRPr="00E26521">
              <w:rPr>
                <w:sz w:val="10"/>
                <w:szCs w:val="10"/>
              </w:rPr>
              <w:t xml:space="preserve"> со стороны внешних антиинфл.источников. Поэтому следует укреплять курс нац. валюты.</w:t>
            </w:r>
          </w:p>
          <w:p w:rsidR="00213C6A" w:rsidRPr="00E26521" w:rsidRDefault="00213C6A" w:rsidP="0037180A">
            <w:pPr>
              <w:numPr>
                <w:ilvl w:val="0"/>
                <w:numId w:val="20"/>
              </w:numPr>
              <w:tabs>
                <w:tab w:val="left" w:pos="180"/>
              </w:tabs>
              <w:ind w:left="0" w:firstLine="0"/>
              <w:rPr>
                <w:sz w:val="10"/>
                <w:szCs w:val="10"/>
              </w:rPr>
            </w:pPr>
            <w:r w:rsidRPr="00E26521">
              <w:rPr>
                <w:b/>
                <w:i/>
                <w:sz w:val="10"/>
                <w:szCs w:val="10"/>
              </w:rPr>
              <w:t>антиинфляц-ую тактику</w:t>
            </w:r>
            <w:r w:rsidRPr="00E26521">
              <w:rPr>
                <w:sz w:val="10"/>
                <w:szCs w:val="10"/>
              </w:rPr>
              <w:t xml:space="preserve"> – предполагает исп-ие мер единовременного или чрезвычайного хар-ра. </w:t>
            </w:r>
            <w:r w:rsidRPr="00E26521">
              <w:rPr>
                <w:sz w:val="10"/>
                <w:szCs w:val="10"/>
                <w:u w:val="single"/>
              </w:rPr>
              <w:t>Задачей явл</w:t>
            </w:r>
            <w:r w:rsidRPr="00E26521">
              <w:rPr>
                <w:sz w:val="10"/>
                <w:szCs w:val="10"/>
              </w:rPr>
              <w:t xml:space="preserve">. либо сокращение спроса, либо увеличение предложения </w:t>
            </w:r>
            <w:r w:rsidRPr="00E26521">
              <w:rPr>
                <w:sz w:val="10"/>
                <w:szCs w:val="10"/>
                <w:u w:val="single"/>
              </w:rPr>
              <w:t>за счет</w:t>
            </w:r>
            <w:r w:rsidRPr="00E26521">
              <w:rPr>
                <w:sz w:val="10"/>
                <w:szCs w:val="10"/>
              </w:rPr>
              <w:t>:</w:t>
            </w:r>
          </w:p>
          <w:p w:rsidR="00213C6A" w:rsidRPr="00E26521" w:rsidRDefault="00213C6A" w:rsidP="0037180A">
            <w:pPr>
              <w:numPr>
                <w:ilvl w:val="0"/>
                <w:numId w:val="6"/>
              </w:numPr>
              <w:tabs>
                <w:tab w:val="clear" w:pos="720"/>
                <w:tab w:val="left" w:pos="180"/>
              </w:tabs>
              <w:ind w:left="0" w:firstLine="0"/>
              <w:rPr>
                <w:sz w:val="10"/>
                <w:szCs w:val="10"/>
              </w:rPr>
            </w:pPr>
            <w:r w:rsidRPr="00E26521">
              <w:rPr>
                <w:i/>
                <w:sz w:val="10"/>
                <w:szCs w:val="10"/>
              </w:rPr>
              <w:t>повышения степени товарности эк-ки</w:t>
            </w:r>
            <w:r w:rsidRPr="00E26521">
              <w:rPr>
                <w:sz w:val="10"/>
                <w:szCs w:val="10"/>
              </w:rPr>
              <w:t xml:space="preserve"> ч/з стимулирование малого бизнеса, приватизацию, расширения импорта;</w:t>
            </w:r>
          </w:p>
          <w:p w:rsidR="00213C6A" w:rsidRPr="00E26521" w:rsidRDefault="00213C6A" w:rsidP="0037180A">
            <w:pPr>
              <w:numPr>
                <w:ilvl w:val="0"/>
                <w:numId w:val="6"/>
              </w:numPr>
              <w:tabs>
                <w:tab w:val="clear" w:pos="720"/>
                <w:tab w:val="left" w:pos="180"/>
              </w:tabs>
              <w:ind w:left="0" w:firstLine="0"/>
              <w:rPr>
                <w:sz w:val="10"/>
                <w:szCs w:val="10"/>
              </w:rPr>
            </w:pPr>
            <w:r w:rsidRPr="00E26521">
              <w:rPr>
                <w:i/>
                <w:sz w:val="10"/>
                <w:szCs w:val="10"/>
              </w:rPr>
              <w:t>повышения норм и сбережений и снижения степени их ликвидности</w:t>
            </w:r>
            <w:r w:rsidRPr="00E26521">
              <w:rPr>
                <w:sz w:val="10"/>
                <w:szCs w:val="10"/>
              </w:rPr>
              <w:t xml:space="preserve"> путем повышения ставки %-та по вкладам, установление повышенных % по срочным вкладам, помещение сбережений в недвижимость.</w:t>
            </w:r>
          </w:p>
          <w:p w:rsidR="00213C6A" w:rsidRPr="00E26521" w:rsidRDefault="00213C6A" w:rsidP="0095538D">
            <w:pPr>
              <w:rPr>
                <w:sz w:val="10"/>
                <w:szCs w:val="10"/>
              </w:rPr>
            </w:pPr>
            <w:r w:rsidRPr="00E26521">
              <w:rPr>
                <w:sz w:val="10"/>
                <w:szCs w:val="10"/>
                <w:u w:val="single"/>
              </w:rPr>
              <w:t>2 пути</w:t>
            </w:r>
            <w:r w:rsidRPr="00E26521">
              <w:rPr>
                <w:sz w:val="10"/>
                <w:szCs w:val="10"/>
              </w:rPr>
              <w:t xml:space="preserve">: 1. </w:t>
            </w:r>
            <w:r w:rsidRPr="00E26521">
              <w:rPr>
                <w:b/>
                <w:i/>
                <w:sz w:val="10"/>
                <w:szCs w:val="10"/>
              </w:rPr>
              <w:t>Дефляционная политика</w:t>
            </w:r>
            <w:r w:rsidRPr="00E26521">
              <w:rPr>
                <w:sz w:val="10"/>
                <w:szCs w:val="10"/>
              </w:rPr>
              <w:t xml:space="preserve"> - направлена на сокращение бюдж. дефицита, ограничение кредитной экспансии, сдерживание ден. эмиссии. В соответствии с монетаристскими рецептами применяется </w:t>
            </w:r>
            <w:r w:rsidRPr="00E26521">
              <w:rPr>
                <w:i/>
                <w:sz w:val="10"/>
                <w:szCs w:val="10"/>
              </w:rPr>
              <w:t>таргетирование</w:t>
            </w:r>
            <w:r w:rsidRPr="00E26521">
              <w:rPr>
                <w:sz w:val="10"/>
                <w:szCs w:val="10"/>
              </w:rPr>
              <w:t xml:space="preserve"> - регулирование темпа прироста денежной массы в опред.пределах в соответствии с темпом роста ВНП. </w:t>
            </w:r>
            <w:r w:rsidRPr="00E26521">
              <w:rPr>
                <w:sz w:val="10"/>
                <w:szCs w:val="10"/>
              </w:rPr>
              <w:br/>
              <w:t>2.</w:t>
            </w:r>
            <w:r w:rsidRPr="00E26521">
              <w:rPr>
                <w:b/>
                <w:i/>
                <w:sz w:val="10"/>
                <w:szCs w:val="10"/>
              </w:rPr>
              <w:t>Политика регулирования цен и доходов</w:t>
            </w:r>
            <w:r w:rsidRPr="00E26521">
              <w:rPr>
                <w:sz w:val="10"/>
                <w:szCs w:val="10"/>
              </w:rPr>
              <w:t xml:space="preserve">, имеющая целью увязать рост заработков с ростом цен. Одним из средств служит индексация доходов, определяемая уровнем прожит. минимума или стоимостью стандартной потребител. корзины и согласуемая с динамикой индекса цен. Для сдерживания нежелательных явлений м. устанавливаться пределы повышения цен или замораживание заработной платы, ограничиваться выдача кредитов и т.д. </w:t>
            </w:r>
          </w:p>
          <w:p w:rsidR="00213C6A" w:rsidRPr="00E26521" w:rsidRDefault="00213C6A" w:rsidP="0037180A">
            <w:pPr>
              <w:tabs>
                <w:tab w:val="left" w:pos="180"/>
              </w:tabs>
              <w:rPr>
                <w:sz w:val="10"/>
                <w:szCs w:val="10"/>
              </w:rPr>
            </w:pPr>
            <w:r w:rsidRPr="00E26521">
              <w:rPr>
                <w:sz w:val="10"/>
                <w:szCs w:val="10"/>
                <w:u w:val="single"/>
              </w:rPr>
              <w:t>МЕРЫ РЕГУЛИРОВАНИЯ</w:t>
            </w:r>
            <w:r w:rsidRPr="00E26521">
              <w:rPr>
                <w:sz w:val="10"/>
                <w:szCs w:val="10"/>
              </w:rPr>
              <w:t xml:space="preserve">: </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 xml:space="preserve">стабилизация и стимулирование производства, </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совершенствование налоговой системы,</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 xml:space="preserve"> создание рыночной инфраструктуры, </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повышение ответственности предприятий за результаты хозяйственной деятельности, регулированию курса национальной валюты, проведение определенных мер по регулированию цен и расходов, достижение политической стабильности, структурная реформа, направленная на преодоление возникших в экономике диспропорций.</w:t>
            </w:r>
          </w:p>
          <w:p w:rsidR="00213C6A" w:rsidRPr="00E26521" w:rsidRDefault="00213C6A" w:rsidP="0037180A">
            <w:pPr>
              <w:pStyle w:val="BodyTextIndent2"/>
              <w:ind w:firstLine="0"/>
              <w:rPr>
                <w:sz w:val="10"/>
                <w:szCs w:val="10"/>
              </w:rPr>
            </w:pPr>
            <w:r w:rsidRPr="00E26521">
              <w:rPr>
                <w:sz w:val="10"/>
                <w:szCs w:val="10"/>
              </w:rPr>
              <w:t>Россия: н/предпринять шаги по разрешению денежного кризиса –это снижение ставки рефинансирования и доходности гос-ых казначейский обязательств.</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Разработать эффективную и регулируемую гос-вом инвестиц-ой пол-ки, особое место в к-ой д/принадлежать привлечению иностр. и репатриации российских капиталов.</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Н/провести реформу налоговой системы с акцентом на регулирующую ф-цию налогов. Гос-во в доходной части бюджета д/ориентироваться на такую налоговую пол-ку, к-ая опиралась бы не на ставки налогов, а на массу прибыли, н на дополнит-ые виды налогов, а на рост пр-ва товаров, прибылей и доходов населения. Н/обратить внимание на НДС (24,7% поступлений в бюджет). При падении пр-ва он только усугубляет инфляцию, т.к. прямым образом влияет на увеличение цен.</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Совершенствовать платежно-расчетного механизма, включая исп-ие кредитных карточек и выплату з/п ч/з банкоматы в целях сокращения потребности в наличных деньгах.</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Ограничить инфляцию издержек ч/з заключение межотраслевых соглашений по ценам, к-ые позволят обуздать аппетиты естественных монополистов и тем самым предотвратить рост издержек по технологич-им цепочкам. пРиэтом следует исключить пол-ку ценовой дискриминации по отношению к потребителям, не участвующим в данных соглашениях.</w:t>
            </w:r>
          </w:p>
          <w:p w:rsidR="00213C6A" w:rsidRPr="00E26521" w:rsidRDefault="00213C6A" w:rsidP="0037180A">
            <w:pPr>
              <w:numPr>
                <w:ilvl w:val="0"/>
                <w:numId w:val="6"/>
              </w:numPr>
              <w:tabs>
                <w:tab w:val="clear" w:pos="720"/>
                <w:tab w:val="left" w:pos="180"/>
              </w:tabs>
              <w:ind w:left="0" w:firstLine="0"/>
              <w:rPr>
                <w:sz w:val="10"/>
                <w:szCs w:val="10"/>
              </w:rPr>
            </w:pPr>
            <w:r w:rsidRPr="00E26521">
              <w:rPr>
                <w:sz w:val="10"/>
                <w:szCs w:val="10"/>
              </w:rPr>
              <w:t>Борьба с теневой эк-кой, коррупцией в органах власти и организованной преступностья. Издержки, связанные с ними, повышают конечную цену продукции – н/инвестицировать работу по разработке эффективного законодат-ва, регулирующего все сферы рыночной эк-ки в нашей стране (пр.всего финансового, фондового и валютного рынков).</w:t>
            </w:r>
          </w:p>
          <w:p w:rsidR="00213C6A" w:rsidRPr="00E26521" w:rsidRDefault="00213C6A" w:rsidP="0037180A">
            <w:pPr>
              <w:numPr>
                <w:ilvl w:val="0"/>
                <w:numId w:val="6"/>
              </w:numPr>
              <w:tabs>
                <w:tab w:val="clear" w:pos="720"/>
                <w:tab w:val="left" w:pos="180"/>
              </w:tabs>
              <w:ind w:left="0" w:firstLine="0"/>
              <w:rPr>
                <w:sz w:val="15"/>
                <w:szCs w:val="15"/>
              </w:rPr>
            </w:pPr>
            <w:r w:rsidRPr="00E26521">
              <w:rPr>
                <w:sz w:val="10"/>
                <w:szCs w:val="10"/>
              </w:rPr>
              <w:t>Н/принять меры по нейтрализации внешних факторов инфляции. Увеличение вкладов россиян в иностр. валюту ведет к доп. росту ден. массы в обращении и ослабляет инвестиционный потенциал отеч-ой эк-ки.</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38.Гос.долг. Виды госдолга и управление им.</w:t>
            </w:r>
          </w:p>
          <w:p w:rsidR="00213C6A" w:rsidRPr="00E26521" w:rsidRDefault="00213C6A" w:rsidP="0037180A">
            <w:pPr>
              <w:tabs>
                <w:tab w:val="left" w:pos="180"/>
              </w:tabs>
              <w:rPr>
                <w:sz w:val="10"/>
                <w:szCs w:val="10"/>
              </w:rPr>
            </w:pPr>
            <w:r w:rsidRPr="00E26521">
              <w:rPr>
                <w:b/>
                <w:sz w:val="10"/>
                <w:szCs w:val="10"/>
                <w:u w:val="single"/>
              </w:rPr>
              <w:t>Госдолг</w:t>
            </w:r>
            <w:r w:rsidRPr="00E26521">
              <w:rPr>
                <w:sz w:val="10"/>
                <w:szCs w:val="10"/>
              </w:rPr>
              <w:t xml:space="preserve"> – накопленная сумма бюджетных дефицитов, поэтому причины его сущ-ия теже самые. </w:t>
            </w:r>
            <w:r w:rsidRPr="00E26521">
              <w:rPr>
                <w:sz w:val="10"/>
                <w:szCs w:val="10"/>
                <w:u w:val="single"/>
              </w:rPr>
              <w:t>Бывает</w:t>
            </w:r>
            <w:r w:rsidRPr="00E26521">
              <w:rPr>
                <w:sz w:val="10"/>
                <w:szCs w:val="10"/>
              </w:rPr>
              <w:t>:</w:t>
            </w:r>
          </w:p>
          <w:p w:rsidR="00213C6A" w:rsidRPr="00E26521" w:rsidRDefault="00213C6A" w:rsidP="0037180A">
            <w:pPr>
              <w:tabs>
                <w:tab w:val="left" w:pos="180"/>
              </w:tabs>
              <w:ind w:firstLine="180"/>
              <w:rPr>
                <w:sz w:val="10"/>
                <w:szCs w:val="10"/>
              </w:rPr>
            </w:pPr>
            <w:r w:rsidRPr="00E26521">
              <w:rPr>
                <w:sz w:val="10"/>
                <w:szCs w:val="10"/>
              </w:rPr>
              <w:t xml:space="preserve">1- </w:t>
            </w:r>
            <w:r w:rsidRPr="00E26521">
              <w:rPr>
                <w:b/>
                <w:i/>
                <w:sz w:val="10"/>
                <w:szCs w:val="10"/>
              </w:rPr>
              <w:t>внутренним</w:t>
            </w:r>
            <w:r w:rsidRPr="00E26521">
              <w:rPr>
                <w:sz w:val="10"/>
                <w:szCs w:val="10"/>
              </w:rPr>
              <w:t xml:space="preserve"> – задолженность гос-вом своим гражданам. Оценивается неоднозначно, т.к.: </w:t>
            </w:r>
          </w:p>
          <w:p w:rsidR="00213C6A" w:rsidRPr="00E26521" w:rsidRDefault="00213C6A" w:rsidP="0037180A">
            <w:pPr>
              <w:tabs>
                <w:tab w:val="left" w:pos="180"/>
              </w:tabs>
              <w:ind w:firstLine="180"/>
              <w:rPr>
                <w:sz w:val="10"/>
                <w:szCs w:val="10"/>
              </w:rPr>
            </w:pPr>
            <w:r w:rsidRPr="00E26521">
              <w:rPr>
                <w:sz w:val="10"/>
                <w:szCs w:val="10"/>
              </w:rPr>
              <w:t>а) наличие госдолга и управление им м/быть полезным эк-ке, т.к. бюджетный дефицит стимулирует ее развитие;</w:t>
            </w:r>
          </w:p>
          <w:p w:rsidR="00213C6A" w:rsidRPr="00E26521" w:rsidRDefault="00213C6A" w:rsidP="0037180A">
            <w:pPr>
              <w:tabs>
                <w:tab w:val="left" w:pos="180"/>
              </w:tabs>
              <w:ind w:firstLine="180"/>
              <w:rPr>
                <w:sz w:val="10"/>
                <w:szCs w:val="10"/>
              </w:rPr>
            </w:pPr>
            <w:r w:rsidRPr="00E26521">
              <w:rPr>
                <w:sz w:val="10"/>
                <w:szCs w:val="10"/>
              </w:rPr>
              <w:t>б) продажа гос-вом ценных бумаг, облегчает населению возможность инвестирования;</w:t>
            </w:r>
          </w:p>
          <w:p w:rsidR="00213C6A" w:rsidRPr="00E26521" w:rsidRDefault="00213C6A" w:rsidP="0037180A">
            <w:pPr>
              <w:tabs>
                <w:tab w:val="left" w:pos="180"/>
              </w:tabs>
              <w:ind w:firstLine="180"/>
              <w:rPr>
                <w:sz w:val="10"/>
                <w:szCs w:val="10"/>
              </w:rPr>
            </w:pPr>
            <w:r w:rsidRPr="00E26521">
              <w:rPr>
                <w:sz w:val="10"/>
                <w:szCs w:val="10"/>
              </w:rPr>
              <w:t>в) в расчете на одного чел-а госдолг невелик.</w:t>
            </w:r>
          </w:p>
          <w:p w:rsidR="00213C6A" w:rsidRPr="00E26521" w:rsidRDefault="00213C6A" w:rsidP="0037180A">
            <w:pPr>
              <w:tabs>
                <w:tab w:val="left" w:pos="180"/>
              </w:tabs>
              <w:ind w:firstLine="180"/>
              <w:rPr>
                <w:sz w:val="10"/>
                <w:szCs w:val="10"/>
              </w:rPr>
            </w:pPr>
            <w:r w:rsidRPr="00E26521">
              <w:rPr>
                <w:sz w:val="10"/>
                <w:szCs w:val="10"/>
              </w:rPr>
              <w:t xml:space="preserve">2- </w:t>
            </w:r>
            <w:r w:rsidRPr="00E26521">
              <w:rPr>
                <w:b/>
                <w:i/>
                <w:sz w:val="10"/>
                <w:szCs w:val="10"/>
              </w:rPr>
              <w:t>внешним</w:t>
            </w:r>
            <w:r w:rsidRPr="00E26521">
              <w:rPr>
                <w:sz w:val="10"/>
                <w:szCs w:val="10"/>
              </w:rPr>
              <w:t xml:space="preserve"> – задолженность гражданам других стран. Связан с оттоком ценностей из страны, поэтому считается «абсолютным злом».</w:t>
            </w:r>
          </w:p>
          <w:p w:rsidR="00213C6A" w:rsidRPr="00E26521" w:rsidRDefault="00213C6A" w:rsidP="0037180A">
            <w:pPr>
              <w:tabs>
                <w:tab w:val="left" w:pos="180"/>
              </w:tabs>
              <w:ind w:firstLine="180"/>
              <w:rPr>
                <w:sz w:val="10"/>
                <w:szCs w:val="10"/>
              </w:rPr>
            </w:pPr>
            <w:r w:rsidRPr="00E26521">
              <w:rPr>
                <w:b/>
                <w:i/>
                <w:sz w:val="10"/>
                <w:szCs w:val="10"/>
                <w:u w:val="single"/>
              </w:rPr>
              <w:t>Недостатки госдолга</w:t>
            </w:r>
            <w:r w:rsidRPr="00E26521">
              <w:rPr>
                <w:sz w:val="10"/>
                <w:szCs w:val="10"/>
              </w:rPr>
              <w:t>:</w:t>
            </w:r>
          </w:p>
          <w:p w:rsidR="00213C6A" w:rsidRPr="00E26521" w:rsidRDefault="00213C6A" w:rsidP="0037180A">
            <w:pPr>
              <w:numPr>
                <w:ilvl w:val="0"/>
                <w:numId w:val="21"/>
              </w:numPr>
              <w:tabs>
                <w:tab w:val="clear" w:pos="540"/>
                <w:tab w:val="left" w:pos="180"/>
              </w:tabs>
              <w:ind w:left="0" w:firstLine="0"/>
              <w:rPr>
                <w:sz w:val="10"/>
                <w:szCs w:val="10"/>
              </w:rPr>
            </w:pPr>
            <w:r w:rsidRPr="00E26521">
              <w:rPr>
                <w:sz w:val="10"/>
                <w:szCs w:val="10"/>
              </w:rPr>
              <w:t>выплата %-ов по госдолгу составляет значит-ую часть госбюджета;</w:t>
            </w:r>
          </w:p>
          <w:p w:rsidR="00213C6A" w:rsidRPr="00E26521" w:rsidRDefault="00213C6A" w:rsidP="0037180A">
            <w:pPr>
              <w:numPr>
                <w:ilvl w:val="0"/>
                <w:numId w:val="21"/>
              </w:numPr>
              <w:tabs>
                <w:tab w:val="clear" w:pos="540"/>
                <w:tab w:val="left" w:pos="180"/>
              </w:tabs>
              <w:ind w:left="0" w:firstLine="0"/>
              <w:rPr>
                <w:sz w:val="10"/>
                <w:szCs w:val="10"/>
              </w:rPr>
            </w:pPr>
            <w:r w:rsidRPr="00E26521">
              <w:rPr>
                <w:sz w:val="10"/>
                <w:szCs w:val="10"/>
              </w:rPr>
              <w:t>наличие большого размера гос-долга обостряет проблему его сокращения, что ведет к инфляции;</w:t>
            </w:r>
          </w:p>
          <w:p w:rsidR="00213C6A" w:rsidRPr="00E26521" w:rsidRDefault="00213C6A" w:rsidP="0037180A">
            <w:pPr>
              <w:numPr>
                <w:ilvl w:val="0"/>
                <w:numId w:val="21"/>
              </w:numPr>
              <w:tabs>
                <w:tab w:val="clear" w:pos="540"/>
                <w:tab w:val="left" w:pos="180"/>
              </w:tabs>
              <w:ind w:left="0" w:firstLine="0"/>
              <w:rPr>
                <w:sz w:val="10"/>
                <w:szCs w:val="10"/>
              </w:rPr>
            </w:pPr>
            <w:r w:rsidRPr="00E26521">
              <w:rPr>
                <w:sz w:val="10"/>
                <w:szCs w:val="10"/>
              </w:rPr>
              <w:t>госдолг косвенным образом ложится на будущее поколение;</w:t>
            </w:r>
          </w:p>
          <w:p w:rsidR="00213C6A" w:rsidRPr="00E26521" w:rsidRDefault="00213C6A" w:rsidP="0037180A">
            <w:pPr>
              <w:numPr>
                <w:ilvl w:val="0"/>
                <w:numId w:val="21"/>
              </w:numPr>
              <w:tabs>
                <w:tab w:val="clear" w:pos="540"/>
                <w:tab w:val="left" w:pos="180"/>
              </w:tabs>
              <w:ind w:left="0" w:firstLine="0"/>
              <w:rPr>
                <w:sz w:val="10"/>
                <w:szCs w:val="10"/>
              </w:rPr>
            </w:pPr>
            <w:r w:rsidRPr="00E26521">
              <w:rPr>
                <w:sz w:val="10"/>
                <w:szCs w:val="10"/>
              </w:rPr>
              <w:t>ведет к сокращению чистого импорта.</w:t>
            </w:r>
          </w:p>
          <w:p w:rsidR="00213C6A" w:rsidRPr="00E26521" w:rsidRDefault="00213C6A" w:rsidP="0037180A">
            <w:pPr>
              <w:tabs>
                <w:tab w:val="left" w:pos="180"/>
              </w:tabs>
              <w:rPr>
                <w:sz w:val="10"/>
                <w:szCs w:val="10"/>
              </w:rPr>
            </w:pPr>
            <w:r w:rsidRPr="00E26521">
              <w:rPr>
                <w:b/>
                <w:i/>
                <w:sz w:val="10"/>
                <w:szCs w:val="10"/>
                <w:u w:val="single"/>
              </w:rPr>
              <w:t>Управление госдолгом</w:t>
            </w:r>
            <w:r w:rsidRPr="00E26521">
              <w:rPr>
                <w:sz w:val="10"/>
                <w:szCs w:val="10"/>
              </w:rPr>
              <w:t>:</w:t>
            </w:r>
          </w:p>
          <w:p w:rsidR="00213C6A" w:rsidRPr="00E26521" w:rsidRDefault="00213C6A" w:rsidP="0037180A">
            <w:pPr>
              <w:numPr>
                <w:ilvl w:val="0"/>
                <w:numId w:val="22"/>
              </w:numPr>
              <w:tabs>
                <w:tab w:val="left" w:pos="180"/>
              </w:tabs>
              <w:rPr>
                <w:sz w:val="10"/>
                <w:szCs w:val="10"/>
              </w:rPr>
            </w:pPr>
            <w:r w:rsidRPr="00E26521">
              <w:rPr>
                <w:sz w:val="10"/>
                <w:szCs w:val="10"/>
              </w:rPr>
              <w:t>эффективное исп-ие ср-в заимствования;</w:t>
            </w:r>
          </w:p>
          <w:p w:rsidR="00213C6A" w:rsidRPr="00E26521" w:rsidRDefault="00213C6A" w:rsidP="0037180A">
            <w:pPr>
              <w:numPr>
                <w:ilvl w:val="0"/>
                <w:numId w:val="22"/>
              </w:numPr>
              <w:tabs>
                <w:tab w:val="left" w:pos="180"/>
              </w:tabs>
              <w:rPr>
                <w:sz w:val="10"/>
                <w:szCs w:val="10"/>
              </w:rPr>
            </w:pPr>
            <w:r w:rsidRPr="00E26521">
              <w:rPr>
                <w:sz w:val="10"/>
                <w:szCs w:val="10"/>
              </w:rPr>
              <w:t>поиск ср-в для выплаты долга;</w:t>
            </w:r>
          </w:p>
          <w:p w:rsidR="00213C6A" w:rsidRPr="00E26521" w:rsidRDefault="00213C6A" w:rsidP="0037180A">
            <w:pPr>
              <w:numPr>
                <w:ilvl w:val="0"/>
                <w:numId w:val="22"/>
              </w:numPr>
              <w:tabs>
                <w:tab w:val="left" w:pos="180"/>
              </w:tabs>
              <w:rPr>
                <w:sz w:val="10"/>
                <w:szCs w:val="10"/>
              </w:rPr>
            </w:pPr>
            <w:r w:rsidRPr="00E26521">
              <w:rPr>
                <w:sz w:val="10"/>
                <w:szCs w:val="10"/>
              </w:rPr>
              <w:t>нейтрализация негативных последствий госдолга.</w:t>
            </w:r>
          </w:p>
          <w:p w:rsidR="00213C6A" w:rsidRPr="00E26521" w:rsidRDefault="00213C6A" w:rsidP="0037180A">
            <w:pPr>
              <w:tabs>
                <w:tab w:val="left" w:pos="180"/>
              </w:tabs>
              <w:rPr>
                <w:sz w:val="10"/>
                <w:szCs w:val="10"/>
              </w:rPr>
            </w:pPr>
          </w:p>
          <w:p w:rsidR="00213C6A" w:rsidRPr="00E26521" w:rsidRDefault="00213C6A" w:rsidP="0095538D">
            <w:pPr>
              <w:rPr>
                <w:sz w:val="10"/>
                <w:szCs w:val="10"/>
              </w:rPr>
            </w:pPr>
            <w:r w:rsidRPr="00E26521">
              <w:rPr>
                <w:b/>
                <w:sz w:val="10"/>
                <w:szCs w:val="10"/>
                <w:u w:val="single"/>
              </w:rPr>
              <w:t xml:space="preserve">Гос долг </w:t>
            </w:r>
            <w:r w:rsidRPr="00E26521">
              <w:rPr>
                <w:sz w:val="10"/>
                <w:szCs w:val="10"/>
              </w:rPr>
              <w:t xml:space="preserve">- это та сумма, на которую в данном году расходы бюджета превышают его доходы. Он </w:t>
            </w:r>
            <w:r w:rsidRPr="00E26521">
              <w:rPr>
                <w:sz w:val="10"/>
                <w:szCs w:val="10"/>
                <w:u w:val="single"/>
              </w:rPr>
              <w:t>м/быть вызван след. причинами</w:t>
            </w:r>
            <w:r w:rsidRPr="00E26521">
              <w:rPr>
                <w:sz w:val="10"/>
                <w:szCs w:val="10"/>
              </w:rPr>
              <w:t>: необходимос</w:t>
            </w:r>
            <w:r w:rsidRPr="00E26521">
              <w:rPr>
                <w:sz w:val="10"/>
                <w:szCs w:val="10"/>
              </w:rPr>
              <w:softHyphen/>
              <w:t>тью осуществления крупных государственных программ развития экономики; милитаризацией страны; войнами и стихийными бедствиями; экономическими кризисами и т.д. Во всех этих случаях резко возрастают расходы государ</w:t>
            </w:r>
            <w:r w:rsidRPr="00E26521">
              <w:rPr>
                <w:sz w:val="10"/>
                <w:szCs w:val="10"/>
              </w:rPr>
              <w:softHyphen/>
              <w:t xml:space="preserve">ства, превышая его доходы. </w:t>
            </w:r>
          </w:p>
          <w:p w:rsidR="00213C6A" w:rsidRPr="00E26521" w:rsidRDefault="00213C6A" w:rsidP="0095538D">
            <w:pPr>
              <w:rPr>
                <w:sz w:val="10"/>
                <w:szCs w:val="10"/>
              </w:rPr>
            </w:pPr>
            <w:r w:rsidRPr="00E26521">
              <w:rPr>
                <w:i/>
                <w:sz w:val="10"/>
                <w:szCs w:val="10"/>
              </w:rPr>
              <w:t>Дефи</w:t>
            </w:r>
            <w:r w:rsidRPr="00E26521">
              <w:rPr>
                <w:i/>
                <w:sz w:val="10"/>
                <w:szCs w:val="10"/>
              </w:rPr>
              <w:softHyphen/>
              <w:t xml:space="preserve">цит,  </w:t>
            </w:r>
            <w:r w:rsidRPr="00E26521">
              <w:rPr>
                <w:sz w:val="10"/>
                <w:szCs w:val="10"/>
              </w:rPr>
              <w:t xml:space="preserve">заложенный  в структуру доходов  и  расходов при формировании бюджета, называется </w:t>
            </w:r>
            <w:r w:rsidRPr="00E26521">
              <w:rPr>
                <w:b/>
                <w:i/>
                <w:sz w:val="10"/>
                <w:szCs w:val="10"/>
              </w:rPr>
              <w:t>структурным</w:t>
            </w:r>
            <w:r w:rsidRPr="00E26521">
              <w:rPr>
                <w:i/>
                <w:sz w:val="10"/>
                <w:szCs w:val="10"/>
              </w:rPr>
              <w:t xml:space="preserve">. </w:t>
            </w:r>
            <w:r w:rsidRPr="00E26521">
              <w:rPr>
                <w:sz w:val="10"/>
                <w:szCs w:val="10"/>
              </w:rPr>
              <w:t xml:space="preserve">Однако реальный дефицит может оказаться больше структурного. Основной причиной этого в странах с рыночной экономикой является спад производства. Разность между реальным и структурным дефицитом называется </w:t>
            </w:r>
            <w:r w:rsidRPr="00E26521">
              <w:rPr>
                <w:b/>
                <w:i/>
                <w:sz w:val="10"/>
                <w:szCs w:val="10"/>
              </w:rPr>
              <w:t>цикличес</w:t>
            </w:r>
            <w:r w:rsidRPr="00E26521">
              <w:rPr>
                <w:b/>
                <w:i/>
                <w:sz w:val="10"/>
                <w:szCs w:val="10"/>
              </w:rPr>
              <w:softHyphen/>
              <w:t>ким дефицитом бюджета</w:t>
            </w:r>
            <w:r w:rsidRPr="00E26521">
              <w:rPr>
                <w:i/>
                <w:sz w:val="10"/>
                <w:szCs w:val="10"/>
              </w:rPr>
              <w:t xml:space="preserve">. </w:t>
            </w:r>
            <w:r w:rsidRPr="00E26521">
              <w:rPr>
                <w:sz w:val="10"/>
                <w:szCs w:val="10"/>
              </w:rPr>
              <w:t xml:space="preserve">Если же реально наблюдаемый дефицит бюджета меньше структурного,  разница между структурным и реальным дефицитом называется </w:t>
            </w:r>
            <w:r w:rsidRPr="00E26521">
              <w:rPr>
                <w:i/>
                <w:sz w:val="10"/>
                <w:szCs w:val="10"/>
              </w:rPr>
              <w:t>цикличес</w:t>
            </w:r>
            <w:r w:rsidRPr="00E26521">
              <w:rPr>
                <w:i/>
                <w:sz w:val="10"/>
                <w:szCs w:val="10"/>
              </w:rPr>
              <w:softHyphen/>
              <w:t xml:space="preserve">ким излишком. </w:t>
            </w:r>
            <w:r w:rsidRPr="00E26521">
              <w:rPr>
                <w:sz w:val="10"/>
                <w:szCs w:val="10"/>
              </w:rPr>
              <w:t>Уровень дефицита госбюджета определяется отношени</w:t>
            </w:r>
            <w:r w:rsidRPr="00E26521">
              <w:rPr>
                <w:sz w:val="10"/>
                <w:szCs w:val="10"/>
              </w:rPr>
              <w:softHyphen/>
              <w:t>ем абсолютной величины дефицита к объему бюджета по расходам или к объему ВНП. финансовое положение страны нормальным, если бюджет</w:t>
            </w:r>
            <w:r w:rsidRPr="00E26521">
              <w:rPr>
                <w:sz w:val="10"/>
                <w:szCs w:val="10"/>
              </w:rPr>
              <w:softHyphen/>
              <w:t xml:space="preserve">ный дефицит не превышает 2 — 3 % от ВНП. Существует </w:t>
            </w:r>
            <w:r w:rsidRPr="00E26521">
              <w:rPr>
                <w:sz w:val="10"/>
                <w:szCs w:val="10"/>
                <w:u w:val="single"/>
              </w:rPr>
              <w:t>четыре варианта финансирования бюджет</w:t>
            </w:r>
            <w:r w:rsidRPr="00E26521">
              <w:rPr>
                <w:sz w:val="10"/>
                <w:szCs w:val="10"/>
                <w:u w:val="single"/>
              </w:rPr>
              <w:softHyphen/>
              <w:t>ного дефицита</w:t>
            </w:r>
            <w:r w:rsidRPr="00E26521">
              <w:rPr>
                <w:sz w:val="10"/>
                <w:szCs w:val="10"/>
              </w:rPr>
              <w:t>: увеличение налогов; эмиссия необходимого количе</w:t>
            </w:r>
            <w:r w:rsidRPr="00E26521">
              <w:rPr>
                <w:sz w:val="10"/>
                <w:szCs w:val="10"/>
              </w:rPr>
              <w:softHyphen/>
              <w:t>ства денег; выпуск государственных займов; привлечение внешних займов. В странах с рыночной экономикой выби</w:t>
            </w:r>
            <w:r w:rsidRPr="00E26521">
              <w:rPr>
                <w:sz w:val="10"/>
                <w:szCs w:val="10"/>
              </w:rPr>
              <w:softHyphen/>
              <w:t>рают, как правило, третий вариант. Для покрытия бюд</w:t>
            </w:r>
            <w:r w:rsidRPr="00E26521">
              <w:rPr>
                <w:sz w:val="10"/>
                <w:szCs w:val="10"/>
              </w:rPr>
              <w:softHyphen/>
              <w:t>жетного дефицита гос-во выпускает ценные бумаги (казначейские векселя, облигации и т.д.), к-ые продает субъектам хозяйствования и населению. По облигациям выплачивается доход в виде процента. По истечении срока, на который они выпущены, облигации погашаются прави</w:t>
            </w:r>
            <w:r w:rsidRPr="00E26521">
              <w:rPr>
                <w:sz w:val="10"/>
                <w:szCs w:val="10"/>
              </w:rPr>
              <w:softHyphen/>
              <w:t>тельством. В условиях перехода к рыночной экономике одним из источников финансирования бюджетного дефи</w:t>
            </w:r>
            <w:r w:rsidRPr="00E26521">
              <w:rPr>
                <w:sz w:val="10"/>
                <w:szCs w:val="10"/>
              </w:rPr>
              <w:softHyphen/>
              <w:t>цита могут быть денежные средства, вырученные от про</w:t>
            </w:r>
            <w:r w:rsidRPr="00E26521">
              <w:rPr>
                <w:sz w:val="10"/>
                <w:szCs w:val="10"/>
              </w:rPr>
              <w:softHyphen/>
              <w:t xml:space="preserve">дажи государственной собственности. Можно </w:t>
            </w:r>
            <w:r w:rsidRPr="00E26521">
              <w:rPr>
                <w:sz w:val="10"/>
                <w:szCs w:val="10"/>
                <w:u w:val="single"/>
              </w:rPr>
              <w:t>выделить три основные концепции</w:t>
            </w:r>
            <w:r w:rsidRPr="00E26521">
              <w:rPr>
                <w:sz w:val="10"/>
                <w:szCs w:val="10"/>
              </w:rPr>
              <w:t xml:space="preserve">: </w:t>
            </w:r>
          </w:p>
          <w:p w:rsidR="00213C6A" w:rsidRPr="00E26521" w:rsidRDefault="00213C6A" w:rsidP="0095538D">
            <w:pPr>
              <w:rPr>
                <w:sz w:val="10"/>
                <w:szCs w:val="10"/>
              </w:rPr>
            </w:pPr>
            <w:r w:rsidRPr="00E26521">
              <w:rPr>
                <w:sz w:val="10"/>
                <w:szCs w:val="10"/>
              </w:rPr>
              <w:t>1,Представители первой считают, что бюджет дол</w:t>
            </w:r>
            <w:r w:rsidRPr="00E26521">
              <w:rPr>
                <w:sz w:val="10"/>
                <w:szCs w:val="10"/>
              </w:rPr>
              <w:softHyphen/>
              <w:t>жен балансироваться ежегодно, т. е. каждый финансовый год должно существовать равенство между доходами и рас</w:t>
            </w:r>
            <w:r w:rsidRPr="00E26521">
              <w:rPr>
                <w:sz w:val="10"/>
                <w:szCs w:val="10"/>
              </w:rPr>
              <w:softHyphen/>
              <w:t xml:space="preserve">ходами. </w:t>
            </w:r>
          </w:p>
          <w:p w:rsidR="00213C6A" w:rsidRPr="00E26521" w:rsidRDefault="00213C6A" w:rsidP="0095538D">
            <w:pPr>
              <w:rPr>
                <w:sz w:val="10"/>
                <w:szCs w:val="10"/>
              </w:rPr>
            </w:pPr>
            <w:r w:rsidRPr="00E26521">
              <w:rPr>
                <w:sz w:val="10"/>
                <w:szCs w:val="10"/>
              </w:rPr>
              <w:t>2,Сторонники второй концепции полагают, что бюджет должен балансироваться в ходе экономического цикла, а не ежегодно. Правительство в периоды спадов производ</w:t>
            </w:r>
            <w:r w:rsidRPr="00E26521">
              <w:rPr>
                <w:sz w:val="10"/>
                <w:szCs w:val="10"/>
              </w:rPr>
              <w:softHyphen/>
              <w:t>ства увеличивает расходы, что ведет к росту дефицита. Зато в период экономического подъема оно сокращает расходы, что увеличивает излишек доходов. В результате по окончании промышленного цикла излишек доходов покроет дефицит, который образовался в результате спада производства. Проблема заключается в том, что спад про</w:t>
            </w:r>
            <w:r w:rsidRPr="00E26521">
              <w:rPr>
                <w:sz w:val="10"/>
                <w:szCs w:val="10"/>
              </w:rPr>
              <w:softHyphen/>
              <w:t xml:space="preserve">изводства и его подъем могут быть разной длительности и глубины. </w:t>
            </w:r>
          </w:p>
          <w:p w:rsidR="00213C6A" w:rsidRPr="00E26521" w:rsidRDefault="00213C6A" w:rsidP="0095538D">
            <w:pPr>
              <w:rPr>
                <w:sz w:val="10"/>
                <w:szCs w:val="10"/>
              </w:rPr>
            </w:pPr>
            <w:r w:rsidRPr="00E26521">
              <w:rPr>
                <w:sz w:val="10"/>
                <w:szCs w:val="10"/>
              </w:rPr>
              <w:t>3,Третья концепция — концепция функциональных фи</w:t>
            </w:r>
            <w:r w:rsidRPr="00E26521">
              <w:rPr>
                <w:sz w:val="10"/>
                <w:szCs w:val="10"/>
              </w:rPr>
              <w:softHyphen/>
              <w:t>нансов. Ее представители утверждают, что главной целью государственных финансов является обеспечение макроэко</w:t>
            </w:r>
            <w:r w:rsidRPr="00E26521">
              <w:rPr>
                <w:sz w:val="10"/>
                <w:szCs w:val="10"/>
              </w:rPr>
              <w:softHyphen/>
              <w:t>номического равновесия, даже если это приведет к дефициту госбюджета. По их мнению, во-первых, макроэкономическое равновесие вызовет экономический рост, а он — увеличение национального дохода, значит, и налоговых поступлений в бюджет; во-вторых, правительство всегда может повысить налоги, выпустить дополнительное количество денег и, сле</w:t>
            </w:r>
            <w:r w:rsidRPr="00E26521">
              <w:rPr>
                <w:sz w:val="10"/>
                <w:szCs w:val="10"/>
              </w:rPr>
              <w:softHyphen/>
              <w:t>довательно, устранить дефицит; в-третьих, бюджетный де</w:t>
            </w:r>
            <w:r w:rsidRPr="00E26521">
              <w:rPr>
                <w:sz w:val="10"/>
                <w:szCs w:val="10"/>
              </w:rPr>
              <w:softHyphen/>
              <w:t xml:space="preserve">фицит не сказывается негативно на развитии экономики. </w:t>
            </w:r>
          </w:p>
          <w:p w:rsidR="00213C6A" w:rsidRPr="00E26521" w:rsidRDefault="00213C6A" w:rsidP="0037180A">
            <w:pPr>
              <w:tabs>
                <w:tab w:val="left" w:pos="180"/>
              </w:tabs>
              <w:rPr>
                <w:sz w:val="14"/>
                <w:szCs w:val="14"/>
              </w:rPr>
            </w:pPr>
            <w:r w:rsidRPr="00E26521">
              <w:rPr>
                <w:i/>
                <w:sz w:val="10"/>
                <w:szCs w:val="10"/>
              </w:rPr>
              <w:t xml:space="preserve">Госдолг — </w:t>
            </w:r>
            <w:r w:rsidRPr="00E26521">
              <w:rPr>
                <w:sz w:val="10"/>
                <w:szCs w:val="10"/>
              </w:rPr>
              <w:t>это сумма задолженности страны другим странам, своим или иностранным юридическим и физическим лицам. В стра</w:t>
            </w:r>
            <w:r w:rsidRPr="00E26521">
              <w:rPr>
                <w:sz w:val="10"/>
                <w:szCs w:val="10"/>
              </w:rPr>
              <w:softHyphen/>
              <w:t>нах с рыночной экономикой он состоит из общей суммы бюджетных дефицитов (за вычетом бюджетных излишков) и суммы финансовых обязательств иностранным кредито</w:t>
            </w:r>
            <w:r w:rsidRPr="00E26521">
              <w:rPr>
                <w:sz w:val="10"/>
                <w:szCs w:val="10"/>
              </w:rPr>
              <w:softHyphen/>
              <w:t>рам (за вычетом той части, которая пошла на покрытие бюджетного дефицита) на определенную дату. Рост госдолга наблюдается практически во всех стра</w:t>
            </w:r>
            <w:r w:rsidRPr="00E26521">
              <w:rPr>
                <w:sz w:val="10"/>
                <w:szCs w:val="10"/>
              </w:rPr>
              <w:softHyphen/>
              <w:t>нах, что объясняется хронической дефицитностью государ</w:t>
            </w:r>
            <w:r w:rsidRPr="00E26521">
              <w:rPr>
                <w:sz w:val="10"/>
                <w:szCs w:val="10"/>
              </w:rPr>
              <w:softHyphen/>
              <w:t xml:space="preserve">ственных финансов. </w:t>
            </w:r>
            <w:r w:rsidRPr="00E26521">
              <w:rPr>
                <w:b/>
                <w:i/>
                <w:sz w:val="10"/>
                <w:szCs w:val="10"/>
              </w:rPr>
              <w:t>Внутренний долг</w:t>
            </w:r>
            <w:r w:rsidRPr="00E26521">
              <w:rPr>
                <w:i/>
                <w:sz w:val="10"/>
                <w:szCs w:val="10"/>
              </w:rPr>
              <w:t xml:space="preserve"> </w:t>
            </w:r>
            <w:r w:rsidRPr="00E26521">
              <w:rPr>
                <w:sz w:val="10"/>
                <w:szCs w:val="10"/>
              </w:rPr>
              <w:t xml:space="preserve">— это долг государства населению, предприятиям, организациям своей страны, </w:t>
            </w:r>
            <w:r w:rsidRPr="00E26521">
              <w:rPr>
                <w:b/>
                <w:i/>
                <w:sz w:val="10"/>
                <w:szCs w:val="10"/>
              </w:rPr>
              <w:t>внешний</w:t>
            </w:r>
            <w:r w:rsidRPr="00E26521">
              <w:rPr>
                <w:i/>
                <w:sz w:val="10"/>
                <w:szCs w:val="10"/>
              </w:rPr>
              <w:t xml:space="preserve"> </w:t>
            </w:r>
            <w:r w:rsidRPr="00E26521">
              <w:rPr>
                <w:sz w:val="10"/>
                <w:szCs w:val="10"/>
              </w:rPr>
              <w:t>— это задолженность гражданам, организациям, правительствам других стран.</w:t>
            </w:r>
          </w:p>
        </w:tc>
        <w:tc>
          <w:tcPr>
            <w:tcW w:w="3190" w:type="dxa"/>
          </w:tcPr>
          <w:p w:rsidR="00213C6A" w:rsidRPr="00E26521" w:rsidRDefault="00213C6A" w:rsidP="0095538D">
            <w:pPr>
              <w:rPr>
                <w:b/>
                <w:szCs w:val="12"/>
                <w:u w:val="single"/>
              </w:rPr>
            </w:pPr>
            <w:r w:rsidRPr="00E26521">
              <w:rPr>
                <w:b/>
                <w:szCs w:val="12"/>
                <w:u w:val="single"/>
              </w:rPr>
              <w:t>39.Сущность и основные причины безработицы.Виды</w:t>
            </w:r>
          </w:p>
          <w:p w:rsidR="00213C6A" w:rsidRPr="00E26521" w:rsidRDefault="00213C6A" w:rsidP="0037180A">
            <w:pPr>
              <w:tabs>
                <w:tab w:val="left" w:pos="180"/>
              </w:tabs>
              <w:ind w:firstLine="180"/>
              <w:rPr>
                <w:sz w:val="10"/>
                <w:szCs w:val="10"/>
              </w:rPr>
            </w:pPr>
            <w:r w:rsidRPr="00E26521">
              <w:rPr>
                <w:sz w:val="10"/>
                <w:szCs w:val="10"/>
              </w:rPr>
              <w:t xml:space="preserve">Под </w:t>
            </w:r>
            <w:r w:rsidRPr="00E26521">
              <w:rPr>
                <w:b/>
                <w:sz w:val="10"/>
                <w:szCs w:val="10"/>
                <w:u w:val="single"/>
              </w:rPr>
              <w:t>безраб-цей</w:t>
            </w:r>
            <w:r w:rsidRPr="00E26521">
              <w:rPr>
                <w:sz w:val="10"/>
                <w:szCs w:val="10"/>
              </w:rPr>
              <w:t xml:space="preserve"> понимается такое неравновесное состояние рынка, когда предложение труда превышает спрос на него.</w:t>
            </w:r>
          </w:p>
          <w:p w:rsidR="00213C6A" w:rsidRPr="00E26521" w:rsidRDefault="00213C6A" w:rsidP="0037180A">
            <w:pPr>
              <w:tabs>
                <w:tab w:val="left" w:pos="180"/>
              </w:tabs>
              <w:ind w:firstLine="180"/>
              <w:rPr>
                <w:sz w:val="10"/>
                <w:szCs w:val="10"/>
              </w:rPr>
            </w:pPr>
            <w:r w:rsidRPr="00E26521">
              <w:rPr>
                <w:sz w:val="10"/>
                <w:szCs w:val="10"/>
              </w:rPr>
              <w:t xml:space="preserve">Если спрос и предложение труда представить как завис-ть кол-ва работников от ставки з/п, то соотношение числа занятых и безработных можно представить: при ставке з/п </w:t>
            </w:r>
            <w:r w:rsidRPr="00E26521">
              <w:rPr>
                <w:i/>
                <w:sz w:val="10"/>
                <w:szCs w:val="10"/>
                <w:lang w:val="en-US"/>
              </w:rPr>
              <w:t>W</w:t>
            </w:r>
            <w:r w:rsidRPr="00E26521">
              <w:rPr>
                <w:i/>
                <w:sz w:val="10"/>
                <w:szCs w:val="10"/>
                <w:vertAlign w:val="subscript"/>
              </w:rPr>
              <w:t>1</w:t>
            </w:r>
            <w:r w:rsidRPr="00E26521">
              <w:rPr>
                <w:i/>
                <w:sz w:val="10"/>
                <w:szCs w:val="10"/>
              </w:rPr>
              <w:t xml:space="preserve"> </w:t>
            </w:r>
            <w:r w:rsidRPr="00E26521">
              <w:rPr>
                <w:sz w:val="10"/>
                <w:szCs w:val="10"/>
              </w:rPr>
              <w:t xml:space="preserve">число занятых соответствует отрезку </w:t>
            </w:r>
            <w:r w:rsidRPr="00E26521">
              <w:rPr>
                <w:i/>
                <w:sz w:val="10"/>
                <w:szCs w:val="10"/>
                <w:lang w:val="en-US"/>
              </w:rPr>
              <w:t>OL</w:t>
            </w:r>
            <w:r w:rsidRPr="00E26521">
              <w:rPr>
                <w:i/>
                <w:sz w:val="10"/>
                <w:szCs w:val="10"/>
                <w:vertAlign w:val="subscript"/>
              </w:rPr>
              <w:t>2</w:t>
            </w:r>
            <w:r w:rsidRPr="00E26521">
              <w:rPr>
                <w:sz w:val="10"/>
                <w:szCs w:val="10"/>
              </w:rPr>
              <w:t xml:space="preserve">, а число безработных – отрезку </w:t>
            </w:r>
            <w:r w:rsidRPr="00E26521">
              <w:rPr>
                <w:i/>
                <w:sz w:val="10"/>
                <w:szCs w:val="10"/>
                <w:lang w:val="en-US"/>
              </w:rPr>
              <w:t>L</w:t>
            </w:r>
            <w:r w:rsidRPr="00E26521">
              <w:rPr>
                <w:i/>
                <w:sz w:val="10"/>
                <w:szCs w:val="10"/>
                <w:vertAlign w:val="subscript"/>
              </w:rPr>
              <w:t>2</w:t>
            </w:r>
            <w:r w:rsidRPr="00E26521">
              <w:rPr>
                <w:i/>
                <w:sz w:val="10"/>
                <w:szCs w:val="10"/>
                <w:lang w:val="en-US"/>
              </w:rPr>
              <w:t>L</w:t>
            </w:r>
            <w:r w:rsidRPr="00E26521">
              <w:rPr>
                <w:i/>
                <w:sz w:val="10"/>
                <w:szCs w:val="10"/>
                <w:vertAlign w:val="subscript"/>
              </w:rPr>
              <w:t>1</w:t>
            </w:r>
            <w:r w:rsidRPr="00E26521">
              <w:rPr>
                <w:sz w:val="10"/>
                <w:szCs w:val="10"/>
              </w:rPr>
              <w:t xml:space="preserve">. В совок-ти занятые и безработные составляют рабочую силу в размере </w:t>
            </w:r>
            <w:r w:rsidRPr="00E26521">
              <w:rPr>
                <w:i/>
                <w:sz w:val="10"/>
                <w:szCs w:val="10"/>
                <w:lang w:val="en-US"/>
              </w:rPr>
              <w:t>OL</w:t>
            </w:r>
            <w:r w:rsidRPr="00E26521">
              <w:rPr>
                <w:i/>
                <w:sz w:val="10"/>
                <w:szCs w:val="10"/>
                <w:vertAlign w:val="subscript"/>
              </w:rPr>
              <w:t>1</w:t>
            </w:r>
            <w:r w:rsidRPr="00E26521">
              <w:rPr>
                <w:sz w:val="10"/>
                <w:szCs w:val="10"/>
              </w:rPr>
              <w:t>.</w:t>
            </w:r>
          </w:p>
          <w:p w:rsidR="00213C6A" w:rsidRPr="00E26521" w:rsidRDefault="00213C6A" w:rsidP="0037180A">
            <w:pPr>
              <w:tabs>
                <w:tab w:val="left" w:pos="180"/>
              </w:tabs>
              <w:ind w:firstLine="180"/>
              <w:rPr>
                <w:sz w:val="10"/>
                <w:szCs w:val="10"/>
              </w:rPr>
            </w:pPr>
            <w:r>
              <w:rPr>
                <w:noProof/>
              </w:rPr>
              <w:pict>
                <v:line id="_x0000_s1039" style="position:absolute;left:0;text-align:left;flip:y;z-index:251662336" from="1.5pt,.25pt" to="1.5pt,40.1pt">
                  <v:stroke endarrow="block"/>
                </v:line>
              </w:pict>
            </w:r>
          </w:p>
          <w:p w:rsidR="00213C6A" w:rsidRPr="00E26521" w:rsidRDefault="00213C6A" w:rsidP="0037180A">
            <w:pPr>
              <w:tabs>
                <w:tab w:val="left" w:pos="180"/>
              </w:tabs>
              <w:ind w:firstLine="180"/>
              <w:rPr>
                <w:sz w:val="10"/>
                <w:szCs w:val="10"/>
              </w:rPr>
            </w:pPr>
          </w:p>
          <w:p w:rsidR="00213C6A" w:rsidRPr="00E26521" w:rsidRDefault="00213C6A" w:rsidP="0037180A">
            <w:pPr>
              <w:tabs>
                <w:tab w:val="left" w:pos="180"/>
              </w:tabs>
              <w:ind w:firstLine="180"/>
              <w:rPr>
                <w:sz w:val="10"/>
                <w:szCs w:val="10"/>
              </w:rPr>
            </w:pPr>
            <w:r>
              <w:rPr>
                <w:noProof/>
              </w:rPr>
              <w:pict>
                <v:line id="_x0000_s1040" style="position:absolute;left:0;text-align:left;z-index:251664384" from="5.5pt,3.8pt" to="31.5pt,23.3pt"/>
              </w:pict>
            </w:r>
            <w:r>
              <w:rPr>
                <w:noProof/>
              </w:rPr>
              <w:pict>
                <v:line id="_x0000_s1041" style="position:absolute;left:0;text-align:left;flip:y;z-index:251666432" from="31.5pt,-.2pt" to="31.5pt,15.35pt"/>
              </w:pict>
            </w:r>
          </w:p>
          <w:p w:rsidR="00213C6A" w:rsidRPr="00E26521" w:rsidRDefault="00213C6A" w:rsidP="0037180A">
            <w:pPr>
              <w:tabs>
                <w:tab w:val="left" w:pos="180"/>
              </w:tabs>
              <w:ind w:firstLine="180"/>
              <w:rPr>
                <w:sz w:val="10"/>
                <w:szCs w:val="10"/>
              </w:rPr>
            </w:pPr>
          </w:p>
          <w:p w:rsidR="00213C6A" w:rsidRPr="00E26521" w:rsidRDefault="00213C6A" w:rsidP="0037180A">
            <w:pPr>
              <w:tabs>
                <w:tab w:val="left" w:pos="180"/>
              </w:tabs>
              <w:ind w:firstLine="180"/>
              <w:rPr>
                <w:sz w:val="10"/>
                <w:szCs w:val="10"/>
              </w:rPr>
            </w:pPr>
            <w:r>
              <w:rPr>
                <w:noProof/>
              </w:rPr>
              <w:pict>
                <v:line id="_x0000_s1042" style="position:absolute;left:0;text-align:left;flip:y;z-index:251665408" from="5.5pt,1.15pt" to="31.5pt,14.45pt"/>
              </w:pict>
            </w:r>
          </w:p>
          <w:p w:rsidR="00213C6A" w:rsidRPr="00E26521" w:rsidRDefault="00213C6A" w:rsidP="0037180A">
            <w:pPr>
              <w:tabs>
                <w:tab w:val="left" w:pos="180"/>
              </w:tabs>
              <w:ind w:firstLine="180"/>
              <w:rPr>
                <w:sz w:val="10"/>
                <w:szCs w:val="10"/>
              </w:rPr>
            </w:pPr>
          </w:p>
          <w:p w:rsidR="00213C6A" w:rsidRPr="00E26521" w:rsidRDefault="00213C6A" w:rsidP="0037180A">
            <w:pPr>
              <w:tabs>
                <w:tab w:val="left" w:pos="180"/>
              </w:tabs>
              <w:ind w:firstLine="180"/>
              <w:rPr>
                <w:sz w:val="10"/>
                <w:szCs w:val="10"/>
              </w:rPr>
            </w:pPr>
          </w:p>
          <w:p w:rsidR="00213C6A" w:rsidRPr="00E26521" w:rsidRDefault="00213C6A" w:rsidP="0037180A">
            <w:pPr>
              <w:tabs>
                <w:tab w:val="left" w:pos="180"/>
              </w:tabs>
              <w:ind w:firstLine="180"/>
              <w:rPr>
                <w:sz w:val="10"/>
                <w:szCs w:val="10"/>
              </w:rPr>
            </w:pPr>
            <w:r>
              <w:rPr>
                <w:noProof/>
              </w:rPr>
              <w:pict>
                <v:line id="_x0000_s1043" style="position:absolute;left:0;text-align:left;z-index:251663360" from="1.5pt,-.15pt" to="46.1pt,-.15pt">
                  <v:stroke endarrow="block"/>
                </v:line>
              </w:pict>
            </w:r>
          </w:p>
          <w:p w:rsidR="00213C6A" w:rsidRPr="00E26521" w:rsidRDefault="00213C6A" w:rsidP="0037180A">
            <w:pPr>
              <w:tabs>
                <w:tab w:val="left" w:pos="180"/>
              </w:tabs>
              <w:ind w:firstLine="180"/>
              <w:rPr>
                <w:sz w:val="10"/>
                <w:szCs w:val="10"/>
              </w:rPr>
            </w:pPr>
            <w:r w:rsidRPr="00E26521">
              <w:rPr>
                <w:sz w:val="10"/>
                <w:szCs w:val="10"/>
              </w:rPr>
              <w:t xml:space="preserve">Согласно системе учета рабочей силы </w:t>
            </w:r>
            <w:r w:rsidRPr="00E26521">
              <w:rPr>
                <w:i/>
                <w:sz w:val="10"/>
                <w:szCs w:val="10"/>
              </w:rPr>
              <w:t>занятым</w:t>
            </w:r>
            <w:r w:rsidRPr="00E26521">
              <w:rPr>
                <w:sz w:val="10"/>
                <w:szCs w:val="10"/>
              </w:rPr>
              <w:t xml:space="preserve"> считается тот, кто вып-ет оплачиваемую работу, а также тот, кто имеет работу, но в данное время не работает по причине болезни, отпуска или забастовки. </w:t>
            </w:r>
            <w:r w:rsidRPr="00E26521">
              <w:rPr>
                <w:i/>
                <w:sz w:val="10"/>
                <w:szCs w:val="10"/>
              </w:rPr>
              <w:t>Безработным</w:t>
            </w:r>
            <w:r w:rsidRPr="00E26521">
              <w:rPr>
                <w:sz w:val="10"/>
                <w:szCs w:val="10"/>
              </w:rPr>
              <w:t xml:space="preserve"> считается тот, кто в наст.момент не имеет работы. Ищет ее, готов к ней приступить и не имеет других источников дохода, кроме з/ в сфере оплачиваемой занятости. </w:t>
            </w:r>
            <w:r w:rsidRPr="00E26521">
              <w:rPr>
                <w:sz w:val="10"/>
                <w:szCs w:val="10"/>
                <w:u w:val="single"/>
              </w:rPr>
              <w:t xml:space="preserve">В России </w:t>
            </w:r>
            <w:r w:rsidRPr="00E26521">
              <w:rPr>
                <w:i/>
                <w:sz w:val="10"/>
                <w:szCs w:val="10"/>
                <w:u w:val="single"/>
              </w:rPr>
              <w:t>безработными</w:t>
            </w:r>
            <w:r w:rsidRPr="00E26521">
              <w:rPr>
                <w:sz w:val="10"/>
                <w:szCs w:val="10"/>
                <w:u w:val="single"/>
              </w:rPr>
              <w:t xml:space="preserve"> считаются</w:t>
            </w:r>
            <w:r w:rsidRPr="00E26521">
              <w:rPr>
                <w:sz w:val="10"/>
                <w:szCs w:val="10"/>
              </w:rPr>
              <w:t xml:space="preserve"> трудоспособные граждане, не имеющие работы и заработка, зарегистрированные в органах службы занятости в целях поиска подходящей работы и готовые приступить к ней.</w:t>
            </w:r>
          </w:p>
          <w:p w:rsidR="00213C6A" w:rsidRPr="00E26521" w:rsidRDefault="00213C6A" w:rsidP="0037180A">
            <w:pPr>
              <w:tabs>
                <w:tab w:val="left" w:pos="180"/>
              </w:tabs>
              <w:ind w:firstLine="180"/>
              <w:rPr>
                <w:sz w:val="10"/>
                <w:szCs w:val="10"/>
              </w:rPr>
            </w:pPr>
            <w:r w:rsidRPr="00E26521">
              <w:rPr>
                <w:sz w:val="10"/>
                <w:szCs w:val="10"/>
              </w:rPr>
              <w:t>Основным показ-лем, хар-щим состояние рынка труда, является уровень безработицы в стране, к-ый исчисляется как процент безработных в составе рабочей силы.</w:t>
            </w:r>
          </w:p>
          <w:p w:rsidR="00213C6A" w:rsidRPr="00E26521" w:rsidRDefault="00213C6A" w:rsidP="0037180A">
            <w:pPr>
              <w:tabs>
                <w:tab w:val="left" w:pos="180"/>
              </w:tabs>
              <w:ind w:firstLine="180"/>
              <w:rPr>
                <w:sz w:val="10"/>
                <w:szCs w:val="10"/>
              </w:rPr>
            </w:pPr>
            <w:r w:rsidRPr="00E26521">
              <w:rPr>
                <w:sz w:val="10"/>
                <w:szCs w:val="10"/>
                <w:u w:val="single"/>
              </w:rPr>
              <w:t>3 основных направления в исследовании причин безраб-цы</w:t>
            </w:r>
            <w:r w:rsidRPr="00E26521">
              <w:rPr>
                <w:sz w:val="10"/>
                <w:szCs w:val="10"/>
              </w:rPr>
              <w:t>:</w:t>
            </w:r>
          </w:p>
          <w:p w:rsidR="00213C6A" w:rsidRPr="00E26521" w:rsidRDefault="00213C6A" w:rsidP="0037180A">
            <w:pPr>
              <w:numPr>
                <w:ilvl w:val="0"/>
                <w:numId w:val="23"/>
              </w:numPr>
              <w:tabs>
                <w:tab w:val="clear" w:pos="405"/>
                <w:tab w:val="left" w:pos="180"/>
              </w:tabs>
              <w:ind w:left="0" w:firstLine="0"/>
              <w:rPr>
                <w:sz w:val="10"/>
                <w:szCs w:val="10"/>
              </w:rPr>
            </w:pPr>
            <w:r w:rsidRPr="00E26521">
              <w:rPr>
                <w:b/>
                <w:i/>
                <w:sz w:val="10"/>
                <w:szCs w:val="10"/>
              </w:rPr>
              <w:t>неоклассическое</w:t>
            </w:r>
            <w:r w:rsidRPr="00E26521">
              <w:rPr>
                <w:sz w:val="10"/>
                <w:szCs w:val="10"/>
              </w:rPr>
              <w:t xml:space="preserve"> – рассматривает безраб-цу как добровольное, вызванное слишком высокими требованиями к оплате труда временное явление. Так, если з/п вследствие требований работников поднимается выше равновесной ставки </w:t>
            </w:r>
            <w:r w:rsidRPr="00E26521">
              <w:rPr>
                <w:i/>
                <w:sz w:val="10"/>
                <w:szCs w:val="10"/>
                <w:lang w:val="en-US"/>
              </w:rPr>
              <w:t>W</w:t>
            </w:r>
            <w:r w:rsidRPr="00E26521">
              <w:rPr>
                <w:i/>
                <w:sz w:val="10"/>
                <w:szCs w:val="10"/>
                <w:vertAlign w:val="subscript"/>
              </w:rPr>
              <w:t>0</w:t>
            </w:r>
            <w:r w:rsidRPr="00E26521">
              <w:rPr>
                <w:sz w:val="10"/>
                <w:szCs w:val="10"/>
              </w:rPr>
              <w:t xml:space="preserve">, то возникает превышение предложения раочей силы над спросом в размере </w:t>
            </w:r>
            <w:r w:rsidRPr="00E26521">
              <w:rPr>
                <w:i/>
                <w:sz w:val="10"/>
                <w:szCs w:val="10"/>
                <w:lang w:val="en-US"/>
              </w:rPr>
              <w:t>L</w:t>
            </w:r>
            <w:r w:rsidRPr="00E26521">
              <w:rPr>
                <w:i/>
                <w:sz w:val="10"/>
                <w:szCs w:val="10"/>
                <w:vertAlign w:val="subscript"/>
              </w:rPr>
              <w:t>2</w:t>
            </w:r>
            <w:r w:rsidRPr="00E26521">
              <w:rPr>
                <w:i/>
                <w:sz w:val="10"/>
                <w:szCs w:val="10"/>
                <w:lang w:val="en-US"/>
              </w:rPr>
              <w:t>L</w:t>
            </w:r>
            <w:r w:rsidRPr="00E26521">
              <w:rPr>
                <w:i/>
                <w:sz w:val="10"/>
                <w:szCs w:val="10"/>
                <w:vertAlign w:val="subscript"/>
              </w:rPr>
              <w:t>1</w:t>
            </w:r>
            <w:r w:rsidRPr="00E26521">
              <w:rPr>
                <w:sz w:val="10"/>
                <w:szCs w:val="10"/>
              </w:rPr>
              <w:t>. Это означает, что на рынке труда ищущих работу оказ-ется больше, чем имеется рабочих мест, т.е. появл. безраб-ца.</w:t>
            </w:r>
          </w:p>
          <w:p w:rsidR="00213C6A" w:rsidRPr="00E26521" w:rsidRDefault="00213C6A" w:rsidP="0037180A">
            <w:pPr>
              <w:tabs>
                <w:tab w:val="left" w:pos="180"/>
              </w:tabs>
              <w:rPr>
                <w:sz w:val="10"/>
                <w:szCs w:val="10"/>
              </w:rPr>
            </w:pPr>
            <w:r w:rsidRPr="00E26521">
              <w:rPr>
                <w:sz w:val="10"/>
                <w:szCs w:val="10"/>
              </w:rPr>
              <w:t xml:space="preserve">Стабильная, неэластичная в направлении понижения з/п явл. </w:t>
            </w:r>
            <w:r w:rsidRPr="00E26521">
              <w:rPr>
                <w:sz w:val="10"/>
                <w:szCs w:val="10"/>
                <w:u w:val="single"/>
              </w:rPr>
              <w:t>основной причиной</w:t>
            </w:r>
            <w:r w:rsidRPr="00E26521">
              <w:rPr>
                <w:sz w:val="10"/>
                <w:szCs w:val="10"/>
              </w:rPr>
              <w:t>. Не соглашаясь с понижением номинальной з/п, работники делают добровольный выбор м/д занятостью и безработицей в пользу последней.</w:t>
            </w:r>
          </w:p>
          <w:p w:rsidR="00213C6A" w:rsidRPr="00E26521" w:rsidRDefault="00213C6A" w:rsidP="0037180A">
            <w:pPr>
              <w:numPr>
                <w:ilvl w:val="0"/>
                <w:numId w:val="23"/>
              </w:numPr>
              <w:tabs>
                <w:tab w:val="clear" w:pos="405"/>
                <w:tab w:val="left" w:pos="180"/>
              </w:tabs>
              <w:ind w:left="0" w:firstLine="0"/>
              <w:rPr>
                <w:sz w:val="10"/>
                <w:szCs w:val="10"/>
              </w:rPr>
            </w:pPr>
            <w:r w:rsidRPr="00E26521">
              <w:rPr>
                <w:b/>
                <w:i/>
                <w:sz w:val="10"/>
                <w:szCs w:val="10"/>
              </w:rPr>
              <w:t>кейнсианское</w:t>
            </w:r>
            <w:r w:rsidRPr="00E26521">
              <w:rPr>
                <w:sz w:val="10"/>
                <w:szCs w:val="10"/>
              </w:rPr>
              <w:t xml:space="preserve"> – Кейнс показал, что в реальности сущ-ет и вынужденная безраб-ца, порожденная невозможностью получить рабочее место даже при желании работать за меньшую оплату. </w:t>
            </w:r>
            <w:r w:rsidRPr="00E26521">
              <w:rPr>
                <w:sz w:val="10"/>
                <w:szCs w:val="10"/>
                <w:u w:val="single"/>
              </w:rPr>
              <w:t>Основная причина</w:t>
            </w:r>
            <w:r w:rsidRPr="00E26521">
              <w:rPr>
                <w:sz w:val="10"/>
                <w:szCs w:val="10"/>
              </w:rPr>
              <w:t xml:space="preserve"> – не чрезмерно высокие требования работников к з/п, а недостаток совок-ых расходов в эк-ке. </w:t>
            </w:r>
            <w:r w:rsidRPr="00E26521">
              <w:rPr>
                <w:sz w:val="10"/>
                <w:szCs w:val="10"/>
                <w:u w:val="single"/>
              </w:rPr>
              <w:t>Вывод Кейнса</w:t>
            </w:r>
            <w:r w:rsidRPr="00E26521">
              <w:rPr>
                <w:sz w:val="10"/>
                <w:szCs w:val="10"/>
              </w:rPr>
              <w:t xml:space="preserve">: в соврем-ом мире с его обычаями и институтами целесообразнее проводить политику жесткой денежной з/п, чем пол-ку гибкой з/п, чутко реагирующей на каждое изм-ие в объеме безраб-цы. В результате действий предпринимателей, устанавливающих внутрифирменные системы оплаты труда на длит-ую перспективу, и борьбы профсоюзов ставки на рынке труда </w:t>
            </w:r>
            <w:r w:rsidRPr="00E26521">
              <w:rPr>
                <w:sz w:val="10"/>
                <w:szCs w:val="10"/>
                <w:u w:val="single"/>
              </w:rPr>
              <w:t>устанавливаются</w:t>
            </w:r>
            <w:r w:rsidRPr="00E26521">
              <w:rPr>
                <w:sz w:val="10"/>
                <w:szCs w:val="10"/>
              </w:rPr>
              <w:t xml:space="preserve"> обычно на уровне, превышающем равновесный по условиям совершенной конкуренции. </w:t>
            </w:r>
            <w:r w:rsidRPr="00E26521">
              <w:rPr>
                <w:noProof/>
                <w:sz w:val="10"/>
                <w:szCs w:val="10"/>
              </w:rPr>
              <w:sym w:font="Wingdings" w:char="F0E0"/>
            </w:r>
            <w:r w:rsidRPr="00E26521">
              <w:rPr>
                <w:sz w:val="10"/>
                <w:szCs w:val="10"/>
              </w:rPr>
              <w:t xml:space="preserve"> Поэтому в качестве неотъемлемого элемента соврем-ой рыночной эк-ки признается опр-ый уровень вынужденной безраб-цы.</w:t>
            </w:r>
          </w:p>
          <w:p w:rsidR="00213C6A" w:rsidRPr="00E26521" w:rsidRDefault="00213C6A" w:rsidP="0037180A">
            <w:pPr>
              <w:numPr>
                <w:ilvl w:val="0"/>
                <w:numId w:val="23"/>
              </w:numPr>
              <w:tabs>
                <w:tab w:val="clear" w:pos="405"/>
                <w:tab w:val="left" w:pos="180"/>
              </w:tabs>
              <w:ind w:left="0" w:firstLine="0"/>
              <w:rPr>
                <w:sz w:val="10"/>
                <w:szCs w:val="10"/>
              </w:rPr>
            </w:pPr>
            <w:r w:rsidRPr="00E26521">
              <w:rPr>
                <w:b/>
                <w:i/>
                <w:sz w:val="10"/>
                <w:szCs w:val="10"/>
              </w:rPr>
              <w:t>Монетаристское</w:t>
            </w:r>
            <w:r w:rsidRPr="00E26521">
              <w:rPr>
                <w:sz w:val="10"/>
                <w:szCs w:val="10"/>
              </w:rPr>
              <w:t xml:space="preserve"> – безраб-ца явл. следствием деформации и негибкости рынка труда. Данный рынок неоднороден и состоит из многих специализированных рынков, сложившихся в рамках отдельных территорий, отраслей или групп профессий. Разнообразие рынков труда приводит к невозможности установления равновесия сразу на всех рынках одновременно. То же касается профессиональной мобильности рабочей силы: когда на работников отдельных профессий сущ-ет неудовлетворенный спрос при падении потребности в работниках других специальностей, то для устранения подобного дисбаланса требуются время и финансы.</w:t>
            </w:r>
          </w:p>
          <w:p w:rsidR="00213C6A" w:rsidRPr="00E26521" w:rsidRDefault="00213C6A" w:rsidP="0037180A">
            <w:pPr>
              <w:tabs>
                <w:tab w:val="left" w:pos="180"/>
              </w:tabs>
              <w:rPr>
                <w:sz w:val="10"/>
                <w:szCs w:val="10"/>
              </w:rPr>
            </w:pPr>
            <w:r w:rsidRPr="00E26521">
              <w:rPr>
                <w:sz w:val="10"/>
                <w:szCs w:val="10"/>
              </w:rPr>
              <w:t>Консервация з/п в силу профсоюзы требований на специализированных рынках труда, где спрос на рабочую силу упал ниже ее предложения, поддерживает предложение рабочей силы на прежнем уровне, вызывая рост безраб-цы,  тогда как на других специализированных рынках наблюдается неудовлетворенный спрос на рабочую силу. =&gt; Т.о., искажение системы з/п, обусловленное действием на рынке труда многочисленных социальных структур усиливает негибкость, инерционность рынка труда, порождая безраб-цу.</w:t>
            </w:r>
          </w:p>
          <w:p w:rsidR="00213C6A" w:rsidRPr="00E26521" w:rsidRDefault="00213C6A" w:rsidP="0037180A">
            <w:pPr>
              <w:tabs>
                <w:tab w:val="left" w:pos="180"/>
              </w:tabs>
              <w:ind w:firstLine="180"/>
              <w:rPr>
                <w:sz w:val="10"/>
                <w:szCs w:val="10"/>
              </w:rPr>
            </w:pPr>
            <w:r w:rsidRPr="00E26521">
              <w:rPr>
                <w:sz w:val="10"/>
                <w:szCs w:val="10"/>
              </w:rPr>
              <w:t xml:space="preserve">По хар-ру проявления и причинам, ее вызывающим, </w:t>
            </w:r>
            <w:r w:rsidRPr="00E26521">
              <w:rPr>
                <w:sz w:val="10"/>
                <w:szCs w:val="10"/>
                <w:u w:val="single"/>
              </w:rPr>
              <w:t>она делится на</w:t>
            </w:r>
            <w:r w:rsidRPr="00E26521">
              <w:rPr>
                <w:sz w:val="10"/>
                <w:szCs w:val="10"/>
              </w:rPr>
              <w:t>:</w:t>
            </w:r>
          </w:p>
          <w:p w:rsidR="00213C6A" w:rsidRPr="00E26521" w:rsidRDefault="00213C6A" w:rsidP="0037180A">
            <w:pPr>
              <w:numPr>
                <w:ilvl w:val="0"/>
                <w:numId w:val="24"/>
              </w:numPr>
              <w:tabs>
                <w:tab w:val="clear" w:pos="540"/>
                <w:tab w:val="left" w:pos="180"/>
                <w:tab w:val="left" w:pos="360"/>
              </w:tabs>
              <w:ind w:left="0" w:firstLine="0"/>
              <w:rPr>
                <w:sz w:val="10"/>
                <w:szCs w:val="10"/>
              </w:rPr>
            </w:pPr>
            <w:r w:rsidRPr="00E26521">
              <w:rPr>
                <w:b/>
                <w:i/>
                <w:sz w:val="10"/>
                <w:szCs w:val="10"/>
              </w:rPr>
              <w:t xml:space="preserve">фрикционную </w:t>
            </w:r>
            <w:r w:rsidRPr="00E26521">
              <w:rPr>
                <w:sz w:val="10"/>
                <w:szCs w:val="10"/>
              </w:rPr>
              <w:t xml:space="preserve">– связана с изм-ями в предложении раб.силы, является добровольной и связана со свободой выбора профессии, места и времени работы </w:t>
            </w:r>
            <w:r w:rsidRPr="00E26521">
              <w:rPr>
                <w:noProof/>
                <w:sz w:val="10"/>
                <w:szCs w:val="10"/>
              </w:rPr>
              <w:sym w:font="Wingdings" w:char="F0E0"/>
            </w:r>
            <w:r w:rsidRPr="00E26521">
              <w:rPr>
                <w:sz w:val="10"/>
                <w:szCs w:val="10"/>
              </w:rPr>
              <w:t xml:space="preserve"> одна категория работников ищет подходящую работу, т.к. прежняя ее не устраивает по опр-ым параметрам, др. категория работников, особенно молодых, впервые выходит на рынок труда.</w:t>
            </w:r>
          </w:p>
          <w:p w:rsidR="00213C6A" w:rsidRPr="00E26521" w:rsidRDefault="00213C6A" w:rsidP="0037180A">
            <w:pPr>
              <w:numPr>
                <w:ilvl w:val="0"/>
                <w:numId w:val="24"/>
              </w:numPr>
              <w:tabs>
                <w:tab w:val="clear" w:pos="540"/>
                <w:tab w:val="left" w:pos="180"/>
                <w:tab w:val="left" w:pos="360"/>
              </w:tabs>
              <w:ind w:left="0" w:firstLine="0"/>
              <w:rPr>
                <w:sz w:val="10"/>
                <w:szCs w:val="10"/>
              </w:rPr>
            </w:pPr>
            <w:r w:rsidRPr="00E26521">
              <w:rPr>
                <w:b/>
                <w:i/>
                <w:sz w:val="10"/>
                <w:szCs w:val="10"/>
              </w:rPr>
              <w:t xml:space="preserve">Структурная </w:t>
            </w:r>
            <w:r w:rsidRPr="00E26521">
              <w:rPr>
                <w:sz w:val="10"/>
                <w:szCs w:val="10"/>
              </w:rPr>
              <w:t>– связана с относительным сокращением спроса на раб.силу (на отдельные виды труда, специальности, профессии), явл. вынуденной и вызвана структурными преобразованиями в эк-ке: развитием новых, высокотехнологичных направлений, сопровождающихся ростом инвестиций и занятости, и сокращением устаревших отраслей пр-в. в связи с невозможностью быстрой подготовки новых и переподготовки ранее занятых работников возникает дисбаланс спроса и предложения труда в различных отраслях.</w:t>
            </w:r>
          </w:p>
          <w:p w:rsidR="00213C6A" w:rsidRPr="00E26521" w:rsidRDefault="00213C6A" w:rsidP="0037180A">
            <w:pPr>
              <w:numPr>
                <w:ilvl w:val="0"/>
                <w:numId w:val="24"/>
              </w:numPr>
              <w:tabs>
                <w:tab w:val="clear" w:pos="540"/>
                <w:tab w:val="left" w:pos="180"/>
                <w:tab w:val="left" w:pos="360"/>
              </w:tabs>
              <w:ind w:left="0" w:firstLine="0"/>
              <w:rPr>
                <w:szCs w:val="12"/>
              </w:rPr>
            </w:pPr>
            <w:r w:rsidRPr="00E26521">
              <w:rPr>
                <w:b/>
                <w:i/>
                <w:sz w:val="10"/>
                <w:szCs w:val="10"/>
              </w:rPr>
              <w:t>Циклическая</w:t>
            </w:r>
            <w:r w:rsidRPr="00E26521">
              <w:rPr>
                <w:sz w:val="10"/>
                <w:szCs w:val="10"/>
              </w:rPr>
              <w:t xml:space="preserve"> – приводит к абсолютному падению спроса н раб.силу, это наиболее тяжелый вид вынужденной безраб-цы. Она возникает в периоды общего эк.спада и проявляется в сокращении совок-ых расходов в эк-ке и соответственно в снижении спроса на рынке труда. Причиной циклических колебаний занятости в странах с развитой рыночной эк-кой явл. последовательное прохождение эк-кой одной из фаз экон-ого цикла.</w:t>
            </w:r>
          </w:p>
        </w:tc>
        <w:tc>
          <w:tcPr>
            <w:tcW w:w="3191" w:type="dxa"/>
          </w:tcPr>
          <w:p w:rsidR="00213C6A" w:rsidRPr="00E26521" w:rsidRDefault="00213C6A" w:rsidP="00932A56">
            <w:pPr>
              <w:rPr>
                <w:b/>
                <w:szCs w:val="12"/>
                <w:u w:val="single"/>
              </w:rPr>
            </w:pPr>
            <w:r w:rsidRPr="00E26521">
              <w:rPr>
                <w:b/>
                <w:szCs w:val="12"/>
                <w:u w:val="single"/>
              </w:rPr>
              <w:t>40. Мульпликатор сбалансированного бюджета.</w:t>
            </w:r>
          </w:p>
          <w:p w:rsidR="00213C6A" w:rsidRPr="00E26521" w:rsidRDefault="00213C6A" w:rsidP="00964148">
            <w:pPr>
              <w:rPr>
                <w:szCs w:val="22"/>
              </w:rPr>
            </w:pPr>
            <w:r w:rsidRPr="00E26521">
              <w:rPr>
                <w:szCs w:val="22"/>
              </w:rPr>
              <w:t>МУЛЬТИПЛИКАТОР СБАЛАНСИРОВАННОГО БЮДЖЕТА - воздействие изменений в гос. расходах, которые были компенсированы эквивалентными изменениями в налогообложении, на национальный доход. Напр., рост гос. расходов увеличивает совокупный спрос в большей мере, чем такое же увеличение налогообложения сокращает его, т.к. часть дохода, извлеченного в виде налога, в противном случае осела бы в виде сбережений и, следовательно, не повлияла бы на совокупный спрос.</w:t>
            </w:r>
          </w:p>
          <w:p w:rsidR="00213C6A" w:rsidRPr="00E26521" w:rsidRDefault="00213C6A" w:rsidP="00964148">
            <w:pPr>
              <w:rPr>
                <w:szCs w:val="12"/>
              </w:rPr>
            </w:pPr>
            <w:r w:rsidRPr="00E26521">
              <w:rPr>
                <w:szCs w:val="22"/>
              </w:rPr>
              <w:t>Воздействие на валовой национальный продукт, вызванное изменениями в государственных расходах, которые были компенсированы эквивалентными изменениями в налогообложении, например рост государственных расходов увеличивает совокупный спрос в большей мере, чем такое же увеличение налогообложения сокращает его, так как часть дохода, извлеченного в виде налога, в противном случае осела бы в виде сбережений и, следовательно, не повлияла бы на совокупный спрос. В действительности, люди при уменьшении их сбережений начинают беспокоиться и, следовательно, работают более упорно, чтобы восстановить объем накоплений. Мультипликатор сбалансированного бюджета редко открыто используется как инструмент фискальной политики, так как увеличение налогообложения повсюду является непопулярной мерой.</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41.Соц-эконом. последствия безработицы и методы её преодоления.</w:t>
            </w:r>
          </w:p>
          <w:p w:rsidR="00213C6A" w:rsidRPr="00E26521" w:rsidRDefault="00213C6A" w:rsidP="007D7924">
            <w:pPr>
              <w:rPr>
                <w:szCs w:val="22"/>
              </w:rPr>
            </w:pPr>
            <w:r w:rsidRPr="00E26521">
              <w:rPr>
                <w:b/>
                <w:szCs w:val="22"/>
              </w:rPr>
              <w:t>Безработица</w:t>
            </w:r>
            <w:r w:rsidRPr="00E26521">
              <w:rPr>
                <w:szCs w:val="22"/>
              </w:rPr>
              <w:t xml:space="preserve"> - соц-эк. явл, при к-ых часть активн насел не м. приложить свою раб силу. Безработн в Р Ф призн гражд, кот-е не имеют работы и заработка зарегистрированы в службе занятости в целях подходящей работы и готовы приступить к ней.</w:t>
            </w:r>
          </w:p>
          <w:p w:rsidR="00213C6A" w:rsidRPr="00E26521" w:rsidRDefault="00213C6A" w:rsidP="007D7924">
            <w:pPr>
              <w:rPr>
                <w:szCs w:val="22"/>
              </w:rPr>
            </w:pPr>
            <w:r w:rsidRPr="00E26521">
              <w:rPr>
                <w:szCs w:val="22"/>
              </w:rPr>
              <w:t xml:space="preserve">Под </w:t>
            </w:r>
            <w:r w:rsidRPr="00E26521">
              <w:rPr>
                <w:szCs w:val="22"/>
                <w:u w:val="single"/>
              </w:rPr>
              <w:t>безраб-цей</w:t>
            </w:r>
            <w:r w:rsidRPr="00E26521">
              <w:rPr>
                <w:szCs w:val="22"/>
              </w:rPr>
              <w:t xml:space="preserve"> пон. такое неравновесное состояние рынка, когда предл-ние труда превышает спрос на него.</w:t>
            </w:r>
          </w:p>
          <w:p w:rsidR="00213C6A" w:rsidRPr="00E26521" w:rsidRDefault="00213C6A" w:rsidP="007D7924">
            <w:pPr>
              <w:rPr>
                <w:szCs w:val="22"/>
              </w:rPr>
            </w:pPr>
            <w:r w:rsidRPr="00E26521">
              <w:rPr>
                <w:szCs w:val="22"/>
              </w:rPr>
              <w:t xml:space="preserve">Эк.последст. безработицы опред-ся не созданными товарами и услугами, к-ые для нац эк-ки потеряны безвозвратно.Совр. эк теория опред это явление,как отставание объема ВНП когда нац эк-ка не м. создавать кол-во раб мест для желающих работать. Безр-ца им.серьезн соц последствия, работа – это не только источник дохода, но и средство обретения целой совокупности статусов, с к-ыми неразрывно связана повседн жизнь чел-ка (престиж, самоутверждение).Потеря занятости не только утрату этих статусов,но и выпадение чел-ка из сети обычных сообществ:труд коллектива, круга знакомых и друзей. Иссл-тели выявили положит корреляционные завис-ти м/д ростом безработицы и числом самоубийств, псих.заболеваний,ур-нем преступности как и в промыш.развитых странах,так и в нашей. Амер.эк-ст А.Оукен на основе эмпирических иссл-ний выявил устойчив связь м/д величиной циклич. безработицы и отставанием факт. объема пр-ва от потенциального. Эта завис-сть получила название закон Оукена:если фактич ур-нь беззработицы превышает естеств. ур-нь 1%,то отставание объема ВНП составит 2,7-3% от потенц. ур-ня ВНП.Т.о. речь в законе идет о потерях продукции эк-ой в целом. </w:t>
            </w:r>
            <w:r w:rsidRPr="00E26521">
              <w:rPr>
                <w:i/>
                <w:szCs w:val="22"/>
                <w:u w:val="single"/>
              </w:rPr>
              <w:t>Естествен.ур-нь безраб</w:t>
            </w:r>
            <w:r w:rsidRPr="00E26521">
              <w:rPr>
                <w:szCs w:val="22"/>
              </w:rPr>
              <w:t xml:space="preserve"> - это  такой ур-нь,при к-ом уравновешиваются эк силы, влияющие на изменения з/п и цен,и достигается взаимная стабильность з/п и цен.</w:t>
            </w:r>
          </w:p>
          <w:p w:rsidR="00213C6A" w:rsidRPr="00E26521" w:rsidRDefault="00213C6A" w:rsidP="007D7924">
            <w:pPr>
              <w:rPr>
                <w:b/>
                <w:szCs w:val="22"/>
              </w:rPr>
            </w:pPr>
            <w:r w:rsidRPr="00E26521">
              <w:rPr>
                <w:szCs w:val="22"/>
              </w:rPr>
              <w:t>Меры гос-ва по рег.труд.отношений</w:t>
            </w:r>
            <w:r w:rsidRPr="00E26521">
              <w:rPr>
                <w:b/>
                <w:szCs w:val="22"/>
              </w:rPr>
              <w:t>:</w:t>
            </w:r>
          </w:p>
          <w:p w:rsidR="00213C6A" w:rsidRPr="00E26521" w:rsidRDefault="00213C6A" w:rsidP="007D7924">
            <w:pPr>
              <w:rPr>
                <w:szCs w:val="22"/>
              </w:rPr>
            </w:pPr>
            <w:r w:rsidRPr="00E26521">
              <w:rPr>
                <w:szCs w:val="22"/>
              </w:rPr>
              <w:t>1. Краткоср. мероприятия. Направлены на стимулирование совокуп.спроса на труд.</w:t>
            </w:r>
          </w:p>
          <w:p w:rsidR="00213C6A" w:rsidRPr="00E26521" w:rsidRDefault="00213C6A" w:rsidP="007D7924">
            <w:pPr>
              <w:rPr>
                <w:szCs w:val="22"/>
              </w:rPr>
            </w:pPr>
            <w:r w:rsidRPr="00E26521">
              <w:rPr>
                <w:szCs w:val="22"/>
              </w:rPr>
              <w:t>-Предоставление налоговых льгот по кредитованию и по инвестированию</w:t>
            </w:r>
          </w:p>
          <w:p w:rsidR="00213C6A" w:rsidRPr="00E26521" w:rsidRDefault="00213C6A" w:rsidP="007D7924">
            <w:pPr>
              <w:rPr>
                <w:szCs w:val="22"/>
              </w:rPr>
            </w:pPr>
            <w:r w:rsidRPr="00E26521">
              <w:rPr>
                <w:szCs w:val="22"/>
              </w:rPr>
              <w:t>-Увеличение финансирования общ.работ</w:t>
            </w:r>
          </w:p>
          <w:p w:rsidR="00213C6A" w:rsidRPr="00E26521" w:rsidRDefault="00213C6A" w:rsidP="007D7924">
            <w:pPr>
              <w:rPr>
                <w:szCs w:val="22"/>
              </w:rPr>
            </w:pPr>
            <w:r w:rsidRPr="00E26521">
              <w:rPr>
                <w:szCs w:val="22"/>
              </w:rPr>
              <w:t>-Субсидирование раб.мест</w:t>
            </w:r>
          </w:p>
          <w:p w:rsidR="00213C6A" w:rsidRPr="00E26521" w:rsidRDefault="00213C6A" w:rsidP="007D7924">
            <w:pPr>
              <w:rPr>
                <w:szCs w:val="22"/>
              </w:rPr>
            </w:pPr>
            <w:r w:rsidRPr="00E26521">
              <w:rPr>
                <w:szCs w:val="22"/>
              </w:rPr>
              <w:t>Краткоср. мероприятия м. вызвать усиление инфляц. процесса., поэтому обязат.исп-ся меры долгосрочного регулирования.</w:t>
            </w:r>
          </w:p>
          <w:p w:rsidR="00213C6A" w:rsidRPr="00E26521" w:rsidRDefault="00213C6A" w:rsidP="007D7924">
            <w:pPr>
              <w:rPr>
                <w:szCs w:val="22"/>
              </w:rPr>
            </w:pPr>
            <w:r w:rsidRPr="00E26521">
              <w:rPr>
                <w:szCs w:val="22"/>
              </w:rPr>
              <w:t>2. Долгоср. мероприятия нацелены на повышение гибкости рынка труда, т.е. на усиление взаимодействия всех элементов этого рынка (ставка з/п, спроса и предложения на труд). Мероприятия реализуются в 1ю очередь через систему постоянной подготовки и переподготовки фактора труда.</w:t>
            </w:r>
          </w:p>
          <w:p w:rsidR="00213C6A" w:rsidRPr="00E26521" w:rsidRDefault="00213C6A" w:rsidP="007D7924">
            <w:pPr>
              <w:rPr>
                <w:szCs w:val="22"/>
              </w:rPr>
            </w:pPr>
            <w:r w:rsidRPr="00E26521">
              <w:rPr>
                <w:szCs w:val="22"/>
              </w:rPr>
              <w:t>-Обучение через всю жизнь</w:t>
            </w:r>
          </w:p>
          <w:p w:rsidR="00213C6A" w:rsidRPr="00E26521" w:rsidRDefault="00213C6A" w:rsidP="007D7924">
            <w:pPr>
              <w:rPr>
                <w:szCs w:val="22"/>
              </w:rPr>
            </w:pPr>
            <w:r w:rsidRPr="00E26521">
              <w:rPr>
                <w:szCs w:val="22"/>
              </w:rPr>
              <w:t>-Развитие информ. базы служб занятости</w:t>
            </w:r>
          </w:p>
          <w:p w:rsidR="00213C6A" w:rsidRPr="00E26521" w:rsidRDefault="00213C6A" w:rsidP="007D7924">
            <w:pPr>
              <w:rPr>
                <w:szCs w:val="22"/>
              </w:rPr>
            </w:pPr>
            <w:r w:rsidRPr="00E26521">
              <w:rPr>
                <w:szCs w:val="22"/>
              </w:rPr>
              <w:t>-Оживление рын. конъюнктуры через увеличение спроса сначала у предпринимателя на инвестиции, а затем рост потребит.спроса</w:t>
            </w:r>
          </w:p>
          <w:p w:rsidR="00213C6A" w:rsidRPr="00E26521" w:rsidRDefault="00213C6A" w:rsidP="007D7924">
            <w:pPr>
              <w:rPr>
                <w:szCs w:val="22"/>
              </w:rPr>
            </w:pPr>
            <w:r w:rsidRPr="00E26521">
              <w:rPr>
                <w:szCs w:val="22"/>
              </w:rPr>
              <w:t>-Снижение учетной ставки% и возможные меры перераспределительного х-ра в интересах соц.групп с более низкими доходами.</w:t>
            </w:r>
          </w:p>
        </w:tc>
        <w:tc>
          <w:tcPr>
            <w:tcW w:w="3190" w:type="dxa"/>
          </w:tcPr>
          <w:p w:rsidR="00213C6A" w:rsidRPr="00E26521" w:rsidRDefault="00213C6A" w:rsidP="0095538D">
            <w:pPr>
              <w:rPr>
                <w:b/>
                <w:szCs w:val="12"/>
                <w:u w:val="single"/>
              </w:rPr>
            </w:pPr>
            <w:r w:rsidRPr="00E26521">
              <w:rPr>
                <w:b/>
                <w:szCs w:val="12"/>
                <w:u w:val="single"/>
              </w:rPr>
              <w:t>42. Денежно-кредитная политика: сущность, цели и особенности в России.</w:t>
            </w:r>
          </w:p>
          <w:p w:rsidR="00213C6A" w:rsidRPr="00E26521" w:rsidRDefault="00213C6A" w:rsidP="0037180A">
            <w:pPr>
              <w:autoSpaceDE w:val="0"/>
              <w:autoSpaceDN w:val="0"/>
              <w:adjustRightInd w:val="0"/>
              <w:rPr>
                <w:szCs w:val="12"/>
              </w:rPr>
            </w:pPr>
            <w:r w:rsidRPr="00E26521">
              <w:rPr>
                <w:szCs w:val="12"/>
              </w:rPr>
              <w:t xml:space="preserve">Первой особенностью денежно-кредитной политики в России является расширение стандартной целевой функции центрального банка, в которую входят инфляция и эмиссия, и включение обменного курса. Это обусловлено чрезвычайно сильным воздействием динамики последнего на состояние денежной сферы в России, процесс финансовой стабилизации и формирование инфляционных процессов. В пост - кризисный период, несмотря на принятие режима плавающего валютного курса, Банк России продолжал тщательно отслеживать динамику обменного курса, и валютная политика сохранила свое определяющее значение. Второе отличие состоит в выборе инструмента денежной политики. Большинство центральных банков используют в качестве инструмента процентные ставки по своим операциям. В случае Банка России учетная ставка имеет во многом номинальный статус — механизм рефинансирования на практике не работает, и Центральный банк пока не стремится его задействовать. В целом вплоть до недавнего времени процентная политика имела ограниченный формат и была низкоэффективной. Промежуточной же целью служил показатель денежной массы. Третьей особенностью России является резкое изменение принципов и условий осуществления денежно-кредитной политики в результате кризиса августа 1998г. </w:t>
            </w:r>
          </w:p>
          <w:p w:rsidR="00213C6A" w:rsidRPr="00E26521" w:rsidRDefault="00213C6A" w:rsidP="0095538D">
            <w:pPr>
              <w:rPr>
                <w:szCs w:val="12"/>
              </w:rPr>
            </w:pPr>
          </w:p>
        </w:tc>
        <w:tc>
          <w:tcPr>
            <w:tcW w:w="3191" w:type="dxa"/>
          </w:tcPr>
          <w:p w:rsidR="00213C6A" w:rsidRPr="00E26521" w:rsidRDefault="00213C6A" w:rsidP="00932A56">
            <w:pPr>
              <w:rPr>
                <w:b/>
                <w:szCs w:val="12"/>
                <w:u w:val="single"/>
              </w:rPr>
            </w:pPr>
            <w:r w:rsidRPr="00E26521">
              <w:rPr>
                <w:b/>
                <w:szCs w:val="12"/>
                <w:u w:val="single"/>
              </w:rPr>
              <w:t>43.Место и роль гос. в рыночной экономике.</w:t>
            </w:r>
          </w:p>
          <w:p w:rsidR="00213C6A" w:rsidRPr="00E26521" w:rsidRDefault="00213C6A" w:rsidP="0037180A">
            <w:pPr>
              <w:jc w:val="left"/>
              <w:rPr>
                <w:iCs/>
                <w:szCs w:val="12"/>
              </w:rPr>
            </w:pPr>
            <w:r w:rsidRPr="00E26521">
              <w:rPr>
                <w:sz w:val="15"/>
                <w:szCs w:val="15"/>
              </w:rPr>
              <w:t xml:space="preserve"> </w:t>
            </w:r>
            <w:r w:rsidRPr="00E26521">
              <w:rPr>
                <w:szCs w:val="12"/>
              </w:rPr>
              <w:t>В эк теор сущ-т 2 противоположн по своим взглядам теории относит роли гос-ва в рын эк-ке: неоклассич и неоконсервативн, кейнсианская и неокейнсианск. Рот гос-ва сводилась к 2-м функциям:1)законод защита прав частной собственности; 2)защита свободы эк-го выбора. Представ неоклассич и неоконс прдирж взглядов Смита и Рикардо,к-е считают, что гос-во должно вмешиваться  в хоз жизнь лишь в определ ситуациях: в периоды спада эк-ки,в периоды соц и прир потрясен, катастроф. Недостатки рынка свободн конкуренц и периодически повторяющиеся кризисы (нач с 1825 года) обусловили появление кейнсианск теор. Кейнс иего послед разработ теор гос-го регулир эк.Суть ее заключ в необх вмешательства гос-ва в хоз жизнь. Во 2-й полов 20 века и в 21 веке роль гос-ва в соц -эк-й</w:t>
            </w:r>
            <w:r w:rsidRPr="00E26521">
              <w:rPr>
                <w:b/>
                <w:bCs/>
                <w:i/>
                <w:szCs w:val="12"/>
              </w:rPr>
              <w:t xml:space="preserve"> </w:t>
            </w:r>
            <w:r w:rsidRPr="00E26521">
              <w:rPr>
                <w:iCs/>
                <w:szCs w:val="12"/>
              </w:rPr>
              <w:t>жизни общ-ва усиливается.Это обусловлено усугублением общественного раздел труда, развитием НТП и появлением новых производственн ресурсов, таких как информация, знания и интеллект. капитал.Вместе с тем, сущ-т опасность чрезмерного проникновения гос-ва в эк-ку-тотальное огосударствление хоз-й жизни приводит к появлению коррупции, бюрократия, взяточничество.</w:t>
            </w:r>
          </w:p>
          <w:p w:rsidR="00213C6A" w:rsidRPr="00E26521" w:rsidRDefault="00213C6A" w:rsidP="0037180A">
            <w:pPr>
              <w:jc w:val="left"/>
              <w:rPr>
                <w:szCs w:val="12"/>
              </w:rPr>
            </w:pPr>
            <w:r w:rsidRPr="00E26521">
              <w:rPr>
                <w:szCs w:val="12"/>
              </w:rPr>
              <w:t xml:space="preserve">   Роль гос-ва в совр. эк-ке проявляется ч/з его функции. Деят-сть гос-ва направлена на достижение генеральной цели - блага человека, его нравств. и физ. благополучия, макс. правовой и соц. защищенности личности.</w:t>
            </w:r>
          </w:p>
          <w:p w:rsidR="00213C6A" w:rsidRPr="00E26521" w:rsidRDefault="00213C6A" w:rsidP="0037180A">
            <w:pPr>
              <w:jc w:val="left"/>
              <w:rPr>
                <w:szCs w:val="12"/>
              </w:rPr>
            </w:pPr>
            <w:r w:rsidRPr="00E26521">
              <w:rPr>
                <w:szCs w:val="12"/>
              </w:rPr>
              <w:t xml:space="preserve">Как правило, гос-во корректирует те "несовершенства", к-ые присущи рыночному механизму и с к-ыми он сам либо справиться не в состоянии, либо это решение неэффективно. Гос-во берет на себя ответственность за создание равных условий для соперничества предпринимателей, для эффект. конкуренции, за ограничение власти монополий. Оно также заботится о производстве достаточного количества обществ. товаров и услуг, т.к  рын. механизм не в состоянии должным образом удовлетворять коллективные потребности людей. Участие гос-ва в экон. жизни диктуется еще и тем, что рынок не обеспечивает соц. справедливое распределение дохода. Гос-ву надлежит заботиться об инвалидах, малоимущих, стариках. Ему также принадлежит сфера фундаментальных научных разработок. Это необходимо потому что для предпринимателей это очень рискованно, чрезвычайно дорого и, как правило, не приносит быстрых доходов. Поскольку рынок не гарантирует право на труд, гос-ву приходится регулировать рынок труда, принимать меры по сокращению безработицы. В целом гос-во реализует политические и соц.-экон. принципы данного сообщества граждан. Оно активно участвует в формировании макроэкон. Рын. процессов. </w:t>
            </w:r>
          </w:p>
          <w:p w:rsidR="00213C6A" w:rsidRPr="00E26521" w:rsidRDefault="00213C6A" w:rsidP="0037180A">
            <w:pPr>
              <w:jc w:val="left"/>
              <w:rPr>
                <w:szCs w:val="12"/>
              </w:rPr>
            </w:pPr>
            <w:r w:rsidRPr="00E26521">
              <w:rPr>
                <w:szCs w:val="12"/>
              </w:rPr>
              <w:t xml:space="preserve">Экон. функции совр. гос-ва довольно много-образны и сложны. </w:t>
            </w:r>
          </w:p>
          <w:p w:rsidR="00213C6A" w:rsidRPr="00E26521" w:rsidRDefault="00213C6A" w:rsidP="0037180A">
            <w:pPr>
              <w:jc w:val="left"/>
              <w:rPr>
                <w:sz w:val="15"/>
                <w:szCs w:val="15"/>
              </w:rPr>
            </w:pPr>
            <w:r w:rsidRPr="00E26521">
              <w:rPr>
                <w:i/>
                <w:iCs/>
                <w:szCs w:val="12"/>
              </w:rPr>
              <w:t xml:space="preserve">Можно выделить след. гос-ва: </w:t>
            </w:r>
            <w:r w:rsidRPr="00E26521">
              <w:rPr>
                <w:szCs w:val="12"/>
              </w:rPr>
              <w:t>Стимулирование сбалансированного экон. роста, Обеспечение занятости, Регулирование цен, Создание прав. основы, Распределение ресурсов, Регулирование рынка труда, Обеспечение соц. Защиты, Сохранение и улучшение окр. Среды, Региональная политика, Реализация нац. Интересов.</w:t>
            </w:r>
          </w:p>
        </w:tc>
      </w:tr>
    </w:tbl>
    <w:p w:rsidR="00213C6A" w:rsidRPr="00E26521" w:rsidRDefault="00213C6A">
      <w:r w:rsidRPr="00E26521">
        <w:br w:type="page"/>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90"/>
        <w:gridCol w:w="3190"/>
        <w:gridCol w:w="3191"/>
      </w:tblGrid>
      <w:tr w:rsidR="00213C6A" w:rsidRPr="00E26521">
        <w:tc>
          <w:tcPr>
            <w:tcW w:w="3190" w:type="dxa"/>
          </w:tcPr>
          <w:p w:rsidR="00213C6A" w:rsidRPr="00E26521" w:rsidRDefault="00213C6A" w:rsidP="00B2473C">
            <w:pPr>
              <w:rPr>
                <w:b/>
                <w:bCs/>
                <w:szCs w:val="12"/>
                <w:u w:val="single"/>
              </w:rPr>
            </w:pPr>
            <w:r w:rsidRPr="00E26521">
              <w:rPr>
                <w:b/>
                <w:bCs/>
                <w:szCs w:val="12"/>
                <w:u w:val="single"/>
              </w:rPr>
              <w:t>44. Коммерческие банки. Расширение денежного предложения и денежноый мультипликатор.</w:t>
            </w:r>
          </w:p>
          <w:p w:rsidR="00213C6A" w:rsidRPr="00E26521" w:rsidRDefault="00213C6A" w:rsidP="0037180A">
            <w:pPr>
              <w:tabs>
                <w:tab w:val="left" w:pos="180"/>
              </w:tabs>
              <w:rPr>
                <w:szCs w:val="12"/>
              </w:rPr>
            </w:pPr>
            <w:r w:rsidRPr="00E26521">
              <w:rPr>
                <w:szCs w:val="12"/>
                <w:u w:val="single"/>
              </w:rPr>
              <w:t xml:space="preserve">Ком-ие банки относятся к </w:t>
            </w:r>
            <w:r w:rsidRPr="00E26521">
              <w:rPr>
                <w:szCs w:val="12"/>
              </w:rPr>
              <w:t xml:space="preserve">числу финансовых посредников (это институты, выпускающие собственные обязательства, т.е. одалживающие деньги у субъектов с избытком средств и от собственного имени выдающие деньги субъектам с недостатком средств). Наряду с банками к фин.посредникам относятся небанковские финансовые институты (страх-ые пенсионные фонды), к-ые в </w:t>
            </w:r>
            <w:r w:rsidRPr="00E26521">
              <w:rPr>
                <w:szCs w:val="12"/>
                <w:u w:val="single"/>
              </w:rPr>
              <w:t>отличие от банков</w:t>
            </w:r>
            <w:r w:rsidRPr="00E26521">
              <w:rPr>
                <w:szCs w:val="12"/>
              </w:rPr>
              <w:t>:</w:t>
            </w:r>
          </w:p>
          <w:p w:rsidR="00213C6A" w:rsidRPr="00E26521" w:rsidRDefault="00213C6A" w:rsidP="0037180A">
            <w:pPr>
              <w:tabs>
                <w:tab w:val="left" w:pos="180"/>
              </w:tabs>
              <w:ind w:firstLine="180"/>
              <w:rPr>
                <w:szCs w:val="12"/>
              </w:rPr>
            </w:pPr>
            <w:r w:rsidRPr="00E26521">
              <w:rPr>
                <w:szCs w:val="12"/>
              </w:rPr>
              <w:t>1- имеют не универсальный, а специализированный хар-ер;</w:t>
            </w:r>
          </w:p>
          <w:p w:rsidR="00213C6A" w:rsidRPr="00E26521" w:rsidRDefault="00213C6A" w:rsidP="0037180A">
            <w:pPr>
              <w:tabs>
                <w:tab w:val="left" w:pos="180"/>
              </w:tabs>
              <w:ind w:firstLine="180"/>
              <w:rPr>
                <w:szCs w:val="12"/>
              </w:rPr>
            </w:pPr>
            <w:r w:rsidRPr="00E26521">
              <w:rPr>
                <w:szCs w:val="12"/>
              </w:rPr>
              <w:t>2- деят-ть к-ых регламентируется ЦБ ограниченно.</w:t>
            </w:r>
          </w:p>
          <w:p w:rsidR="00213C6A" w:rsidRPr="00E26521" w:rsidRDefault="00213C6A" w:rsidP="0037180A">
            <w:pPr>
              <w:tabs>
                <w:tab w:val="left" w:pos="180"/>
              </w:tabs>
              <w:ind w:firstLine="180"/>
              <w:rPr>
                <w:szCs w:val="12"/>
              </w:rPr>
            </w:pPr>
            <w:r w:rsidRPr="00E26521">
              <w:rPr>
                <w:szCs w:val="12"/>
                <w:u w:val="single"/>
              </w:rPr>
              <w:t>Коммерческие банки</w:t>
            </w:r>
            <w:r w:rsidRPr="00E26521">
              <w:rPr>
                <w:szCs w:val="12"/>
              </w:rPr>
              <w:t xml:space="preserve"> – универсальный тип банков, занимающихся широким кругом операций. </w:t>
            </w:r>
            <w:r w:rsidRPr="00E26521">
              <w:rPr>
                <w:szCs w:val="12"/>
                <w:u w:val="single"/>
              </w:rPr>
              <w:t>3 группы операций</w:t>
            </w:r>
            <w:r w:rsidRPr="00E26521">
              <w:rPr>
                <w:szCs w:val="12"/>
              </w:rPr>
              <w:t>:</w:t>
            </w:r>
          </w:p>
          <w:p w:rsidR="00213C6A" w:rsidRPr="00E26521" w:rsidRDefault="00213C6A" w:rsidP="0037180A">
            <w:pPr>
              <w:tabs>
                <w:tab w:val="left" w:pos="180"/>
              </w:tabs>
              <w:ind w:firstLine="180"/>
              <w:rPr>
                <w:szCs w:val="12"/>
              </w:rPr>
            </w:pPr>
            <w:r w:rsidRPr="00E26521">
              <w:rPr>
                <w:szCs w:val="12"/>
              </w:rPr>
              <w:t>1)</w:t>
            </w:r>
            <w:r w:rsidRPr="00E26521">
              <w:rPr>
                <w:b/>
                <w:i/>
                <w:szCs w:val="12"/>
                <w:u w:val="single"/>
              </w:rPr>
              <w:t>активные</w:t>
            </w:r>
            <w:r w:rsidRPr="00E26521">
              <w:rPr>
                <w:szCs w:val="12"/>
              </w:rPr>
              <w:t xml:space="preserve">, связанная с размещением ср-в </w:t>
            </w:r>
            <w:r w:rsidRPr="00E26521">
              <w:rPr>
                <w:szCs w:val="12"/>
                <w:lang w:val="en-US"/>
              </w:rPr>
              <w:sym w:font="Wingdings" w:char="F0E0"/>
            </w:r>
            <w:r w:rsidRPr="00E26521">
              <w:rPr>
                <w:szCs w:val="12"/>
              </w:rPr>
              <w:t xml:space="preserve"> </w:t>
            </w:r>
            <w:r w:rsidRPr="00E26521">
              <w:rPr>
                <w:szCs w:val="12"/>
                <w:u w:val="single"/>
              </w:rPr>
              <w:t>включают</w:t>
            </w:r>
            <w:r w:rsidRPr="00E26521">
              <w:rPr>
                <w:szCs w:val="12"/>
              </w:rPr>
              <w:t xml:space="preserve"> ссуды промыш-ым, торговым орг-циям, домохоз-вам, покупка ценных бумаг, межбанковские кредиты. Выдавая кредиты своим клиентам ком.банки увеличивают денежное предложение и наоборот – возвраты этих кредитов уменьшают денежную массу в обращении. Объясняется это тем, что выданные в качестве кредита ср-ва, помещ. в др. банках составляя часть их денежных р-сов и соответственно источников последующего кредитования. Т.о., имеет место </w:t>
            </w:r>
            <w:r w:rsidRPr="00E26521">
              <w:rPr>
                <w:i/>
                <w:szCs w:val="12"/>
              </w:rPr>
              <w:t>эффект мультипликативного</w:t>
            </w:r>
            <w:r w:rsidRPr="00E26521">
              <w:rPr>
                <w:szCs w:val="12"/>
              </w:rPr>
              <w:t xml:space="preserve"> роста денежного предложения, к-ый будет тем более сильным, чем меньше будет норма резервирования. </w:t>
            </w:r>
            <w:r w:rsidRPr="00E26521">
              <w:rPr>
                <w:b/>
                <w:szCs w:val="12"/>
                <w:u w:val="single"/>
              </w:rPr>
              <w:t>Резервы</w:t>
            </w:r>
            <w:r w:rsidRPr="00E26521">
              <w:rPr>
                <w:szCs w:val="12"/>
              </w:rPr>
              <w:t xml:space="preserve"> – сумма ср-в, внесенных на банковские счета и не выданных в качестве кредитов. Большая часть резервов соответствует норме обязательного резервирования и храниться в ЦБ. Если банк помещает 100% своих пассивов, то банковская сис-ма на предложение денег влияние не оказывает. В случае частичного резер-ия банки по сути создают деньги.   </w:t>
            </w:r>
            <w:r w:rsidRPr="00E26521">
              <w:rPr>
                <w:b/>
                <w:i/>
                <w:szCs w:val="12"/>
                <w:lang w:val="en-US"/>
              </w:rPr>
              <w:t>M</w:t>
            </w:r>
            <w:r w:rsidRPr="00E26521">
              <w:rPr>
                <w:b/>
                <w:i/>
                <w:szCs w:val="12"/>
              </w:rPr>
              <w:t xml:space="preserve"> = 1 / </w:t>
            </w:r>
            <w:r w:rsidRPr="00E26521">
              <w:rPr>
                <w:b/>
                <w:i/>
                <w:szCs w:val="12"/>
                <w:lang w:val="en-US"/>
              </w:rPr>
              <w:t>r</w:t>
            </w:r>
            <w:r w:rsidRPr="00E26521">
              <w:rPr>
                <w:b/>
                <w:i/>
                <w:szCs w:val="12"/>
              </w:rPr>
              <w:t>*</w:t>
            </w:r>
            <w:r w:rsidRPr="00E26521">
              <w:rPr>
                <w:b/>
                <w:i/>
                <w:szCs w:val="12"/>
                <w:lang w:val="en-US"/>
              </w:rPr>
              <w:t>r</w:t>
            </w:r>
            <w:r w:rsidRPr="00E26521">
              <w:rPr>
                <w:b/>
                <w:i/>
                <w:szCs w:val="12"/>
              </w:rPr>
              <w:t xml:space="preserve">, </w:t>
            </w:r>
            <w:r w:rsidRPr="00E26521">
              <w:rPr>
                <w:i/>
                <w:szCs w:val="12"/>
              </w:rPr>
              <w:t xml:space="preserve">где </w:t>
            </w:r>
            <w:r w:rsidRPr="00E26521">
              <w:rPr>
                <w:i/>
                <w:szCs w:val="12"/>
                <w:lang w:val="en-US"/>
              </w:rPr>
              <w:t>m</w:t>
            </w:r>
            <w:r w:rsidRPr="00E26521">
              <w:rPr>
                <w:i/>
                <w:szCs w:val="12"/>
              </w:rPr>
              <w:t xml:space="preserve">-,банковский мультипликатор; </w:t>
            </w:r>
            <w:r w:rsidRPr="00E26521">
              <w:rPr>
                <w:i/>
                <w:szCs w:val="12"/>
                <w:lang w:val="en-US"/>
              </w:rPr>
              <w:t>r</w:t>
            </w:r>
            <w:r w:rsidRPr="00E26521">
              <w:rPr>
                <w:i/>
                <w:szCs w:val="12"/>
              </w:rPr>
              <w:t>-обяз-ая резервная норма.</w:t>
            </w:r>
          </w:p>
          <w:p w:rsidR="00213C6A" w:rsidRPr="00E26521" w:rsidRDefault="00213C6A" w:rsidP="0037180A">
            <w:pPr>
              <w:tabs>
                <w:tab w:val="left" w:pos="180"/>
              </w:tabs>
              <w:ind w:firstLine="180"/>
              <w:rPr>
                <w:szCs w:val="12"/>
              </w:rPr>
            </w:pPr>
            <w:r w:rsidRPr="00E26521">
              <w:rPr>
                <w:szCs w:val="12"/>
              </w:rPr>
              <w:t>2)</w:t>
            </w:r>
            <w:r w:rsidRPr="00E26521">
              <w:rPr>
                <w:b/>
                <w:i/>
                <w:szCs w:val="12"/>
                <w:u w:val="single"/>
              </w:rPr>
              <w:t>пассивные</w:t>
            </w:r>
            <w:r w:rsidRPr="00E26521">
              <w:rPr>
                <w:szCs w:val="12"/>
              </w:rPr>
              <w:t xml:space="preserve">, связ-ые с привлечением ср-в. </w:t>
            </w:r>
            <w:r w:rsidRPr="00E26521">
              <w:rPr>
                <w:szCs w:val="12"/>
                <w:lang w:val="en-US"/>
              </w:rPr>
              <w:sym w:font="Wingdings" w:char="F0E0"/>
            </w:r>
            <w:r w:rsidRPr="00E26521">
              <w:rPr>
                <w:szCs w:val="12"/>
              </w:rPr>
              <w:t xml:space="preserve"> </w:t>
            </w:r>
            <w:r w:rsidRPr="00E26521">
              <w:rPr>
                <w:szCs w:val="12"/>
                <w:u w:val="single"/>
              </w:rPr>
              <w:t>связаны с</w:t>
            </w:r>
            <w:r w:rsidRPr="00E26521">
              <w:rPr>
                <w:szCs w:val="12"/>
              </w:rPr>
              <w:t xml:space="preserve"> формир-ем р-а банка, к-ые складываются из собственных ср-в и привлеченных ср-в. </w:t>
            </w:r>
            <w:r w:rsidRPr="00E26521">
              <w:rPr>
                <w:szCs w:val="12"/>
                <w:lang w:val="en-US"/>
              </w:rPr>
              <w:t>C</w:t>
            </w:r>
            <w:r w:rsidRPr="00E26521">
              <w:rPr>
                <w:szCs w:val="12"/>
              </w:rPr>
              <w:t>обственные ср-ва (акционерный, резервный капитал, нераспределенная прибыль) составляют меньшую часть р-са 10%; основная часть р-сов – это ср-ва привлеченные в виде депозитов (как срочные, так и бессрочные вклады клиентов банка). Вклады до востребования предназначены в основном для текущих расчетов, а срочные – для сбережений.</w:t>
            </w:r>
          </w:p>
          <w:p w:rsidR="00213C6A" w:rsidRPr="00E26521" w:rsidRDefault="00213C6A" w:rsidP="0037180A">
            <w:pPr>
              <w:tabs>
                <w:tab w:val="left" w:pos="180"/>
              </w:tabs>
              <w:ind w:firstLine="180"/>
              <w:rPr>
                <w:szCs w:val="12"/>
              </w:rPr>
            </w:pPr>
            <w:r w:rsidRPr="00E26521">
              <w:rPr>
                <w:szCs w:val="12"/>
              </w:rPr>
              <w:t>3)</w:t>
            </w:r>
            <w:r w:rsidRPr="00E26521">
              <w:rPr>
                <w:b/>
                <w:i/>
                <w:szCs w:val="12"/>
                <w:u w:val="single"/>
              </w:rPr>
              <w:t>комисионно-посреднические</w:t>
            </w:r>
            <w:r w:rsidRPr="00E26521">
              <w:rPr>
                <w:szCs w:val="12"/>
              </w:rPr>
              <w:t xml:space="preserve"> </w:t>
            </w:r>
            <w:r w:rsidRPr="00E26521">
              <w:rPr>
                <w:szCs w:val="12"/>
                <w:lang w:val="en-US"/>
              </w:rPr>
              <w:sym w:font="Wingdings" w:char="F0E0"/>
            </w:r>
            <w:r w:rsidRPr="00E26521">
              <w:rPr>
                <w:szCs w:val="12"/>
              </w:rPr>
              <w:t xml:space="preserve"> операции с валютой, доверительные или трастовые операции, размещение и хранение ценных бумаг, лизинг (финансирование аренды оборудования), факторинг (приобретение прав требований, покупка клиентских долгов).</w:t>
            </w:r>
          </w:p>
        </w:tc>
        <w:tc>
          <w:tcPr>
            <w:tcW w:w="3190" w:type="dxa"/>
          </w:tcPr>
          <w:p w:rsidR="00213C6A" w:rsidRPr="00E26521" w:rsidRDefault="00213C6A" w:rsidP="0095538D">
            <w:pPr>
              <w:rPr>
                <w:b/>
                <w:szCs w:val="12"/>
                <w:u w:val="single"/>
              </w:rPr>
            </w:pPr>
            <w:r w:rsidRPr="00E26521">
              <w:rPr>
                <w:b/>
                <w:szCs w:val="12"/>
                <w:u w:val="single"/>
              </w:rPr>
              <w:t>45. Взаимосвязь инфляции и безработицы. Кривая Филлипса.</w:t>
            </w:r>
          </w:p>
          <w:p w:rsidR="00213C6A" w:rsidRPr="00E26521" w:rsidRDefault="00213C6A" w:rsidP="00A6455E">
            <w:pPr>
              <w:rPr>
                <w:b/>
                <w:i/>
                <w:szCs w:val="12"/>
              </w:rPr>
            </w:pPr>
            <w:r w:rsidRPr="00E26521">
              <w:rPr>
                <w:szCs w:val="12"/>
              </w:rPr>
              <w:t xml:space="preserve">Чем ниже безр-ца , чем ниже она отклоняется от естест. ур-ня (←) тем труднее найти работников вообще  и еще труднее найти работников высокой квалификации, т.е. спрос на раб силу превышает ее предложение, что ведет к росту з/пл, т.е. развитию инф. издержек. Эта инф-ия отражает взаимосвязь пр-ва и цен. Она может возникать и при нормальном т.е. неизбыточном спросе и связанат с повышением средних издержек. В этом случае издержки на ед-цу продукции растут, что увеличивает цену выпускаемой продукции. Данный товар может стать ресурсом для другого производства, поэтому происходит наложение волн растущих издержек, т.е. издержки во взаимосвязанных пр-вах повышаются вместе с ценами выпускаемых товаров. Как правило инф.издержек связана с ростом цен на 2 вида ресурса:сырье и труд(з/пл). особую известнось получила так наз. Спираль «зарплата-цена». Имеется ввиду, что рост цен ведет к требованиям со стороны профсоюзов об увеличении з/пл→рост з/пл→рост издержек→рост цен и т.д. При этом рост з/пл увеличивает не только цену предложения, но и повышает цену спроса, поэтому равновесие между спросом и предложением восстанавливается при новом более высоком ур-не цен.  Чем выше темпы инфляции, тем ниже размеры безработицы. </w:t>
            </w:r>
          </w:p>
          <w:p w:rsidR="00213C6A" w:rsidRPr="00E26521" w:rsidRDefault="00213C6A" w:rsidP="00A6455E">
            <w:pPr>
              <w:rPr>
                <w:szCs w:val="12"/>
              </w:rPr>
            </w:pPr>
            <w:r w:rsidRPr="00E26521">
              <w:rPr>
                <w:noProof/>
                <w:szCs w:val="12"/>
              </w:rPr>
              <w:pict>
                <v:shape id="Рисунок 25" o:spid="_x0000_i1031" type="#_x0000_t75" alt="п" style="width:147pt;height:110.25pt;visibility:visible">
                  <v:imagedata r:id="rId9" o:title=""/>
                </v:shape>
              </w:pict>
            </w:r>
          </w:p>
        </w:tc>
        <w:tc>
          <w:tcPr>
            <w:tcW w:w="3191" w:type="dxa"/>
          </w:tcPr>
          <w:p w:rsidR="00213C6A" w:rsidRPr="00E26521" w:rsidRDefault="00213C6A" w:rsidP="00932A56">
            <w:pPr>
              <w:rPr>
                <w:b/>
                <w:szCs w:val="12"/>
                <w:u w:val="single"/>
              </w:rPr>
            </w:pPr>
            <w:r w:rsidRPr="00E26521">
              <w:rPr>
                <w:b/>
                <w:szCs w:val="12"/>
                <w:u w:val="single"/>
              </w:rPr>
              <w:t>46. Соц. Защита населения: принципы и источники.</w:t>
            </w:r>
          </w:p>
          <w:p w:rsidR="00213C6A" w:rsidRPr="00E26521" w:rsidRDefault="00213C6A" w:rsidP="000C3494">
            <w:pPr>
              <w:rPr>
                <w:szCs w:val="12"/>
              </w:rPr>
            </w:pPr>
            <w:r w:rsidRPr="00E26521">
              <w:rPr>
                <w:b/>
                <w:szCs w:val="12"/>
              </w:rPr>
              <w:t>Соц.защита нас-ия</w:t>
            </w:r>
            <w:r w:rsidRPr="00E26521">
              <w:rPr>
                <w:szCs w:val="12"/>
              </w:rPr>
              <w:t xml:space="preserve"> – это сис-ма мер защищающих любого гражданина страны от экономической и соц.деградации в результате безработицы, потери или резкого сокращения доходов, болезни, рождения ребенка, производительной травмы, инвалидности, старости и т.д., а также предоставление мед. услуг и пособия семьям с детьми.</w:t>
            </w:r>
          </w:p>
          <w:p w:rsidR="00213C6A" w:rsidRPr="00E26521" w:rsidRDefault="00213C6A" w:rsidP="000C3494">
            <w:pPr>
              <w:rPr>
                <w:szCs w:val="12"/>
              </w:rPr>
            </w:pPr>
            <w:r w:rsidRPr="00E26521">
              <w:rPr>
                <w:szCs w:val="12"/>
              </w:rPr>
              <w:t>Финансирование соц.защиты может быть централизованным и госуд-ным, а также может осуществлятся работодателем и потенциальным получателем.</w:t>
            </w:r>
          </w:p>
          <w:p w:rsidR="00213C6A" w:rsidRPr="00E26521" w:rsidRDefault="00213C6A" w:rsidP="000C3494">
            <w:pPr>
              <w:rPr>
                <w:szCs w:val="12"/>
              </w:rPr>
            </w:pPr>
            <w:r w:rsidRPr="00E26521">
              <w:rPr>
                <w:szCs w:val="12"/>
              </w:rPr>
              <w:t>Соц. Пол-ка гос-ва имеет проблему минимальных и максимальных границ.</w:t>
            </w:r>
          </w:p>
          <w:p w:rsidR="00213C6A" w:rsidRPr="00E26521" w:rsidRDefault="00213C6A" w:rsidP="000C3494">
            <w:pPr>
              <w:rPr>
                <w:szCs w:val="12"/>
              </w:rPr>
            </w:pPr>
            <w:r w:rsidRPr="00E26521">
              <w:rPr>
                <w:b/>
                <w:szCs w:val="12"/>
              </w:rPr>
              <w:t xml:space="preserve">Минимальные границы </w:t>
            </w:r>
            <w:r w:rsidRPr="00E26521">
              <w:rPr>
                <w:szCs w:val="12"/>
              </w:rPr>
              <w:t>соц. Вмешательств гос-ва зависит от множества факторов: исторических, политических, эконом.</w:t>
            </w:r>
          </w:p>
          <w:p w:rsidR="00213C6A" w:rsidRPr="00E26521" w:rsidRDefault="00213C6A" w:rsidP="000C3494">
            <w:pPr>
              <w:rPr>
                <w:szCs w:val="12"/>
              </w:rPr>
            </w:pPr>
            <w:r w:rsidRPr="00E26521">
              <w:rPr>
                <w:szCs w:val="12"/>
              </w:rPr>
              <w:t>Максимальная соц.вмешательство определяется из след. принципов:</w:t>
            </w:r>
          </w:p>
          <w:p w:rsidR="00213C6A" w:rsidRPr="00E26521" w:rsidRDefault="00213C6A" w:rsidP="000C3494">
            <w:pPr>
              <w:rPr>
                <w:szCs w:val="12"/>
              </w:rPr>
            </w:pPr>
            <w:r w:rsidRPr="00E26521">
              <w:rPr>
                <w:szCs w:val="12"/>
              </w:rPr>
              <w:t>1)Размеры соц.выплат должны быть согласованы с финансовыми возможностями гос-ва</w:t>
            </w:r>
          </w:p>
          <w:p w:rsidR="00213C6A" w:rsidRPr="00E26521" w:rsidRDefault="00213C6A" w:rsidP="000C3494">
            <w:pPr>
              <w:rPr>
                <w:szCs w:val="12"/>
              </w:rPr>
            </w:pPr>
            <w:r w:rsidRPr="00E26521">
              <w:rPr>
                <w:szCs w:val="12"/>
              </w:rPr>
              <w:t>2)не должно происходить снижение мотиваций к труду и инвестированию.</w:t>
            </w:r>
          </w:p>
          <w:p w:rsidR="00213C6A" w:rsidRPr="00E26521" w:rsidRDefault="00213C6A" w:rsidP="000C3494">
            <w:pPr>
              <w:rPr>
                <w:szCs w:val="12"/>
              </w:rPr>
            </w:pPr>
            <w:r w:rsidRPr="00E26521">
              <w:rPr>
                <w:szCs w:val="12"/>
              </w:rPr>
              <w:t xml:space="preserve">3)Бюрократический аппарат обслуживающий процесс перераспределения не должен быть чрезмерно большим и дорогим. </w:t>
            </w:r>
          </w:p>
          <w:p w:rsidR="00213C6A" w:rsidRPr="00E26521" w:rsidRDefault="00213C6A" w:rsidP="000C3494">
            <w:pPr>
              <w:rPr>
                <w:szCs w:val="12"/>
              </w:rPr>
            </w:pPr>
            <w:r w:rsidRPr="00E26521">
              <w:rPr>
                <w:szCs w:val="12"/>
              </w:rPr>
              <w:t xml:space="preserve">Гос-во непосредственно вмешивается в первичное распределение денежных доходов и нередко установливает верхний предел увеличения номинальной з/пл . ее изменение оказывает влияние на совокупный спрос и издержки пр-ва. Устанавливает прожиточный минимум. Исходя из этого ведутся переговоры между руков-ми компаний и профсоюзами о заключении коллективных договоров. </w:t>
            </w:r>
          </w:p>
          <w:p w:rsidR="00213C6A" w:rsidRPr="00E26521" w:rsidRDefault="00213C6A" w:rsidP="00932A56">
            <w:pPr>
              <w:rPr>
                <w:szCs w:val="12"/>
              </w:rPr>
            </w:pPr>
            <w:r w:rsidRPr="00E26521">
              <w:rPr>
                <w:szCs w:val="12"/>
              </w:rPr>
              <w:t>Осн зад соц.эк-ки явл формирование эффетивн.соц.защиты. Сущность соц.пол-ки состоит в необходимости поддержки того слоя населения, кот само не может изменить свое материальное благосостояние. Соц пол-ка направлена на возможность сглаживания и ликвидацию соц конфликтов в об-ве,которые могут вызвать разрушение эк.взаимосвязей. Направление соц пол-ки связано с её адресностью и обратной связью.Об-во должно иметь контроль над предоставлением соц.помощи с т.зр.соц.справедливости.Соц пол-ка финансируется за счет гос.бюджета.Соц.гарантии состоят в обязанностях гос-ва предоставить членам об-ва разные права на получ-е образования,работы, др.личных прав и свобод.Соц.защита предполагает защиту тех групп граждан, кот сами не могут выдержать конкуренцию на рынке труда в силу объективных или субъективных обстоятельств.</w:t>
            </w:r>
          </w:p>
        </w:tc>
      </w:tr>
    </w:tbl>
    <w:p w:rsidR="00213C6A" w:rsidRPr="00E26521" w:rsidRDefault="00213C6A">
      <w:pPr>
        <w:rPr>
          <w:color w:val="FFFFFF"/>
        </w:rPr>
      </w:pPr>
      <w:r w:rsidRPr="00E26521">
        <w:rPr>
          <w:color w:val="FFFFFF"/>
        </w:rPr>
        <w:t>Данная работа скачена с сайта Банк рефератов http://www.vzfeiinfo.ru. ID работы: 23270</w:t>
      </w:r>
    </w:p>
    <w:sectPr w:rsidR="00213C6A" w:rsidRPr="00E26521" w:rsidSect="002523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0340"/>
    <w:multiLevelType w:val="hybridMultilevel"/>
    <w:tmpl w:val="88CA2ED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3A45BA6"/>
    <w:multiLevelType w:val="singleLevel"/>
    <w:tmpl w:val="7DAEF0E6"/>
    <w:lvl w:ilvl="0">
      <w:start w:val="1"/>
      <w:numFmt w:val="decimal"/>
      <w:lvlText w:val="%1-"/>
      <w:lvlJc w:val="left"/>
      <w:pPr>
        <w:tabs>
          <w:tab w:val="num" w:pos="405"/>
        </w:tabs>
        <w:ind w:left="405" w:hanging="405"/>
      </w:pPr>
      <w:rPr>
        <w:rFonts w:cs="Times New Roman" w:hint="default"/>
      </w:rPr>
    </w:lvl>
  </w:abstractNum>
  <w:abstractNum w:abstractNumId="2">
    <w:nsid w:val="07311859"/>
    <w:multiLevelType w:val="singleLevel"/>
    <w:tmpl w:val="A9466484"/>
    <w:lvl w:ilvl="0">
      <w:start w:val="1"/>
      <w:numFmt w:val="decimal"/>
      <w:lvlText w:val="%1-"/>
      <w:lvlJc w:val="left"/>
      <w:pPr>
        <w:tabs>
          <w:tab w:val="num" w:pos="540"/>
        </w:tabs>
        <w:ind w:left="540" w:hanging="360"/>
      </w:pPr>
      <w:rPr>
        <w:rFonts w:cs="Times New Roman" w:hint="default"/>
      </w:rPr>
    </w:lvl>
  </w:abstractNum>
  <w:abstractNum w:abstractNumId="3">
    <w:nsid w:val="0E882870"/>
    <w:multiLevelType w:val="singleLevel"/>
    <w:tmpl w:val="FAAA09B0"/>
    <w:lvl w:ilvl="0">
      <w:start w:val="1"/>
      <w:numFmt w:val="decimal"/>
      <w:lvlText w:val="%1-"/>
      <w:lvlJc w:val="left"/>
      <w:pPr>
        <w:tabs>
          <w:tab w:val="num" w:pos="1440"/>
        </w:tabs>
        <w:ind w:left="1440" w:hanging="360"/>
      </w:pPr>
      <w:rPr>
        <w:rFonts w:cs="Times New Roman" w:hint="default"/>
      </w:rPr>
    </w:lvl>
  </w:abstractNum>
  <w:abstractNum w:abstractNumId="4">
    <w:nsid w:val="0F346128"/>
    <w:multiLevelType w:val="singleLevel"/>
    <w:tmpl w:val="180E4F4E"/>
    <w:lvl w:ilvl="0">
      <w:start w:val="1"/>
      <w:numFmt w:val="bullet"/>
      <w:lvlText w:val="-"/>
      <w:lvlJc w:val="left"/>
      <w:pPr>
        <w:tabs>
          <w:tab w:val="num" w:pos="1068"/>
        </w:tabs>
        <w:ind w:left="1068" w:hanging="360"/>
      </w:pPr>
      <w:rPr>
        <w:rFonts w:ascii="Times New Roman" w:hAnsi="Times New Roman" w:hint="default"/>
      </w:rPr>
    </w:lvl>
  </w:abstractNum>
  <w:abstractNum w:abstractNumId="5">
    <w:nsid w:val="10357860"/>
    <w:multiLevelType w:val="singleLevel"/>
    <w:tmpl w:val="B3401C70"/>
    <w:lvl w:ilvl="0">
      <w:start w:val="1"/>
      <w:numFmt w:val="decimal"/>
      <w:lvlText w:val="%1-"/>
      <w:lvlJc w:val="left"/>
      <w:pPr>
        <w:tabs>
          <w:tab w:val="num" w:pos="540"/>
        </w:tabs>
        <w:ind w:left="540" w:hanging="360"/>
      </w:pPr>
      <w:rPr>
        <w:rFonts w:cs="Times New Roman" w:hint="default"/>
      </w:rPr>
    </w:lvl>
  </w:abstractNum>
  <w:abstractNum w:abstractNumId="6">
    <w:nsid w:val="10FA7E2D"/>
    <w:multiLevelType w:val="singleLevel"/>
    <w:tmpl w:val="B052C5F6"/>
    <w:lvl w:ilvl="0">
      <w:start w:val="1"/>
      <w:numFmt w:val="decimal"/>
      <w:lvlText w:val="%1-"/>
      <w:lvlJc w:val="left"/>
      <w:pPr>
        <w:tabs>
          <w:tab w:val="num" w:pos="540"/>
        </w:tabs>
        <w:ind w:left="540" w:hanging="360"/>
      </w:pPr>
      <w:rPr>
        <w:rFonts w:cs="Times New Roman" w:hint="default"/>
      </w:rPr>
    </w:lvl>
  </w:abstractNum>
  <w:abstractNum w:abstractNumId="7">
    <w:nsid w:val="12063033"/>
    <w:multiLevelType w:val="singleLevel"/>
    <w:tmpl w:val="BC466EA4"/>
    <w:lvl w:ilvl="0">
      <w:start w:val="2"/>
      <w:numFmt w:val="bullet"/>
      <w:lvlText w:val="–"/>
      <w:lvlJc w:val="left"/>
      <w:pPr>
        <w:tabs>
          <w:tab w:val="num" w:pos="360"/>
        </w:tabs>
        <w:ind w:left="360" w:hanging="360"/>
      </w:pPr>
      <w:rPr>
        <w:rFonts w:hint="default"/>
      </w:rPr>
    </w:lvl>
  </w:abstractNum>
  <w:abstractNum w:abstractNumId="8">
    <w:nsid w:val="13A13C85"/>
    <w:multiLevelType w:val="singleLevel"/>
    <w:tmpl w:val="103A02BA"/>
    <w:lvl w:ilvl="0">
      <w:start w:val="1"/>
      <w:numFmt w:val="decimal"/>
      <w:lvlText w:val="%1-"/>
      <w:lvlJc w:val="left"/>
      <w:pPr>
        <w:tabs>
          <w:tab w:val="num" w:pos="540"/>
        </w:tabs>
        <w:ind w:left="540" w:hanging="360"/>
      </w:pPr>
      <w:rPr>
        <w:rFonts w:cs="Times New Roman" w:hint="default"/>
      </w:rPr>
    </w:lvl>
  </w:abstractNum>
  <w:abstractNum w:abstractNumId="9">
    <w:nsid w:val="14E30494"/>
    <w:multiLevelType w:val="singleLevel"/>
    <w:tmpl w:val="BA329994"/>
    <w:lvl w:ilvl="0">
      <w:start w:val="1"/>
      <w:numFmt w:val="decimal"/>
      <w:lvlText w:val="%1-"/>
      <w:lvlJc w:val="left"/>
      <w:pPr>
        <w:tabs>
          <w:tab w:val="num" w:pos="540"/>
        </w:tabs>
        <w:ind w:left="540" w:hanging="540"/>
      </w:pPr>
      <w:rPr>
        <w:rFonts w:cs="Times New Roman" w:hint="default"/>
      </w:rPr>
    </w:lvl>
  </w:abstractNum>
  <w:abstractNum w:abstractNumId="10">
    <w:nsid w:val="1FA06747"/>
    <w:multiLevelType w:val="singleLevel"/>
    <w:tmpl w:val="ADF2D066"/>
    <w:lvl w:ilvl="0">
      <w:start w:val="1"/>
      <w:numFmt w:val="decimal"/>
      <w:lvlText w:val="%1)"/>
      <w:lvlJc w:val="left"/>
      <w:pPr>
        <w:tabs>
          <w:tab w:val="num" w:pos="540"/>
        </w:tabs>
        <w:ind w:left="540" w:hanging="360"/>
      </w:pPr>
      <w:rPr>
        <w:rFonts w:cs="Times New Roman" w:hint="default"/>
      </w:rPr>
    </w:lvl>
  </w:abstractNum>
  <w:abstractNum w:abstractNumId="11">
    <w:nsid w:val="213C29FA"/>
    <w:multiLevelType w:val="singleLevel"/>
    <w:tmpl w:val="04190011"/>
    <w:lvl w:ilvl="0">
      <w:start w:val="1"/>
      <w:numFmt w:val="decimal"/>
      <w:lvlText w:val="%1)"/>
      <w:lvlJc w:val="left"/>
      <w:pPr>
        <w:tabs>
          <w:tab w:val="num" w:pos="360"/>
        </w:tabs>
        <w:ind w:left="360" w:hanging="360"/>
      </w:pPr>
      <w:rPr>
        <w:rFonts w:cs="Times New Roman" w:hint="default"/>
        <w:u w:val="none"/>
      </w:rPr>
    </w:lvl>
  </w:abstractNum>
  <w:abstractNum w:abstractNumId="12">
    <w:nsid w:val="22DF0937"/>
    <w:multiLevelType w:val="singleLevel"/>
    <w:tmpl w:val="71D2E508"/>
    <w:lvl w:ilvl="0">
      <w:start w:val="1"/>
      <w:numFmt w:val="decimal"/>
      <w:lvlText w:val="%1)"/>
      <w:lvlJc w:val="left"/>
      <w:pPr>
        <w:tabs>
          <w:tab w:val="num" w:pos="540"/>
        </w:tabs>
        <w:ind w:left="540" w:hanging="360"/>
      </w:pPr>
      <w:rPr>
        <w:rFonts w:cs="Times New Roman" w:hint="default"/>
      </w:rPr>
    </w:lvl>
  </w:abstractNum>
  <w:abstractNum w:abstractNumId="13">
    <w:nsid w:val="23676888"/>
    <w:multiLevelType w:val="singleLevel"/>
    <w:tmpl w:val="C8144F92"/>
    <w:lvl w:ilvl="0">
      <w:start w:val="1"/>
      <w:numFmt w:val="decimal"/>
      <w:lvlText w:val="%1-"/>
      <w:lvlJc w:val="left"/>
      <w:pPr>
        <w:tabs>
          <w:tab w:val="num" w:pos="540"/>
        </w:tabs>
        <w:ind w:left="540" w:hanging="360"/>
      </w:pPr>
      <w:rPr>
        <w:rFonts w:cs="Times New Roman" w:hint="default"/>
      </w:rPr>
    </w:lvl>
  </w:abstractNum>
  <w:abstractNum w:abstractNumId="14">
    <w:nsid w:val="258F24D0"/>
    <w:multiLevelType w:val="singleLevel"/>
    <w:tmpl w:val="FC7E01EE"/>
    <w:lvl w:ilvl="0">
      <w:start w:val="1"/>
      <w:numFmt w:val="decimal"/>
      <w:lvlText w:val="%1-"/>
      <w:lvlJc w:val="left"/>
      <w:pPr>
        <w:tabs>
          <w:tab w:val="num" w:pos="360"/>
        </w:tabs>
        <w:ind w:left="360" w:hanging="360"/>
      </w:pPr>
      <w:rPr>
        <w:rFonts w:cs="Times New Roman" w:hint="default"/>
      </w:rPr>
    </w:lvl>
  </w:abstractNum>
  <w:abstractNum w:abstractNumId="15">
    <w:nsid w:val="3451473D"/>
    <w:multiLevelType w:val="singleLevel"/>
    <w:tmpl w:val="576C4482"/>
    <w:lvl w:ilvl="0">
      <w:start w:val="1"/>
      <w:numFmt w:val="decimal"/>
      <w:lvlText w:val="%1)"/>
      <w:lvlJc w:val="left"/>
      <w:pPr>
        <w:tabs>
          <w:tab w:val="num" w:pos="540"/>
        </w:tabs>
        <w:ind w:left="540" w:hanging="360"/>
      </w:pPr>
      <w:rPr>
        <w:rFonts w:cs="Times New Roman" w:hint="default"/>
        <w:b/>
        <w:i/>
      </w:rPr>
    </w:lvl>
  </w:abstractNum>
  <w:abstractNum w:abstractNumId="16">
    <w:nsid w:val="35860512"/>
    <w:multiLevelType w:val="singleLevel"/>
    <w:tmpl w:val="5BF41BC8"/>
    <w:lvl w:ilvl="0">
      <w:start w:val="1"/>
      <w:numFmt w:val="decimal"/>
      <w:lvlText w:val="%1)"/>
      <w:lvlJc w:val="left"/>
      <w:pPr>
        <w:tabs>
          <w:tab w:val="num" w:pos="435"/>
        </w:tabs>
        <w:ind w:left="435" w:hanging="435"/>
      </w:pPr>
      <w:rPr>
        <w:rFonts w:cs="Times New Roman" w:hint="default"/>
      </w:rPr>
    </w:lvl>
  </w:abstractNum>
  <w:abstractNum w:abstractNumId="17">
    <w:nsid w:val="3CF7082C"/>
    <w:multiLevelType w:val="singleLevel"/>
    <w:tmpl w:val="8424C38C"/>
    <w:lvl w:ilvl="0">
      <w:start w:val="3"/>
      <w:numFmt w:val="decimal"/>
      <w:lvlText w:val="%1-"/>
      <w:lvlJc w:val="left"/>
      <w:pPr>
        <w:tabs>
          <w:tab w:val="num" w:pos="540"/>
        </w:tabs>
        <w:ind w:left="540" w:hanging="360"/>
      </w:pPr>
      <w:rPr>
        <w:rFonts w:cs="Times New Roman" w:hint="default"/>
        <w:i w:val="0"/>
      </w:rPr>
    </w:lvl>
  </w:abstractNum>
  <w:abstractNum w:abstractNumId="18">
    <w:nsid w:val="4B5D6F55"/>
    <w:multiLevelType w:val="singleLevel"/>
    <w:tmpl w:val="CF80DE5C"/>
    <w:lvl w:ilvl="0">
      <w:start w:val="1"/>
      <w:numFmt w:val="decimal"/>
      <w:lvlText w:val="%1-"/>
      <w:lvlJc w:val="left"/>
      <w:pPr>
        <w:tabs>
          <w:tab w:val="num" w:pos="360"/>
        </w:tabs>
        <w:ind w:left="360" w:hanging="360"/>
      </w:pPr>
      <w:rPr>
        <w:rFonts w:cs="Times New Roman" w:hint="default"/>
      </w:rPr>
    </w:lvl>
  </w:abstractNum>
  <w:abstractNum w:abstractNumId="19">
    <w:nsid w:val="5C223D70"/>
    <w:multiLevelType w:val="singleLevel"/>
    <w:tmpl w:val="74C0504E"/>
    <w:lvl w:ilvl="0">
      <w:start w:val="1"/>
      <w:numFmt w:val="decimal"/>
      <w:lvlText w:val="%1-"/>
      <w:lvlJc w:val="left"/>
      <w:pPr>
        <w:tabs>
          <w:tab w:val="num" w:pos="540"/>
        </w:tabs>
        <w:ind w:left="540" w:hanging="360"/>
      </w:pPr>
      <w:rPr>
        <w:rFonts w:cs="Times New Roman" w:hint="default"/>
      </w:rPr>
    </w:lvl>
  </w:abstractNum>
  <w:abstractNum w:abstractNumId="20">
    <w:nsid w:val="65E41A6C"/>
    <w:multiLevelType w:val="multilevel"/>
    <w:tmpl w:val="AC80415A"/>
    <w:lvl w:ilvl="0">
      <w:start w:val="1"/>
      <w:numFmt w:val="decimal"/>
      <w:pStyle w:val="Heading1"/>
      <w:suff w:val="space"/>
      <w:lvlText w:val="Тема %1."/>
      <w:lvlJc w:val="left"/>
      <w:rPr>
        <w:rFonts w:cs="Times New Roman" w:hint="default"/>
      </w:rPr>
    </w:lvl>
    <w:lvl w:ilvl="1">
      <w:start w:val="1"/>
      <w:numFmt w:val="decimal"/>
      <w:pStyle w:val="Heading2"/>
      <w:suff w:val="space"/>
      <w:lvlText w:val="Подтема %2."/>
      <w:lvlJc w:val="left"/>
      <w:rPr>
        <w:rFonts w:cs="Times New Roman" w:hint="default"/>
      </w:rPr>
    </w:lvl>
    <w:lvl w:ilvl="2">
      <w:start w:val="1"/>
      <w:numFmt w:val="decimal"/>
      <w:pStyle w:val="Heading3"/>
      <w:suff w:val="space"/>
      <w:lvlText w:val="Вопрос %3."/>
      <w:lvlJc w:val="left"/>
      <w:rPr>
        <w:rFonts w:cs="Times New Roman" w:hint="default"/>
      </w:rPr>
    </w:lvl>
    <w:lvl w:ilvl="3">
      <w:start w:val="1"/>
      <w:numFmt w:val="none"/>
      <w:lvlText w:val=""/>
      <w:lvlJc w:val="left"/>
      <w:pPr>
        <w:tabs>
          <w:tab w:val="num" w:pos="0"/>
        </w:tabs>
      </w:pPr>
      <w:rPr>
        <w:rFonts w:cs="Times New Roman" w:hint="default"/>
      </w:rPr>
    </w:lvl>
    <w:lvl w:ilvl="4">
      <w:start w:val="1"/>
      <w:numFmt w:val="decimal"/>
      <w:lvlText w:val="%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68B82832"/>
    <w:multiLevelType w:val="singleLevel"/>
    <w:tmpl w:val="6A48DE48"/>
    <w:lvl w:ilvl="0">
      <w:numFmt w:val="bullet"/>
      <w:lvlText w:val="-"/>
      <w:lvlJc w:val="left"/>
      <w:pPr>
        <w:tabs>
          <w:tab w:val="num" w:pos="720"/>
        </w:tabs>
        <w:ind w:left="720" w:hanging="360"/>
      </w:pPr>
      <w:rPr>
        <w:rFonts w:hint="default"/>
      </w:rPr>
    </w:lvl>
  </w:abstractNum>
  <w:abstractNum w:abstractNumId="22">
    <w:nsid w:val="782A45E1"/>
    <w:multiLevelType w:val="singleLevel"/>
    <w:tmpl w:val="090A1D98"/>
    <w:lvl w:ilvl="0">
      <w:start w:val="1"/>
      <w:numFmt w:val="decimal"/>
      <w:lvlText w:val="%1-"/>
      <w:lvlJc w:val="left"/>
      <w:pPr>
        <w:tabs>
          <w:tab w:val="num" w:pos="540"/>
        </w:tabs>
        <w:ind w:left="540" w:hanging="360"/>
      </w:pPr>
      <w:rPr>
        <w:rFonts w:cs="Times New Roman" w:hint="default"/>
      </w:rPr>
    </w:lvl>
  </w:abstractNum>
  <w:abstractNum w:abstractNumId="23">
    <w:nsid w:val="7BA240B7"/>
    <w:multiLevelType w:val="singleLevel"/>
    <w:tmpl w:val="04190011"/>
    <w:lvl w:ilvl="0">
      <w:start w:val="1"/>
      <w:numFmt w:val="decimal"/>
      <w:lvlText w:val="%1)"/>
      <w:lvlJc w:val="left"/>
      <w:pPr>
        <w:tabs>
          <w:tab w:val="num" w:pos="360"/>
        </w:tabs>
        <w:ind w:left="360" w:hanging="360"/>
      </w:pPr>
      <w:rPr>
        <w:rFonts w:cs="Times New Roman" w:hint="default"/>
      </w:rPr>
    </w:lvl>
  </w:abstractNum>
  <w:num w:numId="1">
    <w:abstractNumId w:val="5"/>
  </w:num>
  <w:num w:numId="2">
    <w:abstractNumId w:val="14"/>
  </w:num>
  <w:num w:numId="3">
    <w:abstractNumId w:val="11"/>
  </w:num>
  <w:num w:numId="4">
    <w:abstractNumId w:val="4"/>
  </w:num>
  <w:num w:numId="5">
    <w:abstractNumId w:val="10"/>
  </w:num>
  <w:num w:numId="6">
    <w:abstractNumId w:val="21"/>
  </w:num>
  <w:num w:numId="7">
    <w:abstractNumId w:val="15"/>
  </w:num>
  <w:num w:numId="8">
    <w:abstractNumId w:val="20"/>
  </w:num>
  <w:num w:numId="9">
    <w:abstractNumId w:val="17"/>
  </w:num>
  <w:num w:numId="10">
    <w:abstractNumId w:val="23"/>
  </w:num>
  <w:num w:numId="11">
    <w:abstractNumId w:val="13"/>
  </w:num>
  <w:num w:numId="12">
    <w:abstractNumId w:val="9"/>
  </w:num>
  <w:num w:numId="13">
    <w:abstractNumId w:val="16"/>
  </w:num>
  <w:num w:numId="14">
    <w:abstractNumId w:val="2"/>
  </w:num>
  <w:num w:numId="15">
    <w:abstractNumId w:val="19"/>
  </w:num>
  <w:num w:numId="16">
    <w:abstractNumId w:val="7"/>
  </w:num>
  <w:num w:numId="17">
    <w:abstractNumId w:val="8"/>
  </w:num>
  <w:num w:numId="18">
    <w:abstractNumId w:val="6"/>
  </w:num>
  <w:num w:numId="19">
    <w:abstractNumId w:val="0"/>
  </w:num>
  <w:num w:numId="20">
    <w:abstractNumId w:val="3"/>
  </w:num>
  <w:num w:numId="21">
    <w:abstractNumId w:val="22"/>
  </w:num>
  <w:num w:numId="22">
    <w:abstractNumId w:val="18"/>
  </w:num>
  <w:num w:numId="23">
    <w:abstractNumId w:val="1"/>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2B6"/>
    <w:rsid w:val="000B7422"/>
    <w:rsid w:val="000C3494"/>
    <w:rsid w:val="00175C73"/>
    <w:rsid w:val="001766A8"/>
    <w:rsid w:val="001F1C13"/>
    <w:rsid w:val="00213C6A"/>
    <w:rsid w:val="00252370"/>
    <w:rsid w:val="002969A4"/>
    <w:rsid w:val="00351D4B"/>
    <w:rsid w:val="0037180A"/>
    <w:rsid w:val="004A1DCD"/>
    <w:rsid w:val="004B5289"/>
    <w:rsid w:val="00575C16"/>
    <w:rsid w:val="00617ADC"/>
    <w:rsid w:val="006F5921"/>
    <w:rsid w:val="007D7924"/>
    <w:rsid w:val="008A58AB"/>
    <w:rsid w:val="008D5BD9"/>
    <w:rsid w:val="00932A56"/>
    <w:rsid w:val="0095538D"/>
    <w:rsid w:val="00964148"/>
    <w:rsid w:val="00977096"/>
    <w:rsid w:val="009C35D3"/>
    <w:rsid w:val="00A6455E"/>
    <w:rsid w:val="00A8248E"/>
    <w:rsid w:val="00AF5897"/>
    <w:rsid w:val="00B2473C"/>
    <w:rsid w:val="00B746BD"/>
    <w:rsid w:val="00C15903"/>
    <w:rsid w:val="00CA22B6"/>
    <w:rsid w:val="00E11B77"/>
    <w:rsid w:val="00E26521"/>
    <w:rsid w:val="00F323F7"/>
    <w:rsid w:val="00F34F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B77"/>
    <w:pPr>
      <w:jc w:val="both"/>
    </w:pPr>
    <w:rPr>
      <w:rFonts w:ascii="Times New Roman" w:eastAsia="Times New Roman" w:hAnsi="Times New Roman"/>
      <w:sz w:val="12"/>
      <w:szCs w:val="24"/>
    </w:rPr>
  </w:style>
  <w:style w:type="paragraph" w:styleId="Heading1">
    <w:name w:val="heading 1"/>
    <w:basedOn w:val="Normal"/>
    <w:next w:val="Maintext"/>
    <w:link w:val="Heading1Char"/>
    <w:uiPriority w:val="99"/>
    <w:qFormat/>
    <w:rsid w:val="00A8248E"/>
    <w:pPr>
      <w:keepNext/>
      <w:numPr>
        <w:numId w:val="8"/>
      </w:numPr>
      <w:tabs>
        <w:tab w:val="num" w:pos="1004"/>
      </w:tabs>
      <w:spacing w:before="240" w:after="60"/>
      <w:ind w:left="1004" w:hanging="360"/>
      <w:jc w:val="center"/>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8248E"/>
    <w:pPr>
      <w:keepNext/>
      <w:numPr>
        <w:ilvl w:val="1"/>
        <w:numId w:val="8"/>
      </w:numPr>
      <w:tabs>
        <w:tab w:val="num" w:pos="1724"/>
      </w:tabs>
      <w:outlineLvl w:val="1"/>
    </w:pPr>
    <w:rPr>
      <w:rFonts w:cs="Arial"/>
      <w:b/>
      <w:bCs/>
      <w:i/>
      <w:iCs/>
      <w:sz w:val="10"/>
      <w:szCs w:val="28"/>
    </w:rPr>
  </w:style>
  <w:style w:type="paragraph" w:styleId="Heading3">
    <w:name w:val="heading 3"/>
    <w:basedOn w:val="Normal"/>
    <w:next w:val="Maintext"/>
    <w:link w:val="Heading3Char"/>
    <w:uiPriority w:val="99"/>
    <w:qFormat/>
    <w:rsid w:val="00A8248E"/>
    <w:pPr>
      <w:keepNext/>
      <w:numPr>
        <w:ilvl w:val="2"/>
        <w:numId w:val="8"/>
      </w:numPr>
      <w:tabs>
        <w:tab w:val="num" w:pos="2444"/>
      </w:tabs>
      <w:spacing w:before="240" w:after="60"/>
      <w:ind w:left="181" w:hanging="181"/>
      <w:jc w:val="center"/>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8248E"/>
    <w:rPr>
      <w:rFonts w:ascii="Arial" w:hAnsi="Arial" w:cs="Arial"/>
      <w:b/>
      <w:bCs/>
      <w:kern w:val="32"/>
      <w:sz w:val="32"/>
      <w:szCs w:val="32"/>
      <w:lang w:eastAsia="ru-RU"/>
    </w:rPr>
  </w:style>
  <w:style w:type="character" w:customStyle="1" w:styleId="Heading2Char">
    <w:name w:val="Heading 2 Char"/>
    <w:basedOn w:val="DefaultParagraphFont"/>
    <w:link w:val="Heading2"/>
    <w:uiPriority w:val="99"/>
    <w:rsid w:val="00A8248E"/>
    <w:rPr>
      <w:rFonts w:ascii="Times New Roman" w:hAnsi="Times New Roman" w:cs="Arial"/>
      <w:b/>
      <w:bCs/>
      <w:i/>
      <w:iCs/>
      <w:sz w:val="28"/>
      <w:szCs w:val="28"/>
      <w:lang w:eastAsia="ru-RU"/>
    </w:rPr>
  </w:style>
  <w:style w:type="character" w:customStyle="1" w:styleId="Heading3Char">
    <w:name w:val="Heading 3 Char"/>
    <w:basedOn w:val="DefaultParagraphFont"/>
    <w:link w:val="Heading3"/>
    <w:uiPriority w:val="99"/>
    <w:rsid w:val="00A8248E"/>
    <w:rPr>
      <w:rFonts w:ascii="Arial" w:hAnsi="Arial" w:cs="Arial"/>
      <w:b/>
      <w:bCs/>
      <w:sz w:val="26"/>
      <w:szCs w:val="26"/>
      <w:lang w:eastAsia="ru-RU"/>
    </w:rPr>
  </w:style>
  <w:style w:type="table" w:styleId="TableGrid">
    <w:name w:val="Table Grid"/>
    <w:basedOn w:val="TableNormal"/>
    <w:uiPriority w:val="99"/>
    <w:rsid w:val="00CA22B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0B7422"/>
    <w:pPr>
      <w:jc w:val="both"/>
    </w:pPr>
    <w:rPr>
      <w:rFonts w:ascii="Times New Roman" w:eastAsia="Times New Roman" w:hAnsi="Times New Roman"/>
      <w:sz w:val="10"/>
      <w:szCs w:val="24"/>
    </w:rPr>
  </w:style>
  <w:style w:type="paragraph" w:styleId="BodyTextIndent2">
    <w:name w:val="Body Text Indent 2"/>
    <w:basedOn w:val="Normal"/>
    <w:link w:val="BodyTextIndent2Char"/>
    <w:uiPriority w:val="99"/>
    <w:rsid w:val="000B7422"/>
    <w:pPr>
      <w:ind w:firstLine="180"/>
    </w:pPr>
    <w:rPr>
      <w:rFonts w:ascii="Tahoma" w:hAnsi="Tahoma"/>
      <w:sz w:val="28"/>
    </w:rPr>
  </w:style>
  <w:style w:type="character" w:customStyle="1" w:styleId="BodyTextIndent2Char">
    <w:name w:val="Body Text Indent 2 Char"/>
    <w:basedOn w:val="DefaultParagraphFont"/>
    <w:link w:val="BodyTextIndent2"/>
    <w:uiPriority w:val="99"/>
    <w:rsid w:val="000B7422"/>
    <w:rPr>
      <w:rFonts w:ascii="Tahoma" w:hAnsi="Tahoma" w:cs="Times New Roman"/>
      <w:sz w:val="24"/>
      <w:szCs w:val="24"/>
      <w:lang w:eastAsia="ru-RU"/>
    </w:rPr>
  </w:style>
  <w:style w:type="paragraph" w:styleId="BodyTextIndent">
    <w:name w:val="Body Text Indent"/>
    <w:basedOn w:val="Normal"/>
    <w:link w:val="BodyTextIndentChar"/>
    <w:uiPriority w:val="99"/>
    <w:rsid w:val="000B7422"/>
    <w:pPr>
      <w:spacing w:after="120"/>
      <w:ind w:left="283"/>
    </w:pPr>
  </w:style>
  <w:style w:type="character" w:customStyle="1" w:styleId="BodyTextIndentChar">
    <w:name w:val="Body Text Indent Char"/>
    <w:basedOn w:val="DefaultParagraphFont"/>
    <w:link w:val="BodyTextIndent"/>
    <w:uiPriority w:val="99"/>
    <w:rsid w:val="000B7422"/>
    <w:rPr>
      <w:rFonts w:ascii="Times New Roman" w:hAnsi="Times New Roman" w:cs="Times New Roman"/>
      <w:sz w:val="24"/>
      <w:szCs w:val="24"/>
      <w:lang w:eastAsia="ru-RU"/>
    </w:rPr>
  </w:style>
  <w:style w:type="paragraph" w:customStyle="1" w:styleId="Maintext">
    <w:name w:val="Main text"/>
    <w:basedOn w:val="Normal"/>
    <w:uiPriority w:val="99"/>
    <w:rsid w:val="00A8248E"/>
    <w:pPr>
      <w:spacing w:before="120"/>
      <w:ind w:firstLine="284"/>
    </w:pPr>
    <w:rPr>
      <w:rFonts w:ascii="Arial" w:hAnsi="Arial"/>
    </w:rPr>
  </w:style>
  <w:style w:type="paragraph" w:styleId="BalloonText">
    <w:name w:val="Balloon Text"/>
    <w:basedOn w:val="Normal"/>
    <w:link w:val="BalloonTextChar"/>
    <w:uiPriority w:val="99"/>
    <w:semiHidden/>
    <w:rsid w:val="00F323F7"/>
    <w:rPr>
      <w:rFonts w:ascii="Tahoma" w:hAnsi="Tahoma" w:cs="Tahoma"/>
      <w:sz w:val="16"/>
      <w:szCs w:val="16"/>
    </w:rPr>
  </w:style>
  <w:style w:type="character" w:customStyle="1" w:styleId="BalloonTextChar">
    <w:name w:val="Balloon Text Char"/>
    <w:basedOn w:val="DefaultParagraphFont"/>
    <w:link w:val="BalloonText"/>
    <w:uiPriority w:val="99"/>
    <w:semiHidden/>
    <w:rsid w:val="00F323F7"/>
    <w:rPr>
      <w:rFonts w:ascii="Tahoma" w:hAnsi="Tahoma" w:cs="Tahoma"/>
      <w:sz w:val="16"/>
      <w:szCs w:val="16"/>
      <w:lang w:eastAsia="ru-RU"/>
    </w:rPr>
  </w:style>
  <w:style w:type="paragraph" w:customStyle="1" w:styleId="Normal1">
    <w:name w:val="Normal1"/>
    <w:uiPriority w:val="99"/>
    <w:rsid w:val="00932A56"/>
    <w:pPr>
      <w:widowControl w:val="0"/>
      <w:ind w:firstLine="160"/>
      <w:jc w:val="both"/>
    </w:pPr>
    <w:rPr>
      <w:rFonts w:ascii="Times New Roman" w:eastAsia="Times New Roman" w:hAnsi="Times New Roman"/>
      <w:i/>
      <w:sz w:val="16"/>
      <w:szCs w:val="20"/>
    </w:rPr>
  </w:style>
  <w:style w:type="paragraph" w:styleId="BodyTextIndent3">
    <w:name w:val="Body Text Indent 3"/>
    <w:basedOn w:val="Normal"/>
    <w:link w:val="BodyTextIndent3Char"/>
    <w:uiPriority w:val="99"/>
    <w:semiHidden/>
    <w:rsid w:val="0095538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5538D"/>
    <w:rPr>
      <w:rFonts w:ascii="Times New Roman" w:hAnsi="Times New Roman" w:cs="Times New Roman"/>
      <w:sz w:val="16"/>
      <w:szCs w:val="16"/>
      <w:lang w:eastAsia="ru-RU"/>
    </w:rPr>
  </w:style>
  <w:style w:type="character" w:styleId="Hyperlink">
    <w:name w:val="Hyperlink"/>
    <w:basedOn w:val="DefaultParagraphFont"/>
    <w:uiPriority w:val="99"/>
    <w:rsid w:val="009641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315680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178</TotalTime>
  <Pages>14</Pages>
  <Words>19408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23270</cp:keywords>
  <dc:description>Банк рефератов Vzfeiinfo.Ru</dc:description>
  <cp:lastModifiedBy>Юрик</cp:lastModifiedBy>
  <cp:revision>15</cp:revision>
  <dcterms:created xsi:type="dcterms:W3CDTF">2010-01-24T09:27:00Z</dcterms:created>
  <dcterms:modified xsi:type="dcterms:W3CDTF">2010-12-21T09:49:00Z</dcterms:modified>
</cp:coreProperties>
</file>