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002" w:rsidRPr="003B7154" w:rsidRDefault="00367002" w:rsidP="00D07B36">
      <w:pPr>
        <w:spacing w:line="360" w:lineRule="auto"/>
        <w:ind w:left="708" w:firstLine="708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План:</w:t>
      </w:r>
    </w:p>
    <w:p w:rsidR="00367002" w:rsidRPr="003B7154" w:rsidRDefault="00367002" w:rsidP="0052600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Сущность понятия «стиль руководства»…………………………стр.2</w:t>
      </w:r>
    </w:p>
    <w:p w:rsidR="00367002" w:rsidRPr="003B7154" w:rsidRDefault="00367002" w:rsidP="00C53A4B">
      <w:pPr>
        <w:pStyle w:val="ListParagraph"/>
        <w:numPr>
          <w:ilvl w:val="1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Методы управления………………………………..…………..стр.4</w:t>
      </w:r>
    </w:p>
    <w:p w:rsidR="00367002" w:rsidRPr="003B7154" w:rsidRDefault="00367002" w:rsidP="00C53A4B">
      <w:pPr>
        <w:spacing w:line="360" w:lineRule="auto"/>
        <w:ind w:left="1146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1.2.1</w:t>
      </w:r>
      <w:r w:rsidRPr="003B7154">
        <w:rPr>
          <w:rFonts w:ascii="Times New Roman" w:hAnsi="Times New Roman"/>
          <w:sz w:val="28"/>
          <w:szCs w:val="28"/>
        </w:rPr>
        <w:t>. Административный метод управления…………………….стр.4</w:t>
      </w:r>
    </w:p>
    <w:p w:rsidR="00367002" w:rsidRPr="003B7154" w:rsidRDefault="00367002" w:rsidP="00C53A4B">
      <w:pPr>
        <w:spacing w:line="360" w:lineRule="auto"/>
        <w:ind w:left="1146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1.2.2</w:t>
      </w:r>
      <w:r w:rsidRPr="003B7154">
        <w:rPr>
          <w:rFonts w:ascii="Times New Roman" w:hAnsi="Times New Roman"/>
          <w:sz w:val="28"/>
          <w:szCs w:val="28"/>
        </w:rPr>
        <w:t>. Экономический метод управления………………………..стр. 6</w:t>
      </w:r>
    </w:p>
    <w:p w:rsidR="00367002" w:rsidRPr="003B7154" w:rsidRDefault="00367002" w:rsidP="00C53A4B">
      <w:pPr>
        <w:spacing w:line="360" w:lineRule="auto"/>
        <w:ind w:left="1146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1.2.3</w:t>
      </w:r>
      <w:r w:rsidRPr="003B7154">
        <w:rPr>
          <w:rFonts w:ascii="Times New Roman" w:hAnsi="Times New Roman"/>
          <w:sz w:val="28"/>
          <w:szCs w:val="28"/>
        </w:rPr>
        <w:t>. Социально – психологический метод управления…….….стр.8</w:t>
      </w:r>
    </w:p>
    <w:p w:rsidR="00367002" w:rsidRPr="003B7154" w:rsidRDefault="00367002" w:rsidP="0052600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Типы стилей руководства………………………………………..стр.10</w:t>
      </w:r>
    </w:p>
    <w:p w:rsidR="00367002" w:rsidRPr="003B7154" w:rsidRDefault="00367002" w:rsidP="0052600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«Руководство» и «лидерство»…………………………………...стр.12</w:t>
      </w:r>
    </w:p>
    <w:p w:rsidR="00367002" w:rsidRPr="003B7154" w:rsidRDefault="00367002" w:rsidP="00534EE0">
      <w:pPr>
        <w:pStyle w:val="ListParagraph"/>
        <w:spacing w:line="360" w:lineRule="auto"/>
        <w:ind w:left="1276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Список использованной литературы…………………..………стр.15</w:t>
      </w: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spacing w:line="360" w:lineRule="auto"/>
        <w:ind w:left="1146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52600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Сущность понятия «стиль руководства»</w:t>
      </w:r>
    </w:p>
    <w:p w:rsidR="00367002" w:rsidRPr="003B7154" w:rsidRDefault="00367002" w:rsidP="0052600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В данном пункте, следует дать определение понятиям «руководство», «лидерство» и «управление», также соотнести эти понятия друг с другом, обозначить разницу между ними. Рассмотреть три основных метода управленческого воздействия.</w:t>
      </w:r>
    </w:p>
    <w:p w:rsidR="00367002" w:rsidRPr="003B7154" w:rsidRDefault="00367002" w:rsidP="00514C34">
      <w:pPr>
        <w:pStyle w:val="ListParagraph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 xml:space="preserve">Понятия «руководство», «лидерство» и «управление» тесно переплетаются между собой в организации управления, и следует различать эти близкие по смыслу понятия. </w:t>
      </w:r>
    </w:p>
    <w:p w:rsidR="00367002" w:rsidRPr="003B7154" w:rsidRDefault="00367002" w:rsidP="008B500B">
      <w:pPr>
        <w:pStyle w:val="ListParagraph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Руководство выступает как отношение  между разными статусами, уровнями административной структуры, имеющее под собой правовую основу и проявляющееся в виде односторонней зависимости одного работника (должности) от другого [6]</w:t>
      </w:r>
    </w:p>
    <w:p w:rsidR="00367002" w:rsidRPr="003B7154" w:rsidRDefault="00367002" w:rsidP="008B500B">
      <w:pPr>
        <w:pStyle w:val="ListParagraph"/>
        <w:tabs>
          <w:tab w:val="left" w:pos="142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Следует отметить, что в отличие от лидера руководитель коллектива всегда выступает посредником социального контроля и административно-государственной власти, т.о. роль руководителя определяет формальная структура, функции в отличие от лидерства, т.к. лидерство формируется спонтанно, стихийно [2; с.235].</w:t>
      </w:r>
    </w:p>
    <w:p w:rsidR="00367002" w:rsidRPr="003B7154" w:rsidRDefault="00367002" w:rsidP="008B500B">
      <w:pPr>
        <w:pStyle w:val="ListParagraph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Лидерство - способности, качества и поведение,  связанные с ролью  группового лидера, т.о. лидер - член группы, добровольно принимающий на себя значительно большую меру ответственности в достижении групповых целей, чем того требуют формальные предписания или общепринятые нормы.  Формальный лидер назначается или избирается, приобретая таким путем официальный статус руководителя; неформальный лидер - член группы, наиболее полно в своем поведении отвечающий групповым ценностям и нормам.  Он ведет группу, стимулируя достижение  групповых целей и проявляя при этом по сравнению с остальными членами более высокий уровень активности.</w:t>
      </w:r>
    </w:p>
    <w:p w:rsidR="00367002" w:rsidRPr="003B7154" w:rsidRDefault="00367002" w:rsidP="008B500B">
      <w:pPr>
        <w:pStyle w:val="ListParagraph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Управление - процесс систематического, сознательного, целенаправленного воздействия людей на общественную систему в целом или ее отдельные звенья (производство,  социальную и духовную жизнь,  отрасли экономики и др.) на основе познания и использования присущих обществу объективных закономерностей и прогрессивных тенденций в интересах обеспечения его эффективного функционирования и развития  и достижения определенных целей [6].</w:t>
      </w:r>
    </w:p>
    <w:p w:rsidR="00367002" w:rsidRPr="003B7154" w:rsidRDefault="00367002" w:rsidP="00375E22">
      <w:pPr>
        <w:pStyle w:val="ListParagraph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Для того чтобы управляемый участок (компания) стал коллективом творческих и исполнительных людей, которые слаженно, бесконфликтно и успешно выполняют поставленные перед ними задачи, следует правильно выбрать стиль руководства, так как именно от этого зависит успех фирмы.</w:t>
      </w:r>
    </w:p>
    <w:p w:rsidR="00367002" w:rsidRPr="003B7154" w:rsidRDefault="00367002" w:rsidP="00317ABF">
      <w:pPr>
        <w:pStyle w:val="ListParagraph"/>
        <w:numPr>
          <w:ilvl w:val="0"/>
          <w:numId w:val="4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 xml:space="preserve">Стиль руководства  - это типичная для руководителя система  приемов воздействия на подчиненных, т.е. способ реализации поставленных задач. </w:t>
      </w:r>
    </w:p>
    <w:p w:rsidR="00367002" w:rsidRPr="003B7154" w:rsidRDefault="00367002" w:rsidP="004170F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 xml:space="preserve">Немецкий психолог К. Левин выделял три типа стиля руководства: </w:t>
      </w:r>
      <w:r w:rsidRPr="003B7154">
        <w:rPr>
          <w:rFonts w:ascii="Times New Roman" w:hAnsi="Times New Roman"/>
          <w:b/>
          <w:sz w:val="28"/>
          <w:szCs w:val="28"/>
        </w:rPr>
        <w:t xml:space="preserve">авторитарный </w:t>
      </w:r>
      <w:r w:rsidRPr="003B7154">
        <w:rPr>
          <w:rFonts w:ascii="Times New Roman" w:hAnsi="Times New Roman"/>
          <w:sz w:val="28"/>
          <w:szCs w:val="28"/>
        </w:rPr>
        <w:t xml:space="preserve">(жесткие методы  управления, пресечение любой инициативы и обсуждения принимаемых решений и т.д.), </w:t>
      </w:r>
      <w:r w:rsidRPr="003B7154">
        <w:rPr>
          <w:rFonts w:ascii="Times New Roman" w:hAnsi="Times New Roman"/>
          <w:b/>
          <w:sz w:val="28"/>
          <w:szCs w:val="28"/>
        </w:rPr>
        <w:t>демократичный</w:t>
      </w:r>
      <w:r w:rsidRPr="003B7154">
        <w:rPr>
          <w:rFonts w:ascii="Times New Roman" w:hAnsi="Times New Roman"/>
          <w:sz w:val="28"/>
          <w:szCs w:val="28"/>
        </w:rPr>
        <w:t xml:space="preserve"> (коллегиальность,  поощрение инициативы и т.д.) и </w:t>
      </w:r>
      <w:r w:rsidRPr="003B7154">
        <w:rPr>
          <w:rFonts w:ascii="Times New Roman" w:hAnsi="Times New Roman"/>
          <w:b/>
          <w:sz w:val="28"/>
          <w:szCs w:val="28"/>
        </w:rPr>
        <w:t>анархичный</w:t>
      </w:r>
      <w:r w:rsidRPr="003B7154">
        <w:rPr>
          <w:rFonts w:ascii="Times New Roman" w:hAnsi="Times New Roman"/>
          <w:sz w:val="28"/>
          <w:szCs w:val="28"/>
        </w:rPr>
        <w:t xml:space="preserve"> (отказ от управления, устранение от руководства и т.п.) [6].</w:t>
      </w:r>
    </w:p>
    <w:p w:rsidR="00367002" w:rsidRPr="003B7154" w:rsidRDefault="00367002" w:rsidP="004170F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Следует отметить, что стиль руководства - это, прежде всего, совокупность применяемых руководителем методов воздействия на подчиненных и форму исполнения этих методов. Именно через методы управления реализуется основное содержание управленческой деятельности.</w:t>
      </w:r>
    </w:p>
    <w:p w:rsidR="00367002" w:rsidRPr="003B7154" w:rsidRDefault="00367002" w:rsidP="009600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ab/>
      </w:r>
    </w:p>
    <w:p w:rsidR="00367002" w:rsidRPr="003B7154" w:rsidRDefault="00367002" w:rsidP="009600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9600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9600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67002" w:rsidRPr="003B7154" w:rsidRDefault="00367002" w:rsidP="00035F4F">
      <w:pPr>
        <w:pStyle w:val="ListParagraph"/>
        <w:numPr>
          <w:ilvl w:val="1"/>
          <w:numId w:val="2"/>
        </w:numPr>
        <w:spacing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 xml:space="preserve">Методы управления </w:t>
      </w:r>
      <w:r w:rsidRPr="003B7154">
        <w:rPr>
          <w:rFonts w:ascii="Times New Roman" w:hAnsi="Times New Roman"/>
          <w:b/>
          <w:sz w:val="24"/>
          <w:szCs w:val="24"/>
        </w:rPr>
        <w:t>[</w:t>
      </w:r>
      <w:r w:rsidRPr="003B7154">
        <w:rPr>
          <w:rFonts w:ascii="Times New Roman" w:hAnsi="Times New Roman"/>
          <w:b/>
          <w:spacing w:val="20"/>
          <w:sz w:val="24"/>
          <w:szCs w:val="24"/>
          <w:lang w:val="en-US"/>
        </w:rPr>
        <w:t>1</w:t>
      </w:r>
      <w:r w:rsidRPr="003B7154">
        <w:rPr>
          <w:rFonts w:ascii="Times New Roman" w:hAnsi="Times New Roman"/>
          <w:b/>
          <w:spacing w:val="20"/>
          <w:sz w:val="24"/>
          <w:szCs w:val="24"/>
        </w:rPr>
        <w:t>; с.550]</w:t>
      </w:r>
      <w:r w:rsidRPr="003B7154">
        <w:rPr>
          <w:rFonts w:ascii="Times New Roman" w:hAnsi="Times New Roman"/>
          <w:b/>
          <w:sz w:val="24"/>
          <w:szCs w:val="24"/>
        </w:rPr>
        <w:t>:</w:t>
      </w:r>
    </w:p>
    <w:p w:rsidR="00367002" w:rsidRPr="003B7154" w:rsidRDefault="00367002" w:rsidP="002E3612">
      <w:pPr>
        <w:pStyle w:val="ListParagraph"/>
        <w:numPr>
          <w:ilvl w:val="2"/>
          <w:numId w:val="8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Административный метод управления</w:t>
      </w:r>
    </w:p>
    <w:p w:rsidR="00367002" w:rsidRPr="003B7154" w:rsidRDefault="00367002" w:rsidP="002E361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 xml:space="preserve">Административный (командный) – </w:t>
      </w:r>
      <w:r w:rsidRPr="003B7154">
        <w:rPr>
          <w:rFonts w:ascii="Times New Roman" w:hAnsi="Times New Roman"/>
          <w:sz w:val="28"/>
          <w:szCs w:val="28"/>
        </w:rPr>
        <w:t xml:space="preserve">способ осуществления управленческих воздействий на персонал. Наличие дисциплины, власти, ответственности – главные составляющие административного метода. </w:t>
      </w:r>
    </w:p>
    <w:p w:rsidR="00367002" w:rsidRPr="003B7154" w:rsidRDefault="00367002" w:rsidP="00853FB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 xml:space="preserve">Различают пять основных способов административного воздействия: </w:t>
      </w:r>
    </w:p>
    <w:p w:rsidR="00367002" w:rsidRPr="003B7154" w:rsidRDefault="00367002" w:rsidP="003B17F9">
      <w:pPr>
        <w:pStyle w:val="ListParagraph"/>
        <w:numPr>
          <w:ilvl w:val="0"/>
          <w:numId w:val="6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Организационные воздействия</w:t>
      </w:r>
      <w:r w:rsidRPr="003B7154">
        <w:rPr>
          <w:rFonts w:ascii="Times New Roman" w:hAnsi="Times New Roman"/>
          <w:sz w:val="28"/>
          <w:szCs w:val="28"/>
        </w:rPr>
        <w:t xml:space="preserve"> - основаны на подготовке и утверждении внутренних нормативных документов, регламентирующих деятельность персонала конкретного предприятия (Устав предприятия, договор  найма, правила внутреннего распорядка, организация рабочего места и т.п.). </w:t>
      </w:r>
    </w:p>
    <w:p w:rsidR="00367002" w:rsidRPr="003B7154" w:rsidRDefault="00367002" w:rsidP="00FB0613">
      <w:pPr>
        <w:pStyle w:val="ListParagraph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Распорядительные воздействия</w:t>
      </w:r>
      <w:r w:rsidRPr="003B7154">
        <w:rPr>
          <w:rFonts w:ascii="Times New Roman" w:hAnsi="Times New Roman"/>
          <w:sz w:val="28"/>
          <w:szCs w:val="28"/>
        </w:rPr>
        <w:t xml:space="preserve"> - направлены на достижение поставленных целей управления, соблюдение внутренних нормативных документов или поддержание системы управления предприятием в заданных параметрах путём прямого административного регулирования (приказы, распоряжения, целевое планирование, контроль исполнения и т.д.);</w:t>
      </w:r>
    </w:p>
    <w:p w:rsidR="00367002" w:rsidRPr="003B7154" w:rsidRDefault="00367002" w:rsidP="00FB0613">
      <w:pPr>
        <w:pStyle w:val="ListParagraph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Материальная ответственность и взыскания</w:t>
      </w:r>
      <w:r w:rsidRPr="003B7154">
        <w:rPr>
          <w:rFonts w:ascii="Times New Roman" w:hAnsi="Times New Roman"/>
          <w:sz w:val="28"/>
          <w:szCs w:val="28"/>
        </w:rPr>
        <w:t xml:space="preserve"> - Материальная ответственность работников выражается в их обязанности возместить ущерб, причинённый виновным действием или бездействию предприятию, на котором они работают. Материальная ответственность возлагается на работников за ущерб, причинённый предприятию, с которым они состоят в трудовых отношениях, а также за ущерб, возникший в связи с возмещением им ущерба, причинённого его работниками третьим лицам, если этот ущерб возмещён предприятием (удержания из зарплаты, полная материальная ответственность, коллективная материальная ответственность и.д.)</w:t>
      </w:r>
      <w:r w:rsidRPr="003B7154">
        <w:rPr>
          <w:rFonts w:ascii="Times New Roman" w:hAnsi="Times New Roman"/>
          <w:b/>
          <w:sz w:val="28"/>
          <w:szCs w:val="28"/>
        </w:rPr>
        <w:t xml:space="preserve">; </w:t>
      </w:r>
    </w:p>
    <w:p w:rsidR="00367002" w:rsidRPr="003B7154" w:rsidRDefault="00367002" w:rsidP="005D3300">
      <w:pPr>
        <w:pStyle w:val="a"/>
        <w:rPr>
          <w:rFonts w:ascii="Times New Roman" w:hAnsi="Times New Roman"/>
        </w:rPr>
      </w:pPr>
      <w:r w:rsidRPr="003B7154">
        <w:rPr>
          <w:rFonts w:ascii="Times New Roman" w:hAnsi="Times New Roman"/>
          <w:b/>
        </w:rPr>
        <w:t>Дисциплинарная ответственность и взыскания</w:t>
      </w:r>
      <w:r w:rsidRPr="003B7154">
        <w:rPr>
          <w:rFonts w:ascii="Times New Roman" w:hAnsi="Times New Roman"/>
        </w:rPr>
        <w:t xml:space="preserve"> - </w:t>
      </w:r>
      <w:r w:rsidRPr="003B7154">
        <w:rPr>
          <w:rFonts w:ascii="Times New Roman" w:hAnsi="Times New Roman"/>
          <w:spacing w:val="20"/>
        </w:rPr>
        <w:t>п</w:t>
      </w:r>
      <w:r w:rsidRPr="003B7154">
        <w:rPr>
          <w:rFonts w:ascii="Times New Roman" w:hAnsi="Times New Roman"/>
        </w:rPr>
        <w:t xml:space="preserve">рименяются в случае нарушения трудового законодательства, когда имеет место дисциплинарный проступок, под которым понимается противоправное  неисполнение или ненадлежащее исполнение трудовых обязанностей работником (замечание, выговор, понижение в должности, увольнение); </w:t>
      </w:r>
    </w:p>
    <w:p w:rsidR="00367002" w:rsidRPr="003B7154" w:rsidRDefault="00367002" w:rsidP="005D3300">
      <w:pPr>
        <w:pStyle w:val="a"/>
        <w:rPr>
          <w:rFonts w:ascii="Times New Roman" w:hAnsi="Times New Roman"/>
          <w:b/>
        </w:rPr>
      </w:pPr>
      <w:r w:rsidRPr="003B7154">
        <w:rPr>
          <w:rFonts w:ascii="Times New Roman" w:hAnsi="Times New Roman"/>
          <w:b/>
        </w:rPr>
        <w:t xml:space="preserve">Административная ответственность - </w:t>
      </w:r>
      <w:r w:rsidRPr="003B7154">
        <w:rPr>
          <w:rFonts w:ascii="Times New Roman" w:hAnsi="Times New Roman"/>
        </w:rPr>
        <w:t>применяются в случаях совершения административных правонарушений (предупреждение, штраф, административный арест и т.д.)</w:t>
      </w:r>
      <w:r w:rsidRPr="003B7154">
        <w:rPr>
          <w:rFonts w:ascii="Times New Roman" w:hAnsi="Times New Roman"/>
          <w:b/>
        </w:rPr>
        <w:t xml:space="preserve">. </w:t>
      </w:r>
    </w:p>
    <w:p w:rsidR="00367002" w:rsidRPr="003B7154" w:rsidRDefault="00367002" w:rsidP="005D3300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 xml:space="preserve">Следует отметить, что административные методы управления являются мощным рычагом достижения поставленных целей в случаях, когда нужно подчинить коллектив и направить его на решение конкретных задач управления. Идеальным условием их эффективности является высокий уровень регламентации управления и трудовой дисциплины, когда управленческие воздействия без значительных искажений реализуются нижестоящими звеньями управления. Это особенно актуально в больших многоуровневых системах управления, к которым относятся крупные предприятия.               </w:t>
      </w:r>
    </w:p>
    <w:p w:rsidR="00367002" w:rsidRPr="003B7154" w:rsidRDefault="00367002" w:rsidP="00035F4F">
      <w:pPr>
        <w:pStyle w:val="2"/>
        <w:ind w:left="720" w:firstLine="0"/>
        <w:rPr>
          <w:rFonts w:ascii="Times New Roman" w:hAnsi="Times New Roman"/>
        </w:rPr>
      </w:pPr>
    </w:p>
    <w:p w:rsidR="00367002" w:rsidRPr="003B7154" w:rsidRDefault="00367002" w:rsidP="00035F4F">
      <w:pPr>
        <w:pStyle w:val="2"/>
        <w:ind w:left="720" w:firstLine="0"/>
        <w:rPr>
          <w:rFonts w:ascii="Times New Roman" w:hAnsi="Times New Roman"/>
        </w:rPr>
      </w:pPr>
    </w:p>
    <w:p w:rsidR="00367002" w:rsidRPr="003B7154" w:rsidRDefault="00367002" w:rsidP="00035F4F">
      <w:pPr>
        <w:pStyle w:val="2"/>
        <w:ind w:left="720" w:firstLine="0"/>
        <w:rPr>
          <w:rFonts w:ascii="Times New Roman" w:hAnsi="Times New Roman"/>
        </w:rPr>
      </w:pPr>
    </w:p>
    <w:p w:rsidR="00367002" w:rsidRPr="003B7154" w:rsidRDefault="00367002" w:rsidP="00035F4F">
      <w:pPr>
        <w:pStyle w:val="2"/>
        <w:ind w:left="720" w:firstLine="0"/>
        <w:rPr>
          <w:rFonts w:ascii="Times New Roman" w:hAnsi="Times New Roman"/>
        </w:rPr>
      </w:pPr>
    </w:p>
    <w:p w:rsidR="00367002" w:rsidRPr="003B7154" w:rsidRDefault="00367002" w:rsidP="00035F4F">
      <w:pPr>
        <w:pStyle w:val="2"/>
        <w:ind w:left="720" w:firstLine="0"/>
        <w:rPr>
          <w:rFonts w:ascii="Times New Roman" w:hAnsi="Times New Roman"/>
        </w:rPr>
      </w:pPr>
    </w:p>
    <w:p w:rsidR="00367002" w:rsidRPr="003B7154" w:rsidRDefault="00367002" w:rsidP="00035F4F">
      <w:pPr>
        <w:pStyle w:val="2"/>
        <w:ind w:left="720" w:firstLine="0"/>
        <w:rPr>
          <w:rFonts w:ascii="Times New Roman" w:hAnsi="Times New Roman"/>
        </w:rPr>
      </w:pPr>
    </w:p>
    <w:p w:rsidR="00367002" w:rsidRPr="003B7154" w:rsidRDefault="00367002" w:rsidP="00035F4F">
      <w:pPr>
        <w:pStyle w:val="2"/>
        <w:ind w:left="720" w:firstLine="0"/>
        <w:rPr>
          <w:rFonts w:ascii="Times New Roman" w:hAnsi="Times New Roman"/>
        </w:rPr>
      </w:pPr>
    </w:p>
    <w:p w:rsidR="00367002" w:rsidRPr="003B7154" w:rsidRDefault="00367002" w:rsidP="00035F4F">
      <w:pPr>
        <w:pStyle w:val="2"/>
        <w:ind w:left="720" w:firstLine="0"/>
        <w:rPr>
          <w:rFonts w:ascii="Times New Roman" w:hAnsi="Times New Roman"/>
        </w:rPr>
      </w:pPr>
    </w:p>
    <w:p w:rsidR="00367002" w:rsidRPr="003B7154" w:rsidRDefault="00367002" w:rsidP="002E3612">
      <w:pPr>
        <w:pStyle w:val="2"/>
        <w:numPr>
          <w:ilvl w:val="2"/>
          <w:numId w:val="8"/>
        </w:numPr>
        <w:rPr>
          <w:rFonts w:ascii="Times New Roman" w:hAnsi="Times New Roman"/>
          <w:b/>
        </w:rPr>
      </w:pPr>
      <w:r w:rsidRPr="003B7154">
        <w:rPr>
          <w:rFonts w:ascii="Times New Roman" w:hAnsi="Times New Roman"/>
          <w:b/>
        </w:rPr>
        <w:t>Экономический метод управления</w:t>
      </w:r>
    </w:p>
    <w:p w:rsidR="00367002" w:rsidRPr="003B7154" w:rsidRDefault="00367002" w:rsidP="005A7B5B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  <w:b/>
        </w:rPr>
        <w:t>Экономический (договорной)</w:t>
      </w:r>
      <w:r w:rsidRPr="003B7154">
        <w:rPr>
          <w:rFonts w:ascii="Times New Roman" w:hAnsi="Times New Roman"/>
        </w:rPr>
        <w:t xml:space="preserve"> метод управления носит косвенный характер управленческого воздействия. Такими методами осуществляют материальное стимулирование коллективов и отдельных работников; они основаны на использовании экономического механизма.</w:t>
      </w:r>
    </w:p>
    <w:p w:rsidR="00367002" w:rsidRPr="003B7154" w:rsidRDefault="00367002" w:rsidP="005A7B5B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ab/>
        <w:t>Основные экономические методы управления [</w:t>
      </w:r>
      <w:r w:rsidRPr="003B7154">
        <w:rPr>
          <w:rFonts w:ascii="Times New Roman" w:hAnsi="Times New Roman"/>
          <w:b/>
          <w:spacing w:val="20"/>
          <w:sz w:val="24"/>
          <w:szCs w:val="24"/>
        </w:rPr>
        <w:t>1</w:t>
      </w:r>
      <w:r w:rsidRPr="003B7154">
        <w:rPr>
          <w:rFonts w:ascii="Times New Roman" w:hAnsi="Times New Roman"/>
        </w:rPr>
        <w:t>; с.570]:</w:t>
      </w:r>
    </w:p>
    <w:p w:rsidR="00367002" w:rsidRPr="003B7154" w:rsidRDefault="00367002" w:rsidP="0023193D">
      <w:pPr>
        <w:pStyle w:val="2"/>
        <w:numPr>
          <w:ilvl w:val="0"/>
          <w:numId w:val="4"/>
        </w:numPr>
        <w:ind w:left="0" w:firstLine="284"/>
        <w:rPr>
          <w:rFonts w:ascii="Times New Roman" w:hAnsi="Times New Roman"/>
        </w:rPr>
      </w:pPr>
      <w:r w:rsidRPr="003B7154">
        <w:rPr>
          <w:rFonts w:ascii="Times New Roman" w:hAnsi="Times New Roman"/>
        </w:rPr>
        <w:t xml:space="preserve">Плановое ведение хозяйства обеспечивает баланс между рыночным спросом на товар, необходимыми ресурсами и производством продукции и услуг. К плановому ведению хозяйства относится свободное предпринимательство, план экономического развития, портфель заказов, распределение ресурсов, инвестиции. </w:t>
      </w:r>
    </w:p>
    <w:p w:rsidR="00367002" w:rsidRPr="003B7154" w:rsidRDefault="00367002" w:rsidP="00CF1321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Хозяйственный расчет основан  на соизмерении затрат предприятия на производство продукции с результатами хозяйственной деятельности (объём продаж, выручка), полном возмещении расходов на производство за счёт полученных доходов, обеспечении рентабельности производства, экономном расходовании ресурсов и материальной заинтересованности работников в результатах труда.</w:t>
      </w:r>
    </w:p>
    <w:p w:rsidR="00367002" w:rsidRPr="003B7154" w:rsidRDefault="00367002" w:rsidP="00080030">
      <w:pPr>
        <w:pStyle w:val="2"/>
        <w:numPr>
          <w:ilvl w:val="0"/>
          <w:numId w:val="4"/>
        </w:numPr>
        <w:ind w:left="0" w:firstLine="360"/>
        <w:rPr>
          <w:rFonts w:ascii="Times New Roman" w:hAnsi="Times New Roman"/>
        </w:rPr>
      </w:pPr>
      <w:r w:rsidRPr="003B7154">
        <w:rPr>
          <w:rFonts w:ascii="Times New Roman" w:hAnsi="Times New Roman"/>
        </w:rPr>
        <w:t xml:space="preserve">Оплата труда основной мотив трудовой деятельности и денежным измерителем стоимости рабочей силы. Она обеспечивает связь между результатами труда и его процессом и отражает количество и сложность труда работников различной квалификации. Руководитель предприятия может с помощью дополнительной зарплаты, вознаграждения, премии, материальной помощи может регулировать материальную заинтересованность работников, применять различные системы оплаты труда - сдельную или повременную, формировать материальные и духовные потребности работников и обеспечивать рост их жизненного уровня. </w:t>
      </w:r>
    </w:p>
    <w:p w:rsidR="00367002" w:rsidRPr="003B7154" w:rsidRDefault="00367002" w:rsidP="00080030">
      <w:pPr>
        <w:pStyle w:val="2"/>
        <w:numPr>
          <w:ilvl w:val="0"/>
          <w:numId w:val="4"/>
        </w:numPr>
        <w:ind w:left="0" w:firstLine="349"/>
        <w:rPr>
          <w:rFonts w:ascii="Times New Roman" w:hAnsi="Times New Roman"/>
        </w:rPr>
      </w:pPr>
      <w:r w:rsidRPr="003B7154">
        <w:rPr>
          <w:rFonts w:ascii="Times New Roman" w:hAnsi="Times New Roman"/>
        </w:rPr>
        <w:t>Рабочая сила - главная ценность любого предприятия. Рынок труда является неотъемлемой частью рыночной экономики и представляет собой совокупность экономических отношений, складывающихся в сфере обмена. Задача работодателя – обеспечить условиями труда и быта работников, постоянно развивать их способность к труду путём непрерывной системы подготовки и переподготовки кадров, повышения их квалификации. Следует отметить, что стоимость оплаты труда не может быть ниже прожиточного минимума, умноженного на число членов семьи работника; в противном случае происходит деградация трудящихся.</w:t>
      </w:r>
    </w:p>
    <w:p w:rsidR="00367002" w:rsidRPr="003B7154" w:rsidRDefault="00367002" w:rsidP="00080030">
      <w:pPr>
        <w:pStyle w:val="2"/>
        <w:numPr>
          <w:ilvl w:val="0"/>
          <w:numId w:val="4"/>
        </w:numPr>
        <w:ind w:left="0" w:firstLine="349"/>
        <w:rPr>
          <w:rFonts w:ascii="Times New Roman" w:hAnsi="Times New Roman"/>
        </w:rPr>
      </w:pPr>
      <w:r w:rsidRPr="003B7154">
        <w:rPr>
          <w:rFonts w:ascii="Times New Roman" w:hAnsi="Times New Roman"/>
        </w:rPr>
        <w:t xml:space="preserve"> Страхование здоровья, субсидирование персонала, возможность беспроцентных ссуд и т.д.</w:t>
      </w:r>
    </w:p>
    <w:p w:rsidR="00367002" w:rsidRPr="003B7154" w:rsidRDefault="00367002" w:rsidP="00080030">
      <w:pPr>
        <w:pStyle w:val="2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ind w:left="284" w:firstLine="0"/>
        <w:rPr>
          <w:rFonts w:ascii="Times New Roman" w:hAnsi="Times New Roman"/>
        </w:rPr>
      </w:pPr>
    </w:p>
    <w:p w:rsidR="00367002" w:rsidRPr="003B7154" w:rsidRDefault="00367002" w:rsidP="00080030">
      <w:pPr>
        <w:pStyle w:val="2"/>
        <w:numPr>
          <w:ilvl w:val="2"/>
          <w:numId w:val="8"/>
        </w:numPr>
        <w:rPr>
          <w:rFonts w:ascii="Times New Roman" w:hAnsi="Times New Roman"/>
          <w:b/>
        </w:rPr>
      </w:pPr>
      <w:r w:rsidRPr="003B7154">
        <w:rPr>
          <w:rFonts w:ascii="Times New Roman" w:hAnsi="Times New Roman"/>
          <w:b/>
        </w:rPr>
        <w:t>Социально-психологические методы управления.</w:t>
      </w:r>
    </w:p>
    <w:p w:rsidR="00367002" w:rsidRPr="003B7154" w:rsidRDefault="00367002" w:rsidP="00BA5607">
      <w:pPr>
        <w:pStyle w:val="a"/>
        <w:numPr>
          <w:ilvl w:val="0"/>
          <w:numId w:val="0"/>
        </w:numPr>
        <w:ind w:firstLine="708"/>
        <w:rPr>
          <w:rFonts w:ascii="Times New Roman" w:hAnsi="Times New Roman"/>
        </w:rPr>
      </w:pPr>
      <w:r w:rsidRPr="003B7154">
        <w:rPr>
          <w:rFonts w:ascii="Times New Roman" w:hAnsi="Times New Roman"/>
        </w:rPr>
        <w:t xml:space="preserve">В настоящее время, для достижения определенных целей и результатов человек действует не один, а непосредственно в обществе, таким образом, задействуя определенный круг. Для достижения цели человек (руководитель) старается правильно использовать социально-психологические методы управления. </w:t>
      </w:r>
    </w:p>
    <w:p w:rsidR="00367002" w:rsidRPr="003B7154" w:rsidRDefault="00367002" w:rsidP="00BA5607">
      <w:pPr>
        <w:pStyle w:val="a"/>
        <w:numPr>
          <w:ilvl w:val="0"/>
          <w:numId w:val="0"/>
        </w:numPr>
        <w:ind w:firstLine="708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Данный метод требует знание как психологических, так и социальных основ. Нельзя разделять данный метод и говорить отдельно о социальном методе управления и о психологическом методе управления, так как человек всегда действует не в изолированном мире, а в группе людей.</w:t>
      </w:r>
    </w:p>
    <w:p w:rsidR="00367002" w:rsidRPr="003B7154" w:rsidRDefault="00367002" w:rsidP="00BA5607">
      <w:pPr>
        <w:pStyle w:val="a"/>
        <w:numPr>
          <w:ilvl w:val="0"/>
          <w:numId w:val="0"/>
        </w:numPr>
        <w:ind w:firstLine="708"/>
        <w:rPr>
          <w:rFonts w:ascii="Times New Roman" w:hAnsi="Times New Roman"/>
        </w:rPr>
      </w:pPr>
      <w:r w:rsidRPr="003B7154">
        <w:rPr>
          <w:rFonts w:ascii="Times New Roman" w:hAnsi="Times New Roman"/>
        </w:rPr>
        <w:t>Социальная сторона данного метода устанавливает социальные цели и критерии (потребность в жилье, уровень оплаты труда и т.д.), то есть она направлена на определенную группу людей, а психологическая сторона данного метода помогаем руководителю управлять конкретным человеком, для решения определенных задач. Именно психологическая сторона помогает руководителю создать определенный климат в команде, свести к минимуму конфликтность в команде, увеличить работоспособность и т.п. Для правильной оценки работника следует учесть его тип личности, темперамент, интеллектуальные способности черты характера – именно эти характеристики помогут руководителя сделать правильный выбор при выборе сотрудника.</w:t>
      </w:r>
    </w:p>
    <w:p w:rsidR="00367002" w:rsidRPr="003B7154" w:rsidRDefault="00367002" w:rsidP="00BA5607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 xml:space="preserve">Для достижения каких-либо целей следует правильно выбрать метод психологического воздействия. Следует отметить, что для каждого работника стоит подобрать индивидуальный подход исходя из его личностных качеств. </w:t>
      </w:r>
    </w:p>
    <w:p w:rsidR="00367002" w:rsidRPr="003B7154" w:rsidRDefault="00367002" w:rsidP="00BF7FB6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Существует множество таких методов, но наиболее часто встречающимися являются: убеждение, подражание, вовлечение, побуждение, требование (распоряжение), командование [3].</w:t>
      </w:r>
    </w:p>
    <w:p w:rsidR="00367002" w:rsidRPr="003B7154" w:rsidRDefault="00367002" w:rsidP="0077017C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Что касается социальной стороны, то ее руководители обычно используют для подбора персонала, оценки, расстановки и обучения персонала и позволяют обоснованно принимать кадровые решения. Для принятия таких решений существуют социальные методы исследования: собеседование, анкетирование, интервьюирование, методы наблюдения, социометрический метод (используется при анализе деловых и дружеских отношений).</w:t>
      </w:r>
    </w:p>
    <w:p w:rsidR="00367002" w:rsidRPr="003B7154" w:rsidRDefault="00367002" w:rsidP="0077017C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Использование социально-психологических методов поможет сохранить трудоспособный и дружелюбный коллектив, правильно подобрать подход к каждому работнику и с успехом добиваться поставленных целей.</w:t>
      </w:r>
    </w:p>
    <w:p w:rsidR="00367002" w:rsidRPr="003B7154" w:rsidRDefault="00367002" w:rsidP="00465B5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 xml:space="preserve">Благодаря использованию все трех методов вместе (административный, экономический и социально-психологический)  обеспечит максимальную эффективность работы компании, продвижения ее вверх. В руках руководителя не только будущее фирмы, но и будущее каждого работника, ведь правильно оценить и применить навыки каждого отдельного работника, оценить его потенциал – это большой залог успешной работы как фирмы, так и работника в целом. </w:t>
      </w:r>
    </w:p>
    <w:p w:rsidR="00367002" w:rsidRPr="003B7154" w:rsidRDefault="00367002" w:rsidP="00465B5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Каждый метод в той или иной степени используется руководителем, но не использовать данные методы нельзя, так как в них – ключ успеха предприятия.</w:t>
      </w:r>
    </w:p>
    <w:p w:rsidR="00367002" w:rsidRPr="003B7154" w:rsidRDefault="00367002" w:rsidP="00514C3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14C3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14C3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14C3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4A0064">
      <w:pPr>
        <w:pStyle w:val="ListParagraph"/>
        <w:numPr>
          <w:ilvl w:val="0"/>
          <w:numId w:val="8"/>
        </w:numPr>
        <w:tabs>
          <w:tab w:val="left" w:pos="1701"/>
        </w:tabs>
        <w:spacing w:line="360" w:lineRule="auto"/>
        <w:ind w:left="1985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Типы стилей руководства.</w:t>
      </w:r>
    </w:p>
    <w:p w:rsidR="00367002" w:rsidRPr="003B7154" w:rsidRDefault="00367002" w:rsidP="00927D6D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В данном вопросе следует выделить наиболее принятые стили руководства (авторитарный, демократический и либеральный), указать разницу между этими стилями управления и отметить взаимоотношение подчиненных и руководителя.</w:t>
      </w:r>
    </w:p>
    <w:p w:rsidR="00367002" w:rsidRPr="003B7154" w:rsidRDefault="00367002" w:rsidP="00927D6D">
      <w:pPr>
        <w:pStyle w:val="2"/>
        <w:rPr>
          <w:rFonts w:ascii="Times New Roman" w:hAnsi="Times New Roman"/>
          <w:b/>
        </w:rPr>
      </w:pPr>
      <w:r w:rsidRPr="003B7154">
        <w:rPr>
          <w:rFonts w:ascii="Times New Roman" w:hAnsi="Times New Roman"/>
        </w:rPr>
        <w:t xml:space="preserve">Под стилем руководства можно понимать совокупность конкретных способов, с помощью которых происходит взаимодействие руководителей и подчиненных. </w:t>
      </w:r>
    </w:p>
    <w:p w:rsidR="00367002" w:rsidRPr="003B7154" w:rsidRDefault="00367002" w:rsidP="00927D6D">
      <w:pPr>
        <w:pStyle w:val="2"/>
        <w:rPr>
          <w:rFonts w:ascii="Times New Roman" w:hAnsi="Times New Roman"/>
          <w:color w:val="000000"/>
        </w:rPr>
      </w:pPr>
      <w:r w:rsidRPr="003B7154">
        <w:rPr>
          <w:rFonts w:ascii="Times New Roman" w:hAnsi="Times New Roman"/>
          <w:color w:val="000000"/>
        </w:rPr>
        <w:t xml:space="preserve">Стиль руководства отражает, прежде всего, степень, до которой управляющий делегирует свои полномочия, типы власти, используемые им, его забота, прежде всего, о человеческих отношениях или, прежде всего, о выполнении задачи в контексте управления, т.е. стиль руководства отражает </w:t>
      </w:r>
      <w:r w:rsidRPr="003B7154">
        <w:rPr>
          <w:rFonts w:ascii="Times New Roman" w:hAnsi="Times New Roman"/>
          <w:iCs/>
          <w:color w:val="000000"/>
        </w:rPr>
        <w:t>привычную</w:t>
      </w:r>
      <w:r w:rsidRPr="003B7154">
        <w:rPr>
          <w:rFonts w:ascii="Times New Roman" w:hAnsi="Times New Roman"/>
          <w:color w:val="000000"/>
        </w:rPr>
        <w:t xml:space="preserve"> манеру поведения руководителя по отношению к подчиненным.</w:t>
      </w:r>
    </w:p>
    <w:p w:rsidR="00367002" w:rsidRPr="003B7154" w:rsidRDefault="00367002" w:rsidP="004A4143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Стиль управления руководителя своими подчиненными во многом определяет успех организации, динамику развития фирмы. От стиля руководства зависят мотивация работников, их отношение к труду, взаимоотношения и многое другое.</w:t>
      </w:r>
    </w:p>
    <w:p w:rsidR="00367002" w:rsidRPr="003B7154" w:rsidRDefault="00367002" w:rsidP="00E21A1A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[</w:t>
      </w:r>
      <w:r w:rsidRPr="003B7154">
        <w:rPr>
          <w:rFonts w:ascii="Times New Roman" w:hAnsi="Times New Roman"/>
          <w:b/>
        </w:rPr>
        <w:t>1</w:t>
      </w:r>
      <w:r w:rsidRPr="003B7154">
        <w:rPr>
          <w:rFonts w:ascii="Times New Roman" w:hAnsi="Times New Roman"/>
        </w:rPr>
        <w:t xml:space="preserve">; с. 34]Обычно различают три типа стилей руководства: </w:t>
      </w:r>
      <w:r w:rsidRPr="003B7154">
        <w:rPr>
          <w:rFonts w:ascii="Times New Roman" w:hAnsi="Times New Roman"/>
          <w:b/>
        </w:rPr>
        <w:t>авторитарный</w:t>
      </w:r>
      <w:r w:rsidRPr="003B7154">
        <w:rPr>
          <w:rFonts w:ascii="Times New Roman" w:hAnsi="Times New Roman"/>
        </w:rPr>
        <w:t xml:space="preserve"> (автократический, административный, волевой, директив</w:t>
      </w:r>
      <w:r w:rsidRPr="003B7154">
        <w:rPr>
          <w:rFonts w:ascii="Times New Roman" w:hAnsi="Times New Roman"/>
        </w:rPr>
        <w:softHyphen/>
        <w:t xml:space="preserve">ный), сосредоточенный исключительно на работе (одна крайность), </w:t>
      </w:r>
      <w:r w:rsidRPr="003B7154">
        <w:rPr>
          <w:rFonts w:ascii="Times New Roman" w:hAnsi="Times New Roman"/>
          <w:b/>
        </w:rPr>
        <w:t xml:space="preserve">демократический </w:t>
      </w:r>
      <w:r w:rsidRPr="003B7154">
        <w:rPr>
          <w:rFonts w:ascii="Times New Roman" w:hAnsi="Times New Roman"/>
        </w:rPr>
        <w:t>(коллегиальный, товарищеский) и л</w:t>
      </w:r>
      <w:r w:rsidRPr="003B7154">
        <w:rPr>
          <w:rFonts w:ascii="Times New Roman" w:hAnsi="Times New Roman"/>
          <w:b/>
        </w:rPr>
        <w:t>ибе</w:t>
      </w:r>
      <w:r w:rsidRPr="003B7154">
        <w:rPr>
          <w:rFonts w:ascii="Times New Roman" w:hAnsi="Times New Roman"/>
          <w:b/>
        </w:rPr>
        <w:softHyphen/>
        <w:t xml:space="preserve">ральный </w:t>
      </w:r>
      <w:r w:rsidRPr="003B7154">
        <w:rPr>
          <w:rFonts w:ascii="Times New Roman" w:hAnsi="Times New Roman"/>
        </w:rPr>
        <w:t>(свободный, нейтральный, анархический, попустительс</w:t>
      </w:r>
      <w:r w:rsidRPr="003B7154">
        <w:rPr>
          <w:rFonts w:ascii="Times New Roman" w:hAnsi="Times New Roman"/>
        </w:rPr>
        <w:softHyphen/>
        <w:t>кий, невмешивающийся, разрешительный, формальный, номиналь</w:t>
      </w:r>
      <w:r w:rsidRPr="003B7154">
        <w:rPr>
          <w:rFonts w:ascii="Times New Roman" w:hAnsi="Times New Roman"/>
        </w:rPr>
        <w:softHyphen/>
        <w:t>ный), сосредоточенный на человеке (другая край</w:t>
      </w:r>
      <w:r w:rsidRPr="003B7154">
        <w:rPr>
          <w:rFonts w:ascii="Times New Roman" w:hAnsi="Times New Roman"/>
        </w:rPr>
        <w:softHyphen/>
        <w:t>ность). Таким образом, не зная стилей можно сделать вывод о том, что демократический стиль – самый подходящий стиль – демократический стиль, так данный стиль подразумевает общее решения проблем, принятие совместного решения, действий. Именно демократический стиль подразумевает ответственность коллектива, за что собственно коллектив поощряется (премия, оплачиваемый отпуск и т.д.).</w:t>
      </w:r>
    </w:p>
    <w:p w:rsidR="00367002" w:rsidRPr="003B7154" w:rsidRDefault="00367002" w:rsidP="00E21A1A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Авторитарному стилю присущи единоличный способ принятия решения, ему присущ жесткий и строгий контроль руководителя за выполнение заданий, минимальное информирование сотрудников о предстоящем деле. Выбирая данный стиль руководитель уверен в своем превосходстве, опыте, способностей. Из всего выше сказанного следует сделать вывод о том, что такого руководителя не интересует личностные потребности работников, его интересует результат.</w:t>
      </w:r>
    </w:p>
    <w:p w:rsidR="00367002" w:rsidRPr="003B7154" w:rsidRDefault="00367002" w:rsidP="00E21A1A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Выбор либерального стиля руководителем говорит о его  уклонения от его же обязанностей (от принятия решений), отсутствует четкости в указании заданий, малым контролем подчиненных.</w:t>
      </w:r>
    </w:p>
    <w:p w:rsidR="00367002" w:rsidRPr="003B7154" w:rsidRDefault="00367002" w:rsidP="00823BC4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Более подробные различия приведены в таблице (см. приложение).</w:t>
      </w:r>
    </w:p>
    <w:p w:rsidR="00367002" w:rsidRPr="003B7154" w:rsidRDefault="00367002" w:rsidP="00823BC4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Из всего выше сказанного, следует отметить, что любая управленческая деятельность имеет и субъективную основу. Руководитель, прежде чем принять какое - либо решение сначала мысленно продумывает все возможные способы воздействия на подчиненных и выбирает в зависимости от ситуации наиболее на его взгляд целесообразные. И, несмотря на то, что обязанности руководителя предписываются должностной инструкцией, стиль работы имеет отпечаток неповторимой личности руководителя. Именно в стиле руководителя проявляются его личные качества, которые несколько изменяются в зависимости от особенностей и потребностей коллектива. Сильное воздействие на стиль оказывают интеллект и культура руководителя, уровень профессиональной и политической подготовки, особенности характера и темперамент, нравственные ценности руководителя, умение внимательно относится к подчиненным, способность вести за собой коллектив, создавать атмосферу увлеченности работой, нетерпимости к недостаткам и равнодушию.</w:t>
      </w:r>
    </w:p>
    <w:p w:rsidR="00367002" w:rsidRPr="003B7154" w:rsidRDefault="00367002" w:rsidP="004A4143">
      <w:pPr>
        <w:pStyle w:val="2"/>
        <w:rPr>
          <w:rFonts w:ascii="Times New Roman" w:hAnsi="Times New Roman"/>
        </w:rPr>
      </w:pPr>
    </w:p>
    <w:p w:rsidR="00367002" w:rsidRPr="003B7154" w:rsidRDefault="00367002" w:rsidP="002F47E8">
      <w:pPr>
        <w:pStyle w:val="ListParagraph"/>
        <w:numPr>
          <w:ilvl w:val="0"/>
          <w:numId w:val="8"/>
        </w:numPr>
        <w:tabs>
          <w:tab w:val="left" w:pos="1418"/>
          <w:tab w:val="left" w:pos="2410"/>
        </w:tabs>
        <w:spacing w:line="360" w:lineRule="auto"/>
        <w:ind w:left="2694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«Руководитель» и «Лидер».</w:t>
      </w:r>
    </w:p>
    <w:p w:rsidR="00367002" w:rsidRPr="003B7154" w:rsidRDefault="00367002" w:rsidP="002F47E8">
      <w:pPr>
        <w:tabs>
          <w:tab w:val="left" w:pos="1418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В данном вопросе следует рассмотреть: 1. Понятия, которые выделяли отечественные исследователи, дать им определение, указать различия. Также следует определить является ли наличие лидера (в отличие от руководителя) необходимым признаком любой официальной организации. 2. Соотнести перечисленные характеристики.</w:t>
      </w:r>
    </w:p>
    <w:p w:rsidR="00367002" w:rsidRPr="003B7154" w:rsidRDefault="00367002" w:rsidP="00B72440">
      <w:pPr>
        <w:tabs>
          <w:tab w:val="left" w:pos="1418"/>
        </w:tabs>
        <w:spacing w:line="360" w:lineRule="auto"/>
        <w:ind w:firstLine="567"/>
        <w:jc w:val="both"/>
        <w:rPr>
          <w:rStyle w:val="20"/>
          <w:b w:val="0"/>
        </w:rPr>
      </w:pPr>
      <w:r w:rsidRPr="003B7154">
        <w:rPr>
          <w:rFonts w:ascii="Times New Roman" w:hAnsi="Times New Roman"/>
          <w:sz w:val="28"/>
          <w:szCs w:val="28"/>
        </w:rPr>
        <w:t>Следует знать, что именно отечественные исследователи выделяли «лидерство» и «руководство» как два разных явления, но л</w:t>
      </w:r>
      <w:r w:rsidRPr="003B7154">
        <w:rPr>
          <w:rStyle w:val="20"/>
          <w:b w:val="0"/>
        </w:rPr>
        <w:t>идерство и руководство – два основополагающих понятия, с которыми связано эффективное управление организациями.</w:t>
      </w:r>
    </w:p>
    <w:p w:rsidR="00367002" w:rsidRPr="003B7154" w:rsidRDefault="00367002" w:rsidP="00B72440">
      <w:pPr>
        <w:tabs>
          <w:tab w:val="left" w:pos="1418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Для того чтобы разобраться в данном вопросе, следует дать определение понятию «лидер» и «руководитель».</w:t>
      </w:r>
    </w:p>
    <w:p w:rsidR="00367002" w:rsidRPr="003B7154" w:rsidRDefault="00367002" w:rsidP="0048558C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Лидер (от англ. «leader» - ведущий, руководитель) - Авторитетный член группы, организации, общества, выполняющий роль  организатора, инициатора группового взаимодействия, принимаемый группой благодаря его способности решать важные для группы проблемы и задачи [6]</w:t>
      </w:r>
    </w:p>
    <w:p w:rsidR="00367002" w:rsidRPr="003B7154" w:rsidRDefault="00367002" w:rsidP="0048558C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ab/>
        <w:t xml:space="preserve">Важно знать, что в любом коллективе (школьный класс, студенческая группа, группа работников и т.п.) существует неформальный лидер и номинальный лидер. Разница лишь в том, что неформальный лидер  оказывает существенное влияние  на группу работников в силу своих способностей и авторитета (а не формального статуса),  а номинальный лидер, не смотря на имеющий у него статус, может фактически не выполнять его функции.  </w:t>
      </w:r>
    </w:p>
    <w:p w:rsidR="00367002" w:rsidRPr="003B7154" w:rsidRDefault="00367002" w:rsidP="0048558C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ab/>
        <w:t xml:space="preserve">Лидер в коллективе выполняет не последнюю роль, так именно лидер может подвигнуть коллектив (часть ее) на те или иные поступки. Лидер способен  положительно влиять на морально-психологический климат в коллективе. </w:t>
      </w:r>
    </w:p>
    <w:p w:rsidR="00367002" w:rsidRPr="003B7154" w:rsidRDefault="00367002" w:rsidP="0048558C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ab/>
        <w:t>Руководитель и лидер – два взаимоважных друг для друга человека, так как благодаря лидеру руководитель может управлять коллективом (большей его частью), точнее направлять его «в нужное русло» для руководителя, а лидер в свою очередь является неким «любимчиком» руководителя.</w:t>
      </w:r>
    </w:p>
    <w:p w:rsidR="00367002" w:rsidRPr="003B7154" w:rsidRDefault="00367002" w:rsidP="00AA15D7">
      <w:pPr>
        <w:pStyle w:val="2"/>
        <w:numPr>
          <w:ilvl w:val="0"/>
          <w:numId w:val="9"/>
        </w:numPr>
        <w:ind w:left="0" w:firstLine="360"/>
        <w:rPr>
          <w:rFonts w:ascii="Times New Roman" w:hAnsi="Times New Roman"/>
        </w:rPr>
      </w:pPr>
      <w:r w:rsidRPr="003B7154">
        <w:rPr>
          <w:rFonts w:ascii="Times New Roman" w:hAnsi="Times New Roman"/>
        </w:rPr>
        <w:t>[4] Руководитель — это человек, который направляет работу других и несет персональную ответственность за ее результаты. Свое взаимодействие с подчиненными он строит больше на фактах и в рамках установленных целей, а лидер воодушевляет людей и вселяет энтузиазм в работников, передавая им свое видение будущего и помогая им адаптироваться к новому, пройти этап изменений.</w:t>
      </w:r>
    </w:p>
    <w:p w:rsidR="00367002" w:rsidRPr="003B7154" w:rsidRDefault="00367002" w:rsidP="00AA15D7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Руководители имеют тенденцию занимать пассивную позицию по отношению к целям. Чаще всего они по необходимости ориентируются на кем-то установленные цели и практически не используют их для проведения изменений. Лидеры, наоборот, сами устанавливают свои цели и используют их для изменения отношения людей к делу.</w:t>
      </w:r>
    </w:p>
    <w:p w:rsidR="00367002" w:rsidRPr="003B7154" w:rsidRDefault="00367002" w:rsidP="00BC462D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Для управления важно и руководство, и лидерство. Лидер важен потому, что он постоянно функционирует на фоне меняющихся отношений внутри группы, оказывая постоянное влияние на людей, которые по отношению к нему выступают как «ведомые». Неофициальный лидер во многом помогает руководителю, успешно дополняя его работу. Лидерское влияние затрагивает изменения работников в поведенческой сфере, касается усиления или наоборот, нивелировки личных черт, мотивационной сферы и т.д. В хорошо организованных группах лидер чаще пользуется такими формами обращения к членам группы, как совет и просьба, и гораздо реже – наставлениями.</w:t>
      </w:r>
    </w:p>
    <w:p w:rsidR="00367002" w:rsidRPr="003B7154" w:rsidRDefault="00367002" w:rsidP="00BC462D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Наиболее желательным сочетанием в практике управления является соединение в одном лице лидера и руководителя, ведь задача руководителя состоит в обеспечении морально-психологического климата в коллективе, в обеспечении работоспособности, в правильном направлении работы сотрудников, он должен способствовать их дальнейшему развитию и т.д.</w:t>
      </w:r>
    </w:p>
    <w:p w:rsidR="00367002" w:rsidRPr="003B7154" w:rsidRDefault="00367002" w:rsidP="0040162D">
      <w:pPr>
        <w:pStyle w:val="2"/>
        <w:ind w:firstLine="709"/>
        <w:rPr>
          <w:rFonts w:ascii="Times New Roman" w:hAnsi="Times New Roman"/>
        </w:rPr>
      </w:pPr>
      <w:r w:rsidRPr="003B7154">
        <w:rPr>
          <w:rFonts w:ascii="Times New Roman" w:hAnsi="Times New Roman"/>
        </w:rPr>
        <w:t>В заключении следует сказать, что руководство необходимо, так же как и лидерство. Человек может не быть лидером по натуре, но при этом он может великолепно руководить предприятием. Лидерство скорее заражает идеей и ведёт за собой, чем управляет людьми - такая политика хороша для многих сфер жизни человека.</w:t>
      </w:r>
    </w:p>
    <w:p w:rsidR="00367002" w:rsidRPr="003B7154" w:rsidRDefault="00367002" w:rsidP="0040162D">
      <w:pPr>
        <w:pStyle w:val="2"/>
        <w:rPr>
          <w:rFonts w:ascii="Times New Roman" w:hAnsi="Times New Roman"/>
        </w:rPr>
      </w:pPr>
      <w:r w:rsidRPr="003B7154">
        <w:rPr>
          <w:rFonts w:ascii="Times New Roman" w:hAnsi="Times New Roman"/>
        </w:rPr>
        <w:t xml:space="preserve">Руководство и лидерство, к сожалению, являются разными понятиями, но к руководящим постам в условиях рыночной экономики всё чаще приходят люди, являющиеся о натуре лидерами. </w:t>
      </w:r>
    </w:p>
    <w:p w:rsidR="00367002" w:rsidRPr="003B7154" w:rsidRDefault="00367002" w:rsidP="0040162D">
      <w:pPr>
        <w:pStyle w:val="2"/>
        <w:ind w:firstLine="709"/>
        <w:rPr>
          <w:rFonts w:ascii="Times New Roman" w:hAnsi="Times New Roman"/>
          <w:b/>
        </w:rPr>
      </w:pPr>
      <w:r w:rsidRPr="003B7154">
        <w:rPr>
          <w:rFonts w:ascii="Times New Roman" w:hAnsi="Times New Roman"/>
          <w:b/>
        </w:rPr>
        <w:t>Соотнесите перечисленные характеристики с понятием «руководство» и «лидерство»:</w:t>
      </w:r>
    </w:p>
    <w:p w:rsidR="00367002" w:rsidRPr="003B7154" w:rsidRDefault="00367002" w:rsidP="0040162D">
      <w:pPr>
        <w:pStyle w:val="2"/>
        <w:ind w:firstLine="709"/>
        <w:rPr>
          <w:rFonts w:ascii="Times New Roman" w:hAnsi="Times New Roman"/>
        </w:rPr>
      </w:pPr>
      <w:r w:rsidRPr="003B7154">
        <w:rPr>
          <w:rFonts w:ascii="Times New Roman" w:hAnsi="Times New Roman"/>
          <w:b/>
        </w:rPr>
        <w:t>А)</w:t>
      </w:r>
      <w:r w:rsidRPr="003B7154">
        <w:rPr>
          <w:rFonts w:ascii="Times New Roman" w:hAnsi="Times New Roman"/>
        </w:rPr>
        <w:t xml:space="preserve"> Осуществляется как в системе административно – правовых, так и морально – психологических связей;</w:t>
      </w:r>
    </w:p>
    <w:p w:rsidR="00367002" w:rsidRPr="003B7154" w:rsidRDefault="00367002" w:rsidP="0040162D">
      <w:pPr>
        <w:pStyle w:val="2"/>
        <w:ind w:firstLine="709"/>
        <w:rPr>
          <w:rFonts w:ascii="Times New Roman" w:hAnsi="Times New Roman"/>
        </w:rPr>
      </w:pPr>
      <w:r w:rsidRPr="003B7154">
        <w:rPr>
          <w:rFonts w:ascii="Times New Roman" w:hAnsi="Times New Roman"/>
          <w:b/>
        </w:rPr>
        <w:t xml:space="preserve">Б) </w:t>
      </w:r>
      <w:r w:rsidRPr="003B7154">
        <w:rPr>
          <w:rFonts w:ascii="Times New Roman" w:hAnsi="Times New Roman"/>
        </w:rPr>
        <w:t>Выполняет несколько социальных ролей;</w:t>
      </w:r>
    </w:p>
    <w:p w:rsidR="00367002" w:rsidRPr="003B7154" w:rsidRDefault="00367002" w:rsidP="0040162D">
      <w:pPr>
        <w:pStyle w:val="2"/>
        <w:ind w:firstLine="709"/>
        <w:rPr>
          <w:rFonts w:ascii="Times New Roman" w:hAnsi="Times New Roman"/>
        </w:rPr>
      </w:pPr>
      <w:r w:rsidRPr="003B7154">
        <w:rPr>
          <w:rFonts w:ascii="Times New Roman" w:hAnsi="Times New Roman"/>
          <w:b/>
        </w:rPr>
        <w:t xml:space="preserve">В) </w:t>
      </w:r>
      <w:r w:rsidRPr="003B7154">
        <w:rPr>
          <w:rFonts w:ascii="Times New Roman" w:hAnsi="Times New Roman"/>
        </w:rPr>
        <w:t>Осуществляется в системе административно-правовых отношений;</w:t>
      </w:r>
    </w:p>
    <w:p w:rsidR="00367002" w:rsidRPr="003B7154" w:rsidRDefault="00367002" w:rsidP="0040162D">
      <w:pPr>
        <w:pStyle w:val="2"/>
        <w:ind w:firstLine="709"/>
        <w:rPr>
          <w:rFonts w:ascii="Times New Roman" w:hAnsi="Times New Roman"/>
        </w:rPr>
      </w:pPr>
      <w:r w:rsidRPr="003B7154">
        <w:rPr>
          <w:rFonts w:ascii="Times New Roman" w:hAnsi="Times New Roman"/>
          <w:b/>
        </w:rPr>
        <w:t xml:space="preserve">Г) </w:t>
      </w:r>
      <w:r w:rsidRPr="003B7154">
        <w:rPr>
          <w:rFonts w:ascii="Times New Roman" w:hAnsi="Times New Roman"/>
        </w:rPr>
        <w:t>Имеет психологическую природу;</w:t>
      </w:r>
    </w:p>
    <w:p w:rsidR="00367002" w:rsidRPr="003B7154" w:rsidRDefault="00367002" w:rsidP="0040162D">
      <w:pPr>
        <w:pStyle w:val="2"/>
        <w:ind w:firstLine="709"/>
        <w:rPr>
          <w:rFonts w:ascii="Times New Roman" w:hAnsi="Times New Roman"/>
        </w:rPr>
      </w:pPr>
      <w:r w:rsidRPr="003B7154">
        <w:rPr>
          <w:rFonts w:ascii="Times New Roman" w:hAnsi="Times New Roman"/>
          <w:b/>
        </w:rPr>
        <w:t xml:space="preserve">Д) </w:t>
      </w:r>
      <w:r w:rsidRPr="003B7154">
        <w:rPr>
          <w:rFonts w:ascii="Times New Roman" w:hAnsi="Times New Roman"/>
        </w:rPr>
        <w:t>Даны права и полномочия законом.</w:t>
      </w:r>
    </w:p>
    <w:p w:rsidR="00367002" w:rsidRPr="003B7154" w:rsidRDefault="00367002" w:rsidP="00D36420">
      <w:pPr>
        <w:pStyle w:val="2"/>
        <w:rPr>
          <w:rFonts w:ascii="Times New Roman" w:hAnsi="Times New Roman"/>
          <w:b/>
        </w:rPr>
      </w:pPr>
      <w:r w:rsidRPr="003B7154">
        <w:rPr>
          <w:rFonts w:ascii="Times New Roman" w:hAnsi="Times New Roman"/>
          <w:b/>
        </w:rPr>
        <w:t>Ответ:</w:t>
      </w:r>
    </w:p>
    <w:p w:rsidR="00367002" w:rsidRPr="003B7154" w:rsidRDefault="00367002" w:rsidP="00D36420">
      <w:pPr>
        <w:pStyle w:val="2"/>
        <w:ind w:left="709" w:firstLine="709"/>
        <w:rPr>
          <w:rFonts w:ascii="Times New Roman" w:hAnsi="Times New Roman"/>
        </w:rPr>
      </w:pPr>
      <w:r w:rsidRPr="003B7154">
        <w:rPr>
          <w:rFonts w:ascii="Times New Roman" w:hAnsi="Times New Roman"/>
          <w:b/>
        </w:rPr>
        <w:t xml:space="preserve">Руководство: </w:t>
      </w:r>
      <w:r w:rsidRPr="003B7154">
        <w:rPr>
          <w:rFonts w:ascii="Times New Roman" w:hAnsi="Times New Roman"/>
        </w:rPr>
        <w:t>- даны права и полномочия законом;</w:t>
      </w:r>
    </w:p>
    <w:p w:rsidR="00367002" w:rsidRPr="003B7154" w:rsidRDefault="00367002" w:rsidP="00983E4D">
      <w:pPr>
        <w:pStyle w:val="2"/>
        <w:tabs>
          <w:tab w:val="left" w:pos="3402"/>
        </w:tabs>
        <w:ind w:left="2977" w:hanging="2617"/>
        <w:rPr>
          <w:rFonts w:ascii="Times New Roman" w:hAnsi="Times New Roman"/>
        </w:rPr>
      </w:pPr>
      <w:r w:rsidRPr="003B7154">
        <w:rPr>
          <w:rFonts w:ascii="Times New Roman" w:hAnsi="Times New Roman"/>
        </w:rPr>
        <w:tab/>
        <w:t xml:space="preserve">    - осуществляется в системе административно-         правовых отношений;</w:t>
      </w:r>
    </w:p>
    <w:p w:rsidR="00367002" w:rsidRPr="003B7154" w:rsidRDefault="00367002" w:rsidP="00983E4D">
      <w:pPr>
        <w:pStyle w:val="2"/>
        <w:tabs>
          <w:tab w:val="left" w:pos="3402"/>
        </w:tabs>
        <w:ind w:left="2977" w:hanging="2617"/>
        <w:rPr>
          <w:rFonts w:ascii="Times New Roman" w:hAnsi="Times New Roman"/>
        </w:rPr>
      </w:pPr>
      <w:r w:rsidRPr="003B7154">
        <w:rPr>
          <w:rFonts w:ascii="Times New Roman" w:hAnsi="Times New Roman"/>
        </w:rPr>
        <w:tab/>
      </w:r>
      <w:r w:rsidRPr="003B7154">
        <w:rPr>
          <w:rFonts w:ascii="Times New Roman" w:hAnsi="Times New Roman"/>
        </w:rPr>
        <w:tab/>
        <w:t>- выполняет несколько социальных ролей.</w:t>
      </w:r>
    </w:p>
    <w:p w:rsidR="00367002" w:rsidRPr="003B7154" w:rsidRDefault="00367002" w:rsidP="00D36420">
      <w:pPr>
        <w:tabs>
          <w:tab w:val="left" w:pos="1418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ab/>
        <w:t xml:space="preserve">Лидерство: </w:t>
      </w:r>
      <w:r w:rsidRPr="003B7154">
        <w:rPr>
          <w:rFonts w:ascii="Times New Roman" w:hAnsi="Times New Roman"/>
          <w:sz w:val="28"/>
          <w:szCs w:val="28"/>
        </w:rPr>
        <w:t>-</w:t>
      </w:r>
      <w:r w:rsidRPr="003B7154">
        <w:rPr>
          <w:rFonts w:ascii="Times New Roman" w:hAnsi="Times New Roman"/>
          <w:b/>
          <w:sz w:val="28"/>
          <w:szCs w:val="28"/>
        </w:rPr>
        <w:t xml:space="preserve"> </w:t>
      </w:r>
      <w:r w:rsidRPr="003B7154">
        <w:rPr>
          <w:rFonts w:ascii="Times New Roman" w:hAnsi="Times New Roman"/>
          <w:sz w:val="28"/>
          <w:szCs w:val="28"/>
        </w:rPr>
        <w:t>имеет психологическую природу;</w:t>
      </w:r>
    </w:p>
    <w:p w:rsidR="00367002" w:rsidRPr="003B7154" w:rsidRDefault="00367002" w:rsidP="00D36420">
      <w:pPr>
        <w:tabs>
          <w:tab w:val="left" w:pos="1418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ab/>
      </w:r>
      <w:r w:rsidRPr="003B7154">
        <w:rPr>
          <w:rFonts w:ascii="Times New Roman" w:hAnsi="Times New Roman"/>
          <w:sz w:val="28"/>
          <w:szCs w:val="28"/>
        </w:rPr>
        <w:tab/>
      </w:r>
      <w:r w:rsidRPr="003B7154">
        <w:rPr>
          <w:rFonts w:ascii="Times New Roman" w:hAnsi="Times New Roman"/>
          <w:sz w:val="28"/>
          <w:szCs w:val="28"/>
        </w:rPr>
        <w:tab/>
        <w:t xml:space="preserve">  - выполняет несколько социальных ролей.</w:t>
      </w: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7002" w:rsidRPr="003B7154" w:rsidRDefault="00367002" w:rsidP="00536A0D">
      <w:pPr>
        <w:tabs>
          <w:tab w:val="left" w:pos="170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B7154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367002" w:rsidRPr="003B7154" w:rsidRDefault="00367002" w:rsidP="00A12AC6">
      <w:pPr>
        <w:pStyle w:val="ListParagraph"/>
        <w:numPr>
          <w:ilvl w:val="0"/>
          <w:numId w:val="11"/>
        </w:numPr>
        <w:tabs>
          <w:tab w:val="left" w:pos="170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Егрошин А.П. «Управление персоналом».-Н.Н.:- с.720;</w:t>
      </w:r>
    </w:p>
    <w:p w:rsidR="00367002" w:rsidRPr="003B7154" w:rsidRDefault="00367002" w:rsidP="00A12AC6">
      <w:pPr>
        <w:pStyle w:val="ListParagraph"/>
        <w:numPr>
          <w:ilvl w:val="0"/>
          <w:numId w:val="11"/>
        </w:numPr>
        <w:tabs>
          <w:tab w:val="left" w:pos="170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Лавриненко В.Н. «Психология и этика делового общения».-М.:2003-с.415;</w:t>
      </w:r>
    </w:p>
    <w:p w:rsidR="00367002" w:rsidRPr="003B7154" w:rsidRDefault="00367002" w:rsidP="00A12AC6">
      <w:pPr>
        <w:pStyle w:val="ListParagraph"/>
        <w:numPr>
          <w:ilvl w:val="0"/>
          <w:numId w:val="11"/>
        </w:numPr>
        <w:tabs>
          <w:tab w:val="left" w:pos="170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 xml:space="preserve">Непомнящий Е.Г. «Экономика и управление предприятием».-Т.:1997- с.374; (эл. Ресурс: </w:t>
      </w:r>
      <w:hyperlink r:id="rId7" w:history="1">
        <w:r w:rsidRPr="003B715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http://www.aup.ru/books/m83/</w:t>
        </w:r>
      </w:hyperlink>
      <w:r w:rsidRPr="003B7154">
        <w:rPr>
          <w:rFonts w:ascii="Times New Roman" w:hAnsi="Times New Roman"/>
          <w:sz w:val="28"/>
          <w:szCs w:val="28"/>
        </w:rPr>
        <w:t>);</w:t>
      </w:r>
    </w:p>
    <w:p w:rsidR="00367002" w:rsidRPr="003B7154" w:rsidRDefault="00367002" w:rsidP="00A12AC6">
      <w:pPr>
        <w:pStyle w:val="ListParagraph"/>
        <w:numPr>
          <w:ilvl w:val="0"/>
          <w:numId w:val="11"/>
        </w:numPr>
        <w:tabs>
          <w:tab w:val="left" w:pos="170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 xml:space="preserve">Бураканова Г. «Корпоративный менеджмент» (эл. Ресурс: </w:t>
      </w:r>
      <w:hyperlink r:id="rId8" w:history="1">
        <w:r w:rsidRPr="003B7154">
          <w:rPr>
            <w:rStyle w:val="Hyperlink"/>
            <w:rFonts w:ascii="Times New Roman" w:hAnsi="Times New Roman"/>
            <w:color w:val="auto"/>
            <w:sz w:val="28"/>
            <w:szCs w:val="28"/>
          </w:rPr>
          <w:t>http://www.cfin.ru/management/people/style_and_effect.shtml</w:t>
        </w:r>
      </w:hyperlink>
      <w:r w:rsidRPr="003B7154">
        <w:rPr>
          <w:rFonts w:ascii="Times New Roman" w:hAnsi="Times New Roman"/>
          <w:sz w:val="28"/>
          <w:szCs w:val="28"/>
          <w:u w:val="single"/>
        </w:rPr>
        <w:t>);</w:t>
      </w:r>
    </w:p>
    <w:p w:rsidR="00367002" w:rsidRPr="003B7154" w:rsidRDefault="00367002" w:rsidP="00A12AC6">
      <w:pPr>
        <w:pStyle w:val="ListParagraph"/>
        <w:numPr>
          <w:ilvl w:val="0"/>
          <w:numId w:val="11"/>
        </w:numPr>
        <w:tabs>
          <w:tab w:val="left" w:pos="170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7154">
        <w:rPr>
          <w:rFonts w:ascii="Times New Roman" w:hAnsi="Times New Roman"/>
          <w:sz w:val="28"/>
          <w:szCs w:val="28"/>
        </w:rPr>
        <w:t>Лекции по дисциплине «Деловое Общение»</w:t>
      </w:r>
    </w:p>
    <w:p w:rsidR="00367002" w:rsidRPr="003B7154" w:rsidRDefault="00367002" w:rsidP="00A12AC6">
      <w:pPr>
        <w:pStyle w:val="ListParagraph"/>
        <w:numPr>
          <w:ilvl w:val="0"/>
          <w:numId w:val="11"/>
        </w:numPr>
        <w:tabs>
          <w:tab w:val="left" w:pos="170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Pr="003B715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http://mirslovarei.com/</w:t>
        </w:r>
      </w:hyperlink>
    </w:p>
    <w:sectPr w:rsidR="00367002" w:rsidRPr="003B7154" w:rsidSect="008A77B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002" w:rsidRDefault="00367002" w:rsidP="005074D2">
      <w:pPr>
        <w:spacing w:after="0" w:line="240" w:lineRule="auto"/>
      </w:pPr>
      <w:r>
        <w:separator/>
      </w:r>
    </w:p>
  </w:endnote>
  <w:endnote w:type="continuationSeparator" w:id="1">
    <w:p w:rsidR="00367002" w:rsidRDefault="00367002" w:rsidP="00507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02" w:rsidRDefault="00367002">
    <w:pPr>
      <w:pStyle w:val="Footer"/>
      <w:jc w:val="center"/>
      <w:rPr>
        <w:lang w:val="en-US"/>
      </w:rPr>
    </w:pPr>
  </w:p>
  <w:p w:rsidR="00367002" w:rsidRDefault="00367002">
    <w:pPr>
      <w:pStyle w:val="Footer"/>
      <w:jc w:val="center"/>
    </w:pPr>
    <w:fldSimple w:instr=" PAGE   \* MERGEFORMAT ">
      <w:r>
        <w:rPr>
          <w:noProof/>
        </w:rPr>
        <w:t>6</w:t>
      </w:r>
    </w:fldSimple>
  </w:p>
  <w:p w:rsidR="00367002" w:rsidRDefault="003670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002" w:rsidRDefault="00367002" w:rsidP="005074D2">
      <w:pPr>
        <w:spacing w:after="0" w:line="240" w:lineRule="auto"/>
      </w:pPr>
      <w:r>
        <w:separator/>
      </w:r>
    </w:p>
  </w:footnote>
  <w:footnote w:type="continuationSeparator" w:id="1">
    <w:p w:rsidR="00367002" w:rsidRDefault="00367002" w:rsidP="00507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601A"/>
    <w:multiLevelType w:val="hybridMultilevel"/>
    <w:tmpl w:val="378A10A6"/>
    <w:lvl w:ilvl="0" w:tplc="15DE2552">
      <w:start w:val="1"/>
      <w:numFmt w:val="decimal"/>
      <w:lvlText w:val="%1)"/>
      <w:lvlJc w:val="left"/>
      <w:pPr>
        <w:ind w:left="1146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>
    <w:nsid w:val="02C43D50"/>
    <w:multiLevelType w:val="hybridMultilevel"/>
    <w:tmpl w:val="CE38E8E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102479DB"/>
    <w:multiLevelType w:val="hybridMultilevel"/>
    <w:tmpl w:val="762AA9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B514F"/>
    <w:multiLevelType w:val="multilevel"/>
    <w:tmpl w:val="455AF33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66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cs="Times New Roman" w:hint="default"/>
      </w:rPr>
    </w:lvl>
  </w:abstractNum>
  <w:abstractNum w:abstractNumId="4">
    <w:nsid w:val="23E841E5"/>
    <w:multiLevelType w:val="hybridMultilevel"/>
    <w:tmpl w:val="5EF66398"/>
    <w:lvl w:ilvl="0" w:tplc="21D4169A">
      <w:start w:val="1"/>
      <w:numFmt w:val="bullet"/>
      <w:pStyle w:val="-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41EA5"/>
    <w:multiLevelType w:val="hybridMultilevel"/>
    <w:tmpl w:val="B316CC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F7D45"/>
    <w:multiLevelType w:val="hybridMultilevel"/>
    <w:tmpl w:val="A4D06F92"/>
    <w:lvl w:ilvl="0" w:tplc="A9CC66B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3492FB7"/>
    <w:multiLevelType w:val="multilevel"/>
    <w:tmpl w:val="90C4475A"/>
    <w:lvl w:ilvl="0">
      <w:start w:val="1"/>
      <w:numFmt w:val="decimal"/>
      <w:lvlText w:val="%1."/>
      <w:lvlJc w:val="left"/>
      <w:pPr>
        <w:ind w:left="150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2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8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2160"/>
      </w:pPr>
      <w:rPr>
        <w:rFonts w:cs="Times New Roman" w:hint="default"/>
      </w:rPr>
    </w:lvl>
  </w:abstractNum>
  <w:abstractNum w:abstractNumId="8">
    <w:nsid w:val="4D27187F"/>
    <w:multiLevelType w:val="hybridMultilevel"/>
    <w:tmpl w:val="37B0B6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5D31BB"/>
    <w:multiLevelType w:val="hybridMultilevel"/>
    <w:tmpl w:val="62D88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05A1784"/>
    <w:multiLevelType w:val="multilevel"/>
    <w:tmpl w:val="8E0863B0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9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3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cs="Times New Roman" w:hint="default"/>
      </w:rPr>
    </w:lvl>
  </w:abstractNum>
  <w:abstractNum w:abstractNumId="11">
    <w:nsid w:val="7431500D"/>
    <w:multiLevelType w:val="hybridMultilevel"/>
    <w:tmpl w:val="AF0263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8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B36"/>
    <w:rsid w:val="00023F55"/>
    <w:rsid w:val="00034EB9"/>
    <w:rsid w:val="00035F4F"/>
    <w:rsid w:val="00080030"/>
    <w:rsid w:val="00080AB1"/>
    <w:rsid w:val="00093BF9"/>
    <w:rsid w:val="000969D1"/>
    <w:rsid w:val="000C7C6D"/>
    <w:rsid w:val="001123CC"/>
    <w:rsid w:val="00112AC2"/>
    <w:rsid w:val="00141401"/>
    <w:rsid w:val="0014582F"/>
    <w:rsid w:val="00153192"/>
    <w:rsid w:val="00155350"/>
    <w:rsid w:val="0015652A"/>
    <w:rsid w:val="0018338C"/>
    <w:rsid w:val="001C66FA"/>
    <w:rsid w:val="0023193D"/>
    <w:rsid w:val="0026454E"/>
    <w:rsid w:val="00266DFA"/>
    <w:rsid w:val="002C137C"/>
    <w:rsid w:val="002C1426"/>
    <w:rsid w:val="002E03F2"/>
    <w:rsid w:val="002E3612"/>
    <w:rsid w:val="002F47E8"/>
    <w:rsid w:val="003000C8"/>
    <w:rsid w:val="00317ABF"/>
    <w:rsid w:val="00344E78"/>
    <w:rsid w:val="00347FBA"/>
    <w:rsid w:val="00356026"/>
    <w:rsid w:val="00367002"/>
    <w:rsid w:val="00375E22"/>
    <w:rsid w:val="003862B5"/>
    <w:rsid w:val="003B17F9"/>
    <w:rsid w:val="003B7154"/>
    <w:rsid w:val="003B7958"/>
    <w:rsid w:val="003C3DAB"/>
    <w:rsid w:val="003F1D83"/>
    <w:rsid w:val="0040162D"/>
    <w:rsid w:val="004170F0"/>
    <w:rsid w:val="0044481A"/>
    <w:rsid w:val="0045466C"/>
    <w:rsid w:val="00465B5B"/>
    <w:rsid w:val="0048558C"/>
    <w:rsid w:val="00485AAD"/>
    <w:rsid w:val="00493B50"/>
    <w:rsid w:val="004A0064"/>
    <w:rsid w:val="004A4143"/>
    <w:rsid w:val="004C0273"/>
    <w:rsid w:val="004F2E3E"/>
    <w:rsid w:val="005074D2"/>
    <w:rsid w:val="0051212F"/>
    <w:rsid w:val="00514C34"/>
    <w:rsid w:val="00524962"/>
    <w:rsid w:val="0052600D"/>
    <w:rsid w:val="00534EE0"/>
    <w:rsid w:val="00536A0D"/>
    <w:rsid w:val="00587AE1"/>
    <w:rsid w:val="005A7B5B"/>
    <w:rsid w:val="005B3533"/>
    <w:rsid w:val="005D3300"/>
    <w:rsid w:val="005E12DB"/>
    <w:rsid w:val="0061298F"/>
    <w:rsid w:val="00656805"/>
    <w:rsid w:val="00675CE0"/>
    <w:rsid w:val="006E3D4B"/>
    <w:rsid w:val="006E3F3A"/>
    <w:rsid w:val="00721906"/>
    <w:rsid w:val="00736292"/>
    <w:rsid w:val="0077017C"/>
    <w:rsid w:val="007872CB"/>
    <w:rsid w:val="007B6429"/>
    <w:rsid w:val="007B6536"/>
    <w:rsid w:val="00805B20"/>
    <w:rsid w:val="0081510C"/>
    <w:rsid w:val="00823BC4"/>
    <w:rsid w:val="00853FB1"/>
    <w:rsid w:val="008A77B6"/>
    <w:rsid w:val="008B500B"/>
    <w:rsid w:val="008C3943"/>
    <w:rsid w:val="008F53D1"/>
    <w:rsid w:val="00927D6D"/>
    <w:rsid w:val="00960018"/>
    <w:rsid w:val="009716D6"/>
    <w:rsid w:val="00983E4D"/>
    <w:rsid w:val="00A0022D"/>
    <w:rsid w:val="00A12AC6"/>
    <w:rsid w:val="00A200A1"/>
    <w:rsid w:val="00A44A57"/>
    <w:rsid w:val="00A5569E"/>
    <w:rsid w:val="00AA15D7"/>
    <w:rsid w:val="00AD22F2"/>
    <w:rsid w:val="00AE7CD5"/>
    <w:rsid w:val="00B237A0"/>
    <w:rsid w:val="00B72440"/>
    <w:rsid w:val="00B810FA"/>
    <w:rsid w:val="00BA32F4"/>
    <w:rsid w:val="00BA3A52"/>
    <w:rsid w:val="00BA5607"/>
    <w:rsid w:val="00BC462D"/>
    <w:rsid w:val="00BF7FB6"/>
    <w:rsid w:val="00C459E9"/>
    <w:rsid w:val="00C53A4B"/>
    <w:rsid w:val="00C85F0A"/>
    <w:rsid w:val="00C9795F"/>
    <w:rsid w:val="00CF1321"/>
    <w:rsid w:val="00D07B36"/>
    <w:rsid w:val="00D17868"/>
    <w:rsid w:val="00D2705B"/>
    <w:rsid w:val="00D36420"/>
    <w:rsid w:val="00D71996"/>
    <w:rsid w:val="00DB44EF"/>
    <w:rsid w:val="00DD383C"/>
    <w:rsid w:val="00DE358B"/>
    <w:rsid w:val="00E06C58"/>
    <w:rsid w:val="00E13D6A"/>
    <w:rsid w:val="00E14169"/>
    <w:rsid w:val="00E21A1A"/>
    <w:rsid w:val="00E34051"/>
    <w:rsid w:val="00E376FE"/>
    <w:rsid w:val="00F051D7"/>
    <w:rsid w:val="00F15E8D"/>
    <w:rsid w:val="00F429DF"/>
    <w:rsid w:val="00F569CB"/>
    <w:rsid w:val="00F72EF5"/>
    <w:rsid w:val="00F81785"/>
    <w:rsid w:val="00F950FA"/>
    <w:rsid w:val="00FB0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7B6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40162D"/>
    <w:pPr>
      <w:spacing w:before="100" w:beforeAutospacing="1" w:after="100" w:afterAutospacing="1" w:line="240" w:lineRule="auto"/>
      <w:outlineLvl w:val="2"/>
    </w:pPr>
    <w:rPr>
      <w:rFonts w:ascii="Times New Roman" w:eastAsia="SimSun" w:hAnsi="Times New Roman"/>
      <w:b/>
      <w:bCs/>
      <w:sz w:val="27"/>
      <w:szCs w:val="27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40162D"/>
    <w:rPr>
      <w:rFonts w:ascii="Times New Roman" w:eastAsia="SimSun" w:hAnsi="Times New Roman" w:cs="Times New Roman"/>
      <w:b/>
      <w:bCs/>
      <w:sz w:val="27"/>
      <w:szCs w:val="27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52600D"/>
    <w:pPr>
      <w:ind w:left="720"/>
    </w:pPr>
  </w:style>
  <w:style w:type="paragraph" w:styleId="BodyText">
    <w:name w:val="Body Text"/>
    <w:basedOn w:val="Normal"/>
    <w:link w:val="BodyTextChar"/>
    <w:uiPriority w:val="99"/>
    <w:rsid w:val="00D2705B"/>
    <w:pPr>
      <w:spacing w:after="0" w:line="360" w:lineRule="auto"/>
      <w:jc w:val="both"/>
    </w:pPr>
    <w:rPr>
      <w:rFonts w:ascii="Times New Roman" w:eastAsia="Times New Roman" w:hAnsi="Times New Roman"/>
      <w:spacing w:val="20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D2705B"/>
    <w:rPr>
      <w:rFonts w:ascii="Times New Roman" w:hAnsi="Times New Roman" w:cs="Times New Roman"/>
      <w:spacing w:val="20"/>
      <w:sz w:val="28"/>
      <w:szCs w:val="28"/>
      <w:lang w:eastAsia="ru-RU"/>
    </w:rPr>
  </w:style>
  <w:style w:type="paragraph" w:customStyle="1" w:styleId="-">
    <w:name w:val="для к-р"/>
    <w:basedOn w:val="ListParagraph"/>
    <w:link w:val="-1"/>
    <w:uiPriority w:val="99"/>
    <w:rsid w:val="005D3300"/>
    <w:pPr>
      <w:numPr>
        <w:numId w:val="6"/>
      </w:numPr>
      <w:spacing w:line="360" w:lineRule="auto"/>
      <w:ind w:left="0" w:firstLine="360"/>
      <w:jc w:val="both"/>
    </w:pPr>
    <w:rPr>
      <w:b/>
      <w:sz w:val="28"/>
      <w:szCs w:val="28"/>
    </w:rPr>
  </w:style>
  <w:style w:type="paragraph" w:customStyle="1" w:styleId="a">
    <w:name w:val="для контр"/>
    <w:basedOn w:val="-"/>
    <w:link w:val="1"/>
    <w:uiPriority w:val="99"/>
    <w:rsid w:val="005D3300"/>
    <w:rPr>
      <w:b w:val="0"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5D3300"/>
    <w:rPr>
      <w:rFonts w:cs="Times New Roman"/>
    </w:rPr>
  </w:style>
  <w:style w:type="character" w:customStyle="1" w:styleId="-0">
    <w:name w:val="для к-р Знак"/>
    <w:basedOn w:val="ListParagraphChar"/>
    <w:link w:val="-"/>
    <w:uiPriority w:val="99"/>
    <w:rsid w:val="005D3300"/>
  </w:style>
  <w:style w:type="paragraph" w:customStyle="1" w:styleId="2">
    <w:name w:val="для контр2"/>
    <w:basedOn w:val="a"/>
    <w:link w:val="20"/>
    <w:uiPriority w:val="99"/>
    <w:rsid w:val="005D3300"/>
    <w:pPr>
      <w:numPr>
        <w:numId w:val="0"/>
      </w:numPr>
      <w:ind w:firstLine="360"/>
    </w:pPr>
  </w:style>
  <w:style w:type="character" w:customStyle="1" w:styleId="-1">
    <w:name w:val="для к-р Знак1"/>
    <w:basedOn w:val="ListParagraphChar"/>
    <w:link w:val="-"/>
    <w:uiPriority w:val="99"/>
    <w:rsid w:val="005D3300"/>
    <w:rPr>
      <w:rFonts w:ascii="Times New Roman" w:hAnsi="Times New Roman"/>
      <w:b/>
      <w:sz w:val="28"/>
      <w:szCs w:val="28"/>
    </w:rPr>
  </w:style>
  <w:style w:type="character" w:customStyle="1" w:styleId="a0">
    <w:name w:val="для контр Знак"/>
    <w:basedOn w:val="-1"/>
    <w:link w:val="a"/>
    <w:uiPriority w:val="99"/>
    <w:rsid w:val="005D3300"/>
  </w:style>
  <w:style w:type="character" w:customStyle="1" w:styleId="1">
    <w:name w:val="для контр Знак1"/>
    <w:basedOn w:val="-1"/>
    <w:link w:val="a"/>
    <w:uiPriority w:val="99"/>
    <w:rsid w:val="005D3300"/>
  </w:style>
  <w:style w:type="character" w:customStyle="1" w:styleId="20">
    <w:name w:val="для контр2 Знак"/>
    <w:basedOn w:val="1"/>
    <w:link w:val="2"/>
    <w:uiPriority w:val="99"/>
    <w:rsid w:val="005D3300"/>
  </w:style>
  <w:style w:type="paragraph" w:styleId="BodyText2">
    <w:name w:val="Body Text 2"/>
    <w:basedOn w:val="Normal"/>
    <w:link w:val="BodyText2Char"/>
    <w:uiPriority w:val="99"/>
    <w:semiHidden/>
    <w:rsid w:val="004A006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A0064"/>
    <w:rPr>
      <w:rFonts w:cs="Times New Roman"/>
    </w:rPr>
  </w:style>
  <w:style w:type="character" w:styleId="Hyperlink">
    <w:name w:val="Hyperlink"/>
    <w:basedOn w:val="DefaultParagraphFont"/>
    <w:uiPriority w:val="99"/>
    <w:rsid w:val="00736292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rsid w:val="00BC462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C462D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50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74D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4D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fin.ru/management/people/style_and_effect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up.ru/books/m83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mirslovarei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16</Pages>
  <Words>2946</Words>
  <Characters>16797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17501</cp:keywords>
  <dc:description>Банк рефератов Vzfeiinfo.Ru</dc:description>
  <cp:lastModifiedBy>Юрик</cp:lastModifiedBy>
  <cp:revision>4</cp:revision>
  <dcterms:created xsi:type="dcterms:W3CDTF">2009-10-28T09:18:00Z</dcterms:created>
  <dcterms:modified xsi:type="dcterms:W3CDTF">2010-04-03T08:33:00Z</dcterms:modified>
</cp:coreProperties>
</file>