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64" w:rsidRDefault="00EA2264" w:rsidP="009331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  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EA2264" w:rsidRPr="00680F6E" w:rsidRDefault="00EA2264" w:rsidP="00680F6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F6E">
        <w:rPr>
          <w:rFonts w:ascii="Times New Roman" w:hAnsi="Times New Roman" w:cs="Times New Roman"/>
          <w:sz w:val="28"/>
          <w:szCs w:val="28"/>
        </w:rPr>
        <w:t>Постановка задачи</w:t>
      </w:r>
    </w:p>
    <w:p w:rsidR="00EA2264" w:rsidRPr="00680F6E" w:rsidRDefault="00EA2264" w:rsidP="00680F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 Условие задачи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1.2.Цель решения задачи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80F6E">
        <w:rPr>
          <w:rFonts w:ascii="PetersburgC" w:hAnsi="PetersburgC" w:cs="PetersburgC"/>
          <w:color w:val="231F2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М</w:t>
      </w:r>
      <w:r w:rsidRPr="00680F6E">
        <w:rPr>
          <w:rFonts w:ascii="Times New Roman" w:hAnsi="Times New Roman" w:cs="Times New Roman"/>
          <w:color w:val="231F20"/>
          <w:sz w:val="28"/>
          <w:szCs w:val="28"/>
        </w:rPr>
        <w:t>атематическая модель решения задачи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680F6E">
        <w:rPr>
          <w:rFonts w:ascii="Times New Roman" w:hAnsi="Times New Roman" w:cs="Times New Roman"/>
          <w:color w:val="231F20"/>
          <w:sz w:val="28"/>
          <w:szCs w:val="28"/>
        </w:rPr>
        <w:t>ехнология решения задачи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EA2264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На предприятии ООО «Сириус» производится расчет </w:t>
      </w:r>
      <w:r>
        <w:rPr>
          <w:rFonts w:ascii="Times New Roman" w:hAnsi="Times New Roman" w:cs="Times New Roman"/>
          <w:color w:val="231F20"/>
          <w:sz w:val="28"/>
          <w:szCs w:val="28"/>
        </w:rPr>
        <w:t>заработ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ной платы сотрудников Центра информационных технологий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(ЦИТ) за текущий месяц по повременной форме оплаты труда. По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условиям трудовых договоров всем сотрудникам начисляются ежемесячные премии. Данные для выполнения расчетов представлены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на рис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. 1, 2.</w:t>
      </w: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Для решения задачи необходимо:</w:t>
      </w: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 w:rsidRPr="00B272E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231F20"/>
          <w:sz w:val="28"/>
          <w:szCs w:val="28"/>
        </w:rPr>
        <w:t>Построить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 табл. 1, 2 в MS Excel.</w:t>
      </w: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2.Организовать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 межтабличные связи для автоматического формирования заработной платы сотрудников, используя функцию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ВПР или ПРОСМОТР.</w:t>
      </w: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231F20"/>
          <w:sz w:val="28"/>
          <w:szCs w:val="28"/>
        </w:rPr>
        <w:t>Сформировать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31F20"/>
          <w:sz w:val="28"/>
          <w:szCs w:val="28"/>
        </w:rPr>
        <w:t>заполнить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 ведомость начисления заработной</w:t>
      </w: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272EF">
        <w:rPr>
          <w:rFonts w:ascii="Times New Roman" w:hAnsi="Times New Roman" w:cs="Times New Roman"/>
          <w:color w:val="231F20"/>
          <w:sz w:val="28"/>
          <w:szCs w:val="28"/>
        </w:rPr>
        <w:t>платы сотрудникам ЦИТ ООО «Сириус» за текущий месяц (табл. 3).</w:t>
      </w: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272EF">
        <w:rPr>
          <w:rFonts w:ascii="Times New Roman" w:hAnsi="Times New Roman" w:cs="Times New Roman"/>
          <w:color w:val="231F20"/>
          <w:sz w:val="28"/>
          <w:szCs w:val="28"/>
        </w:rPr>
        <w:t>4. Результаты расчетов заработной платы сотрудникам ЦИТ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представить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 в графическом виде, </w:t>
      </w:r>
      <w:r>
        <w:rPr>
          <w:rFonts w:ascii="Times New Roman" w:hAnsi="Times New Roman" w:cs="Times New Roman"/>
          <w:color w:val="231F20"/>
          <w:sz w:val="28"/>
          <w:szCs w:val="28"/>
        </w:rPr>
        <w:t>провести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 xml:space="preserve"> их анализ.</w:t>
      </w:r>
    </w:p>
    <w:p w:rsidR="00EA2264" w:rsidRPr="00B272EF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272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272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B81C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Постановка задачи</w:t>
      </w:r>
    </w:p>
    <w:p w:rsidR="00EA2264" w:rsidRDefault="00EA2264" w:rsidP="00680F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1.1. Условие задачи</w:t>
      </w:r>
    </w:p>
    <w:p w:rsidR="00EA2264" w:rsidRDefault="00EA2264" w:rsidP="00680F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Входная оперативная информация представлена в двух документах:</w:t>
      </w:r>
    </w:p>
    <w:p w:rsidR="00EA2264" w:rsidRDefault="00EA2264" w:rsidP="00680F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часовых тарифных ставках сотрудников ЦИТ (имеет следующие реквизиты: должность, часовая тарифная ставка в руб., премия в %);</w:t>
      </w:r>
    </w:p>
    <w:p w:rsidR="00EA2264" w:rsidRDefault="00EA2264" w:rsidP="00680F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об отработанном времени сотрудников в текущем месяце (имеет следующие реквизиты: должность, ФИО сотрудника, отработанное время в часах);</w:t>
      </w:r>
    </w:p>
    <w:p w:rsidR="00EA2264" w:rsidRDefault="00EA2264" w:rsidP="00680F6E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документов представлены на рис. 1 и 2.</w:t>
      </w: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alt="1111.jpg" style="width:397.8pt;height:148.8pt;visibility:visible">
            <v:imagedata r:id="rId7" o:title=""/>
          </v:shape>
        </w:pict>
      </w:r>
    </w:p>
    <w:p w:rsidR="00EA2264" w:rsidRDefault="00EA2264" w:rsidP="004C214C">
      <w:pPr>
        <w:jc w:val="center"/>
        <w:rPr>
          <w:rFonts w:ascii="Times New Roman" w:hAnsi="Times New Roman" w:cs="Times New Roman"/>
          <w:sz w:val="28"/>
          <w:szCs w:val="28"/>
        </w:rPr>
      </w:pPr>
      <w:r w:rsidRPr="004C214C">
        <w:rPr>
          <w:rFonts w:ascii="Times New Roman" w:hAnsi="Times New Roman" w:cs="Times New Roman"/>
          <w:sz w:val="28"/>
          <w:szCs w:val="28"/>
        </w:rPr>
        <w:t xml:space="preserve">Рис. </w:t>
      </w:r>
      <w:r w:rsidRPr="004C214C">
        <w:rPr>
          <w:rFonts w:ascii="Times New Roman" w:hAnsi="Times New Roman" w:cs="Times New Roman"/>
          <w:sz w:val="28"/>
          <w:szCs w:val="28"/>
        </w:rPr>
        <w:fldChar w:fldCharType="begin"/>
      </w:r>
      <w:r w:rsidRPr="004C214C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4C214C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1</w:t>
      </w:r>
      <w:r w:rsidRPr="004C214C">
        <w:rPr>
          <w:rFonts w:ascii="Times New Roman" w:hAnsi="Times New Roman" w:cs="Times New Roman"/>
          <w:sz w:val="28"/>
          <w:szCs w:val="28"/>
        </w:rPr>
        <w:fldChar w:fldCharType="end"/>
      </w:r>
      <w:r w:rsidRPr="004C214C">
        <w:rPr>
          <w:rFonts w:ascii="Times New Roman" w:hAnsi="Times New Roman" w:cs="Times New Roman"/>
          <w:sz w:val="28"/>
          <w:szCs w:val="28"/>
        </w:rPr>
        <w:t xml:space="preserve"> Данные о часовой тарифной ставке сотрудников ЦИТ</w:t>
      </w: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11" o:spid="_x0000_i1026" type="#_x0000_t75" alt="33333.jpg" style="width:407.4pt;height:165.6pt;visibility:visible">
            <v:imagedata r:id="rId8" o:title=""/>
          </v:shape>
        </w:pict>
      </w:r>
    </w:p>
    <w:p w:rsidR="00EA2264" w:rsidRPr="004C214C" w:rsidRDefault="00EA2264" w:rsidP="004C21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C214C">
        <w:rPr>
          <w:rFonts w:ascii="Times New Roman" w:hAnsi="Times New Roman" w:cs="Times New Roman"/>
          <w:sz w:val="28"/>
          <w:szCs w:val="28"/>
        </w:rPr>
        <w:t xml:space="preserve">Рис. </w:t>
      </w:r>
      <w:r w:rsidRPr="004C214C">
        <w:rPr>
          <w:rFonts w:ascii="Times New Roman" w:hAnsi="Times New Roman" w:cs="Times New Roman"/>
          <w:sz w:val="28"/>
          <w:szCs w:val="28"/>
        </w:rPr>
        <w:fldChar w:fldCharType="begin"/>
      </w:r>
      <w:r w:rsidRPr="004C214C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4C214C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2</w:t>
      </w:r>
      <w:r w:rsidRPr="004C214C">
        <w:rPr>
          <w:rFonts w:ascii="Times New Roman" w:hAnsi="Times New Roman" w:cs="Times New Roman"/>
          <w:sz w:val="28"/>
          <w:szCs w:val="28"/>
        </w:rPr>
        <w:fldChar w:fldCharType="end"/>
      </w:r>
      <w:r w:rsidRPr="004C214C">
        <w:rPr>
          <w:rFonts w:ascii="Times New Roman" w:hAnsi="Times New Roman" w:cs="Times New Roman"/>
          <w:sz w:val="28"/>
          <w:szCs w:val="28"/>
        </w:rPr>
        <w:t xml:space="preserve"> Данные об отработанном времени сотрудников в текущем месяце</w:t>
      </w:r>
    </w:p>
    <w:p w:rsidR="00EA2264" w:rsidRDefault="00EA2264" w:rsidP="00680F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нужно получить ведомость начисления заработной платы сотрудникам ЦИТ в текущем месяце, которая содержит следующие реквизиты: № по порядку, ФИО, должность, часовая тарифная ставка в руб., отработанное время в часах, премия в руб., заработная плата в руб., фонд оплаты труда в руб. Данные ведомости представлены на рис. 3.</w:t>
      </w:r>
    </w:p>
    <w:p w:rsidR="00EA2264" w:rsidRPr="004C214C" w:rsidRDefault="00EA2264" w:rsidP="004C214C">
      <w:pPr>
        <w:jc w:val="center"/>
        <w:rPr>
          <w:rFonts w:ascii="Times New Roman" w:hAnsi="Times New Roman" w:cs="Times New Roman"/>
          <w:sz w:val="28"/>
          <w:szCs w:val="28"/>
        </w:rPr>
      </w:pP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12" o:spid="_x0000_i1027" type="#_x0000_t75" alt="0000.jpg" style="width:465.6pt;height:193.8pt;visibility:visible">
            <v:imagedata r:id="rId9" o:title=""/>
          </v:shape>
        </w:pict>
      </w:r>
      <w:r w:rsidRPr="004C214C">
        <w:rPr>
          <w:rFonts w:ascii="Times New Roman" w:hAnsi="Times New Roman" w:cs="Times New Roman"/>
          <w:sz w:val="28"/>
          <w:szCs w:val="28"/>
        </w:rPr>
        <w:t xml:space="preserve">Рис. </w:t>
      </w:r>
      <w:r w:rsidRPr="004C214C">
        <w:rPr>
          <w:rFonts w:ascii="Times New Roman" w:hAnsi="Times New Roman" w:cs="Times New Roman"/>
          <w:sz w:val="28"/>
          <w:szCs w:val="28"/>
        </w:rPr>
        <w:fldChar w:fldCharType="begin"/>
      </w:r>
      <w:r w:rsidRPr="004C214C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4C214C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3</w:t>
      </w:r>
      <w:r w:rsidRPr="004C214C">
        <w:rPr>
          <w:rFonts w:ascii="Times New Roman" w:hAnsi="Times New Roman" w:cs="Times New Roman"/>
          <w:sz w:val="28"/>
          <w:szCs w:val="28"/>
        </w:rPr>
        <w:fldChar w:fldCharType="end"/>
      </w:r>
      <w:r w:rsidRPr="004C214C">
        <w:rPr>
          <w:rFonts w:ascii="Times New Roman" w:hAnsi="Times New Roman" w:cs="Times New Roman"/>
          <w:sz w:val="28"/>
          <w:szCs w:val="28"/>
        </w:rPr>
        <w:t xml:space="preserve"> Расчёт заработной платы сотрудникам ЦИТ</w:t>
      </w:r>
    </w:p>
    <w:p w:rsidR="00EA2264" w:rsidRDefault="00EA2264" w:rsidP="004C21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данные ведомости начисления заработной платы сотрудникам в текущем месяце необходимо представить в графическом виде.</w:t>
      </w:r>
    </w:p>
    <w:p w:rsidR="00EA2264" w:rsidRDefault="00EA2264" w:rsidP="004C21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технологии необходимо организовать межтабличные связи с использованием функции ВПР для автоматического формирования заработной платы сотрудникам. </w:t>
      </w:r>
    </w:p>
    <w:p w:rsidR="00EA2264" w:rsidRPr="009B2B20" w:rsidRDefault="00EA2264" w:rsidP="004C214C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2B20">
        <w:rPr>
          <w:rFonts w:ascii="Times New Roman" w:hAnsi="Times New Roman" w:cs="Times New Roman"/>
          <w:b/>
          <w:bCs/>
          <w:sz w:val="28"/>
          <w:szCs w:val="28"/>
        </w:rPr>
        <w:t>Цель решения задачи</w:t>
      </w:r>
    </w:p>
    <w:p w:rsidR="00EA2264" w:rsidRPr="009B2B20" w:rsidRDefault="00EA2264" w:rsidP="004C21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задачи относится к категории расчётных, а именно, расчёт заработной платы с учётом тарифной ставки, количеством отработанного времени (часов) и премии.</w:t>
      </w:r>
    </w:p>
    <w:p w:rsidR="00EA2264" w:rsidRDefault="00EA2264" w:rsidP="001C4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9B2B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1C4CC3" w:rsidRDefault="00EA2264" w:rsidP="001C4CC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4CC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Математическая модель решения задачи</w:t>
      </w:r>
    </w:p>
    <w:p w:rsidR="00EA2264" w:rsidRDefault="00EA2264" w:rsidP="004C21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ведомости «Расчёт заработной платы сотрудникам в текущем месяце» необходимо рассчитать следующие показатели:</w:t>
      </w:r>
    </w:p>
    <w:p w:rsidR="00EA2264" w:rsidRPr="0071308B" w:rsidRDefault="00EA2264" w:rsidP="0071308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08B">
        <w:rPr>
          <w:rFonts w:ascii="Times New Roman" w:hAnsi="Times New Roman" w:cs="Times New Roman"/>
          <w:sz w:val="28"/>
          <w:szCs w:val="28"/>
        </w:rPr>
        <w:t>премию каждого отдельного сотрудника в рублях</w:t>
      </w:r>
    </w:p>
    <w:p w:rsidR="00EA2264" w:rsidRDefault="00EA2264" w:rsidP="007130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показатель рассчитывается по следующей формуле:</w:t>
      </w:r>
    </w:p>
    <w:p w:rsidR="00EA2264" w:rsidRPr="00193CE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1308B">
        <w:rPr>
          <w:rFonts w:ascii="Times New Roman" w:hAnsi="Times New Roman" w:cs="Times New Roman"/>
          <w:sz w:val="28"/>
          <w:szCs w:val="28"/>
        </w:rPr>
        <w:t xml:space="preserve"> </w:t>
      </w:r>
      <w:r w:rsidRPr="00193CE4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Ti</w:t>
      </w:r>
      <w:r w:rsidRPr="00193CE4">
        <w:rPr>
          <w:rFonts w:ascii="Times New Roman" w:hAnsi="Times New Roman" w:cs="Times New Roman"/>
          <w:sz w:val="28"/>
          <w:szCs w:val="28"/>
        </w:rPr>
        <w:t xml:space="preserve"> ˟ 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93CE4">
        <w:rPr>
          <w:rFonts w:ascii="Times New Roman" w:hAnsi="Times New Roman" w:cs="Times New Roman"/>
          <w:sz w:val="28"/>
          <w:szCs w:val="28"/>
        </w:rPr>
        <w:t xml:space="preserve"> ˟ </w:t>
      </w:r>
      <w:r>
        <w:rPr>
          <w:rFonts w:ascii="Times New Roman" w:hAnsi="Times New Roman" w:cs="Times New Roman"/>
          <w:sz w:val="28"/>
          <w:szCs w:val="28"/>
        </w:rPr>
        <w:t>ПП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EA2264" w:rsidRDefault="00EA2264" w:rsidP="008D47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93CE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премия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 го сотрудника в рублях,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C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часовая тарифная ставка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-го сотрудника, </w:t>
      </w:r>
      <w:r w:rsidRPr="0071308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отработанных часов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-ым сотрудником, ПП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CE4">
        <w:rPr>
          <w:rFonts w:ascii="Times New Roman" w:hAnsi="Times New Roman" w:cs="Times New Roman"/>
          <w:sz w:val="28"/>
          <w:szCs w:val="28"/>
        </w:rPr>
        <w:t>–</w:t>
      </w:r>
      <w:r w:rsidRPr="00713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премия в процентах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-го сотрудника;</w:t>
      </w:r>
    </w:p>
    <w:p w:rsidR="00EA2264" w:rsidRDefault="00EA2264" w:rsidP="0071308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заработную плату каждого отдельного сотрудника за текущий месяц</w:t>
      </w:r>
    </w:p>
    <w:p w:rsidR="00EA2264" w:rsidRDefault="00EA2264" w:rsidP="007130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показатель рассчитывается по следующей формуле:</w:t>
      </w:r>
    </w:p>
    <w:p w:rsidR="00EA2264" w:rsidRDefault="00EA2264" w:rsidP="007130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B7CB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˟ 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+ 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EA2264" w:rsidRDefault="00EA2264" w:rsidP="007130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ЗП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1308B">
        <w:rPr>
          <w:rFonts w:ascii="Times New Roman" w:hAnsi="Times New Roman" w:cs="Times New Roman"/>
          <w:sz w:val="28"/>
          <w:szCs w:val="28"/>
        </w:rPr>
        <w:t xml:space="preserve"> </w:t>
      </w:r>
      <w:r w:rsidRPr="00193C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заработная плата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-го сотрудника за текущий месяц,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C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часовая тарифная ставка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-го сотрудника, </w:t>
      </w:r>
      <w:r w:rsidRPr="0071308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отработанных часов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-ым сотрудником, 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93CE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премия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 го сотрудника в рублях;</w:t>
      </w:r>
    </w:p>
    <w:p w:rsidR="00EA2264" w:rsidRDefault="00EA2264" w:rsidP="0071308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заработной платы за текущей месяц</w:t>
      </w: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002">
        <w:rPr>
          <w:rFonts w:ascii="Times New Roman" w:hAnsi="Times New Roman" w:cs="Times New Roman"/>
          <w:sz w:val="28"/>
          <w:szCs w:val="28"/>
        </w:rPr>
        <w:t>Данный показатель рассчитывается по следующей формуле:</w:t>
      </w: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= ∑ ЗП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EA2264" w:rsidRDefault="00EA2264" w:rsidP="004C214C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Ф </w:t>
      </w:r>
      <w:r w:rsidRPr="00193C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фонд оплаты труда, ∑ ЗП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C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сумма заработных плат всех сотрудников за текущий месяц.</w:t>
      </w: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A21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A2108C" w:rsidRDefault="00EA2264" w:rsidP="00A210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4C214C" w:rsidRDefault="00EA2264" w:rsidP="004C214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t>Т</w:t>
      </w:r>
      <w:r w:rsidRPr="004C214C">
        <w:rPr>
          <w:rFonts w:ascii="Times New Roman" w:hAnsi="Times New Roman" w:cs="Times New Roman"/>
          <w:b/>
          <w:bCs/>
          <w:color w:val="231F20"/>
          <w:sz w:val="28"/>
          <w:szCs w:val="28"/>
        </w:rPr>
        <w:t>ехнология решения задачи</w:t>
      </w:r>
    </w:p>
    <w:p w:rsidR="00EA2264" w:rsidRDefault="00EA2264" w:rsidP="004C214C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Решение задачи средствами </w:t>
      </w: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MS</w:t>
      </w:r>
      <w:r w:rsidRPr="009251C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Excel</w:t>
      </w:r>
    </w:p>
    <w:p w:rsidR="00EA2264" w:rsidRPr="00EB7CB3" w:rsidRDefault="00EA2264" w:rsidP="00EB7CB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Вызов </w:t>
      </w: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color w:val="231F20"/>
          <w:sz w:val="28"/>
          <w:szCs w:val="28"/>
        </w:rPr>
        <w:t>:</w:t>
      </w:r>
    </w:p>
    <w:p w:rsidR="00EA2264" w:rsidRDefault="00EA2264" w:rsidP="009251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нажать кнопку «Пуск»;</w:t>
      </w:r>
    </w:p>
    <w:p w:rsidR="00EA2264" w:rsidRDefault="00EA2264" w:rsidP="009251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выбрать в главном меню «Программы»;</w:t>
      </w:r>
    </w:p>
    <w:p w:rsidR="00EA2264" w:rsidRPr="009251C9" w:rsidRDefault="00EA2264" w:rsidP="009251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9251C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меню</w:t>
      </w:r>
      <w:r w:rsidRPr="009251C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MS Office</w:t>
      </w:r>
      <w:r w:rsidRPr="009251C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выбрать</w:t>
      </w:r>
      <w:r w:rsidRPr="009251C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MS</w:t>
      </w:r>
      <w:r w:rsidRPr="009251C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Excel</w:t>
      </w:r>
      <w:r w:rsidRPr="00603067">
        <w:rPr>
          <w:rFonts w:ascii="Times New Roman" w:hAnsi="Times New Roman" w:cs="Times New Roman"/>
          <w:color w:val="231F20"/>
          <w:sz w:val="28"/>
          <w:szCs w:val="28"/>
          <w:lang w:val="en-US"/>
        </w:rPr>
        <w:t>.</w:t>
      </w:r>
    </w:p>
    <w:p w:rsidR="00EA2264" w:rsidRPr="00EB7CB3" w:rsidRDefault="00EA2264" w:rsidP="00EB7CB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Переименовать </w:t>
      </w:r>
      <w:r w:rsidRPr="003767D6">
        <w:rPr>
          <w:rFonts w:ascii="Times New Roman" w:hAnsi="Times New Roman" w:cs="Times New Roman"/>
          <w:b/>
          <w:bCs/>
          <w:sz w:val="28"/>
          <w:szCs w:val="28"/>
        </w:rPr>
        <w:t>Лист 1</w:t>
      </w:r>
      <w:r>
        <w:rPr>
          <w:rFonts w:ascii="Times New Roman" w:hAnsi="Times New Roman" w:cs="Times New Roman"/>
          <w:sz w:val="28"/>
          <w:szCs w:val="28"/>
        </w:rPr>
        <w:t xml:space="preserve"> в «Часовые тарифные ставки»;</w:t>
      </w:r>
      <w:r w:rsidRPr="00EB7CB3">
        <w:rPr>
          <w:rFonts w:ascii="Times New Roman" w:hAnsi="Times New Roman" w:cs="Times New Roman"/>
          <w:color w:val="231F20"/>
          <w:sz w:val="28"/>
          <w:szCs w:val="28"/>
        </w:rPr>
        <w:t xml:space="preserve">             </w:t>
      </w:r>
    </w:p>
    <w:p w:rsidR="00EA2264" w:rsidRDefault="00EA2264" w:rsidP="00EB7CB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курсор мыши на ярлык «Лист 1» и нажать правую кнопку мыши;</w:t>
      </w:r>
    </w:p>
    <w:p w:rsidR="00EA2264" w:rsidRDefault="00EA2264" w:rsidP="00EB7CB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в контекстном меню «Переименовать»;</w:t>
      </w:r>
    </w:p>
    <w:p w:rsidR="00EA2264" w:rsidRDefault="00EA2264" w:rsidP="00EB7CB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набрать на клавиатуре «Часовые тарифные ставки» и нажать </w:t>
      </w:r>
      <w:r w:rsidRPr="00603067">
        <w:rPr>
          <w:rFonts w:ascii="Times New Roman" w:hAnsi="Times New Roman" w:cs="Times New Roman"/>
          <w:b/>
          <w:bCs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1C24E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Ввод заголовок таблицы:</w:t>
      </w:r>
    </w:p>
    <w:p w:rsidR="00EA2264" w:rsidRDefault="00EA2264" w:rsidP="001C24E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ячейку А1 активной;</w:t>
      </w:r>
    </w:p>
    <w:p w:rsidR="00EA2264" w:rsidRDefault="00EA2264" w:rsidP="0065653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набрать на клавиатуре «Часовые тарифные ставки»;</w:t>
      </w:r>
    </w:p>
    <w:p w:rsidR="00EA2264" w:rsidRDefault="00EA2264" w:rsidP="0065653D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кнопку </w:t>
      </w: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4" o:spid="_x0000_i1028" type="#_x0000_t75" alt="6565746.jpg" style="width:18.6pt;height:20.4pt;visibility:visible">
            <v:imagedata r:id="rId10" o:title=""/>
          </v:shape>
        </w:pict>
      </w:r>
      <w:r>
        <w:rPr>
          <w:rFonts w:ascii="Times New Roman" w:hAnsi="Times New Roman" w:cs="Times New Roman"/>
          <w:sz w:val="28"/>
          <w:szCs w:val="28"/>
        </w:rPr>
        <w:t>в строке формул.</w:t>
      </w:r>
    </w:p>
    <w:p w:rsidR="00EA2264" w:rsidRDefault="00EA2264" w:rsidP="0065653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Отформатировать заголовок:</w:t>
      </w:r>
    </w:p>
    <w:p w:rsidR="00EA2264" w:rsidRDefault="00EA2264" w:rsidP="006565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ячейки А1÷С1;</w:t>
      </w:r>
    </w:p>
    <w:p w:rsidR="00EA2264" w:rsidRPr="006D2E07" w:rsidRDefault="00EA2264" w:rsidP="006D2E0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панели </w:t>
      </w:r>
      <w:r w:rsidRPr="0065653D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>
        <w:rPr>
          <w:rFonts w:ascii="Times New Roman" w:hAnsi="Times New Roman" w:cs="Times New Roman"/>
          <w:sz w:val="28"/>
          <w:szCs w:val="28"/>
        </w:rPr>
        <w:t xml:space="preserve"> выбрать раздел </w:t>
      </w:r>
      <w:r w:rsidRPr="0065653D">
        <w:rPr>
          <w:rFonts w:ascii="Times New Roman" w:hAnsi="Times New Roman" w:cs="Times New Roman"/>
          <w:b/>
          <w:bCs/>
          <w:sz w:val="28"/>
          <w:szCs w:val="28"/>
        </w:rPr>
        <w:t>Выравнивание</w:t>
      </w:r>
      <w:r>
        <w:rPr>
          <w:rFonts w:ascii="Times New Roman" w:hAnsi="Times New Roman" w:cs="Times New Roman"/>
          <w:sz w:val="28"/>
          <w:szCs w:val="28"/>
        </w:rPr>
        <w:t xml:space="preserve">, нажать копку </w:t>
      </w: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5" o:spid="_x0000_i1029" type="#_x0000_t75" alt="444.jpg" style="width:40.2pt;height:26.4pt;visibility:visible">
            <v:imagedata r:id="rId11" o:title=""/>
          </v:shape>
        </w:pict>
      </w:r>
    </w:p>
    <w:p w:rsidR="00EA2264" w:rsidRDefault="00EA2264" w:rsidP="006D2E0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Отформатировать А2÷С2 под ввод длинных заголовков:</w:t>
      </w:r>
    </w:p>
    <w:p w:rsidR="00EA2264" w:rsidRDefault="00EA2264" w:rsidP="006D2E0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ячейки А2÷С2;</w:t>
      </w:r>
    </w:p>
    <w:p w:rsidR="00EA2264" w:rsidRDefault="00EA2264" w:rsidP="006D2E0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команду </w:t>
      </w:r>
      <w:r w:rsidRPr="006D2E07">
        <w:rPr>
          <w:rFonts w:ascii="Times New Roman" w:hAnsi="Times New Roman" w:cs="Times New Roman"/>
          <w:b/>
          <w:bCs/>
          <w:sz w:val="28"/>
          <w:szCs w:val="28"/>
        </w:rPr>
        <w:t>Выравнивание</w:t>
      </w:r>
      <w:r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Pr="006D2E07">
        <w:rPr>
          <w:rFonts w:ascii="Times New Roman" w:hAnsi="Times New Roman" w:cs="Times New Roman"/>
          <w:b/>
          <w:bCs/>
          <w:sz w:val="28"/>
          <w:szCs w:val="28"/>
        </w:rPr>
        <w:t>Формат ячеек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меню </w:t>
      </w:r>
      <w:r w:rsidRPr="006D2E07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панели инструментов;</w:t>
      </w:r>
    </w:p>
    <w:p w:rsidR="00EA2264" w:rsidRPr="00603067" w:rsidRDefault="00EA2264" w:rsidP="0060306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группе опций </w:t>
      </w:r>
      <w:r w:rsidRPr="006D2E07">
        <w:rPr>
          <w:rFonts w:ascii="Times New Roman" w:hAnsi="Times New Roman" w:cs="Times New Roman"/>
          <w:b/>
          <w:bCs/>
          <w:sz w:val="28"/>
          <w:szCs w:val="28"/>
        </w:rPr>
        <w:t xml:space="preserve">Отображение </w:t>
      </w:r>
      <w:r>
        <w:rPr>
          <w:rFonts w:ascii="Times New Roman" w:hAnsi="Times New Roman" w:cs="Times New Roman"/>
          <w:sz w:val="28"/>
          <w:szCs w:val="28"/>
        </w:rPr>
        <w:t xml:space="preserve">установите флажок в опции </w:t>
      </w:r>
      <w:r w:rsidRPr="006D2E07">
        <w:rPr>
          <w:rFonts w:ascii="Times New Roman" w:hAnsi="Times New Roman" w:cs="Times New Roman"/>
          <w:b/>
          <w:bCs/>
          <w:sz w:val="28"/>
          <w:szCs w:val="28"/>
        </w:rPr>
        <w:t>переносить по словам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6D2E0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</w:t>
      </w:r>
      <w:r>
        <w:rPr>
          <w:rFonts w:ascii="Times New Roman" w:hAnsi="Times New Roman" w:cs="Times New Roman"/>
          <w:b/>
          <w:bCs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7F5EE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в ячейки информацию представленную на рис. 4</w:t>
      </w: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3" o:spid="_x0000_i1030" type="#_x0000_t75" alt="7777.jpg" style="width:327pt;height:35.4pt;visibility:visible">
            <v:imagedata r:id="rId12" o:title=""/>
          </v:shape>
        </w:pict>
      </w:r>
    </w:p>
    <w:p w:rsidR="00EA2264" w:rsidRDefault="00EA2264" w:rsidP="007F5EEC">
      <w:pPr>
        <w:pStyle w:val="ListParagraph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7F5EEC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EEC">
        <w:rPr>
          <w:rFonts w:ascii="Times New Roman" w:hAnsi="Times New Roman" w:cs="Times New Roman"/>
          <w:sz w:val="28"/>
          <w:szCs w:val="28"/>
        </w:rPr>
        <w:fldChar w:fldCharType="begin"/>
      </w:r>
      <w:r w:rsidRPr="007F5EEC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7F5EEC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4</w:t>
      </w:r>
      <w:r w:rsidRPr="007F5EEC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Имена полей таблицы «Часовые тарифные ставки сотрудников ЦИТ»</w:t>
      </w:r>
    </w:p>
    <w:p w:rsidR="00EA2264" w:rsidRDefault="00EA2264" w:rsidP="007F5EEC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Отформатировать ячейки С2÷С7 для ввода числовых символов:</w:t>
      </w:r>
    </w:p>
    <w:p w:rsidR="00EA2264" w:rsidRDefault="00EA2264" w:rsidP="00D4355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ячейки С2÷С8 ;</w:t>
      </w:r>
    </w:p>
    <w:p w:rsidR="00EA2264" w:rsidRDefault="00EA2264" w:rsidP="00D4355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панели инструментов в меню </w:t>
      </w:r>
      <w:r w:rsidRPr="00D43557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>
        <w:rPr>
          <w:rFonts w:ascii="Times New Roman" w:hAnsi="Times New Roman" w:cs="Times New Roman"/>
          <w:sz w:val="28"/>
          <w:szCs w:val="28"/>
        </w:rPr>
        <w:t xml:space="preserve"> выбрать </w:t>
      </w:r>
      <w:r w:rsidRPr="00D43557">
        <w:rPr>
          <w:rFonts w:ascii="Times New Roman" w:hAnsi="Times New Roman" w:cs="Times New Roman"/>
          <w:b/>
          <w:bCs/>
          <w:sz w:val="28"/>
          <w:szCs w:val="28"/>
        </w:rPr>
        <w:t>Ячейки</w:t>
      </w:r>
      <w:r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Pr="00D43557">
        <w:rPr>
          <w:rFonts w:ascii="Times New Roman" w:hAnsi="Times New Roman" w:cs="Times New Roman"/>
          <w:b/>
          <w:bCs/>
          <w:sz w:val="28"/>
          <w:szCs w:val="28"/>
        </w:rPr>
        <w:t>Формат</w:t>
      </w:r>
      <w:r>
        <w:rPr>
          <w:rFonts w:ascii="Times New Roman" w:hAnsi="Times New Roman" w:cs="Times New Roman"/>
          <w:sz w:val="28"/>
          <w:szCs w:val="28"/>
        </w:rPr>
        <w:t xml:space="preserve"> выполнить команду </w:t>
      </w:r>
      <w:r w:rsidRPr="00D43557">
        <w:rPr>
          <w:rFonts w:ascii="Times New Roman" w:hAnsi="Times New Roman" w:cs="Times New Roman"/>
          <w:b/>
          <w:bCs/>
          <w:sz w:val="28"/>
          <w:szCs w:val="28"/>
        </w:rPr>
        <w:t>Формат ячеек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D4355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выбрать закладку </w:t>
      </w:r>
      <w:r w:rsidRPr="00D43557">
        <w:rPr>
          <w:rFonts w:ascii="Times New Roman" w:hAnsi="Times New Roman" w:cs="Times New Roman"/>
          <w:b/>
          <w:bCs/>
          <w:sz w:val="28"/>
          <w:szCs w:val="28"/>
        </w:rPr>
        <w:t>Число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35596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выбрать формат </w:t>
      </w:r>
      <w:r w:rsidRPr="00D43557">
        <w:rPr>
          <w:rFonts w:ascii="Times New Roman" w:hAnsi="Times New Roman" w:cs="Times New Roman"/>
          <w:b/>
          <w:bCs/>
          <w:sz w:val="28"/>
          <w:szCs w:val="28"/>
        </w:rPr>
        <w:t>Процентный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(число десятичных знаков 0) (рис. 5);</w:t>
      </w: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1" o:spid="_x0000_i1031" type="#_x0000_t75" alt="555.jpg" style="width:305.4pt;height:161.4pt;visibility:visible">
            <v:imagedata r:id="rId13" o:title=""/>
          </v:shape>
        </w:pict>
      </w:r>
    </w:p>
    <w:p w:rsidR="00EA2264" w:rsidRPr="00355967" w:rsidRDefault="00EA2264" w:rsidP="003559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55967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967">
        <w:rPr>
          <w:rFonts w:ascii="Times New Roman" w:hAnsi="Times New Roman" w:cs="Times New Roman"/>
          <w:sz w:val="28"/>
          <w:szCs w:val="28"/>
        </w:rPr>
        <w:fldChar w:fldCharType="begin"/>
      </w:r>
      <w:r w:rsidRPr="00355967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355967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5</w:t>
      </w:r>
      <w:r w:rsidRPr="00355967">
        <w:rPr>
          <w:rFonts w:ascii="Times New Roman" w:hAnsi="Times New Roman" w:cs="Times New Roman"/>
          <w:sz w:val="28"/>
          <w:szCs w:val="28"/>
        </w:rPr>
        <w:fldChar w:fldCharType="end"/>
      </w:r>
      <w:r w:rsidRPr="00355967">
        <w:rPr>
          <w:rFonts w:ascii="Times New Roman" w:hAnsi="Times New Roman" w:cs="Times New Roman"/>
          <w:sz w:val="28"/>
          <w:szCs w:val="28"/>
        </w:rPr>
        <w:t xml:space="preserve"> Выбор формата ячеек</w:t>
      </w:r>
    </w:p>
    <w:p w:rsidR="00EA2264" w:rsidRDefault="00EA2264" w:rsidP="00D4355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</w:t>
      </w:r>
      <w:r w:rsidRPr="00355967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355967">
      <w:pPr>
        <w:autoSpaceDE w:val="0"/>
        <w:autoSpaceDN w:val="0"/>
        <w:adjustRightInd w:val="0"/>
        <w:spacing w:after="0" w:line="36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Ввод информации представленной на рис.1.</w:t>
      </w:r>
    </w:p>
    <w:p w:rsidR="00EA2264" w:rsidRDefault="00EA2264" w:rsidP="00355967">
      <w:pPr>
        <w:autoSpaceDE w:val="0"/>
        <w:autoSpaceDN w:val="0"/>
        <w:adjustRightInd w:val="0"/>
        <w:spacing w:after="0" w:line="36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Присвоить имя группе ячеек:</w:t>
      </w:r>
    </w:p>
    <w:p w:rsidR="00EA2264" w:rsidRDefault="00EA2264" w:rsidP="0035596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ячейки А3÷С8;</w:t>
      </w:r>
    </w:p>
    <w:p w:rsidR="00EA2264" w:rsidRDefault="00EA2264" w:rsidP="0035596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выбрать команду </w:t>
      </w:r>
      <w:r w:rsidRPr="003767D6">
        <w:rPr>
          <w:rFonts w:ascii="Times New Roman" w:hAnsi="Times New Roman" w:cs="Times New Roman"/>
          <w:b/>
          <w:bCs/>
          <w:sz w:val="28"/>
          <w:szCs w:val="28"/>
        </w:rPr>
        <w:t>Присвоить имя</w:t>
      </w:r>
      <w:r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Pr="003767D6">
        <w:rPr>
          <w:rFonts w:ascii="Times New Roman" w:hAnsi="Times New Roman" w:cs="Times New Roman"/>
          <w:b/>
          <w:bCs/>
          <w:sz w:val="28"/>
          <w:szCs w:val="28"/>
        </w:rPr>
        <w:t>Определенные имена</w:t>
      </w:r>
      <w:r>
        <w:rPr>
          <w:rFonts w:ascii="Times New Roman" w:hAnsi="Times New Roman" w:cs="Times New Roman"/>
          <w:sz w:val="28"/>
          <w:szCs w:val="28"/>
        </w:rPr>
        <w:t xml:space="preserve"> меню </w:t>
      </w:r>
      <w:r w:rsidRPr="003767D6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>
        <w:rPr>
          <w:rFonts w:ascii="Times New Roman" w:hAnsi="Times New Roman" w:cs="Times New Roman"/>
          <w:sz w:val="28"/>
          <w:szCs w:val="28"/>
        </w:rPr>
        <w:t xml:space="preserve"> (рис. 6);</w:t>
      </w:r>
    </w:p>
    <w:p w:rsidR="00EA2264" w:rsidRPr="004F55FC" w:rsidRDefault="00EA2264" w:rsidP="004F55FC">
      <w:pPr>
        <w:autoSpaceDE w:val="0"/>
        <w:autoSpaceDN w:val="0"/>
        <w:adjustRightInd w:val="0"/>
        <w:spacing w:after="0" w:line="36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2" o:spid="_x0000_i1032" type="#_x0000_t75" alt="6565.jpg" style="width:250.2pt;height:149.4pt;visibility:visible">
            <v:imagedata r:id="rId14" o:title=""/>
          </v:shape>
        </w:pict>
      </w:r>
    </w:p>
    <w:p w:rsidR="00EA2264" w:rsidRDefault="00EA2264" w:rsidP="003767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767D6">
        <w:rPr>
          <w:rFonts w:ascii="Times New Roman" w:hAnsi="Times New Roman" w:cs="Times New Roman"/>
          <w:sz w:val="28"/>
          <w:szCs w:val="28"/>
        </w:rPr>
        <w:t xml:space="preserve">Рис. </w:t>
      </w:r>
      <w:r w:rsidRPr="003767D6">
        <w:rPr>
          <w:rFonts w:ascii="Times New Roman" w:hAnsi="Times New Roman" w:cs="Times New Roman"/>
          <w:sz w:val="28"/>
          <w:szCs w:val="28"/>
        </w:rPr>
        <w:fldChar w:fldCharType="begin"/>
      </w:r>
      <w:r w:rsidRPr="003767D6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3767D6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6</w:t>
      </w:r>
      <w:r w:rsidRPr="003767D6">
        <w:rPr>
          <w:rFonts w:ascii="Times New Roman" w:hAnsi="Times New Roman" w:cs="Times New Roman"/>
          <w:sz w:val="28"/>
          <w:szCs w:val="28"/>
        </w:rPr>
        <w:fldChar w:fldCharType="end"/>
      </w:r>
      <w:r w:rsidRPr="003767D6">
        <w:rPr>
          <w:rFonts w:ascii="Times New Roman" w:hAnsi="Times New Roman" w:cs="Times New Roman"/>
          <w:sz w:val="28"/>
          <w:szCs w:val="28"/>
        </w:rPr>
        <w:t xml:space="preserve"> Вид окна «Создание имени»</w:t>
      </w:r>
    </w:p>
    <w:p w:rsidR="00EA2264" w:rsidRPr="003767D6" w:rsidRDefault="00EA2264" w:rsidP="003767D6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нажать</w:t>
      </w:r>
      <w:r w:rsidRPr="003767D6">
        <w:rPr>
          <w:rFonts w:ascii="Times New Roman" w:hAnsi="Times New Roman" w:cs="Times New Roman"/>
          <w:sz w:val="28"/>
          <w:szCs w:val="28"/>
        </w:rPr>
        <w:t xml:space="preserve"> </w:t>
      </w:r>
      <w:r w:rsidRPr="003767D6">
        <w:rPr>
          <w:rFonts w:ascii="Times New Roman" w:hAnsi="Times New Roman" w:cs="Times New Roman"/>
          <w:b/>
          <w:bCs/>
          <w:sz w:val="28"/>
          <w:szCs w:val="28"/>
        </w:rPr>
        <w:t>ОК</w:t>
      </w:r>
      <w:r w:rsidRPr="003767D6"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8D47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Переименовать </w:t>
      </w:r>
      <w:r w:rsidRPr="000F64AC">
        <w:rPr>
          <w:rFonts w:ascii="Times New Roman" w:hAnsi="Times New Roman" w:cs="Times New Roman"/>
          <w:b/>
          <w:bCs/>
          <w:sz w:val="28"/>
          <w:szCs w:val="28"/>
        </w:rPr>
        <w:t>Лист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«Отработанное время» (аналогично действиям п. 2).</w:t>
      </w:r>
    </w:p>
    <w:p w:rsidR="00EA2264" w:rsidRDefault="00EA2264" w:rsidP="00A210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Создать таблицу «</w:t>
      </w:r>
      <w:r w:rsidRPr="00F542E2">
        <w:rPr>
          <w:rFonts w:ascii="Times New Roman" w:hAnsi="Times New Roman" w:cs="Times New Roman"/>
          <w:sz w:val="28"/>
          <w:szCs w:val="28"/>
        </w:rPr>
        <w:t>Время, отработанное сотрудниками в текущем месяце</w:t>
      </w:r>
      <w:r>
        <w:rPr>
          <w:rFonts w:ascii="Times New Roman" w:hAnsi="Times New Roman" w:cs="Times New Roman"/>
          <w:sz w:val="28"/>
          <w:szCs w:val="28"/>
        </w:rPr>
        <w:t>» (аналогично п. 3- 5) (рис. 2).</w:t>
      </w:r>
    </w:p>
    <w:p w:rsidR="00EA2264" w:rsidRDefault="00EA2264" w:rsidP="00A2108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Ввести исходные данные.</w:t>
      </w:r>
    </w:p>
    <w:p w:rsidR="00EA2264" w:rsidRDefault="00EA2264" w:rsidP="00A2108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Переименовать </w:t>
      </w:r>
      <w:r w:rsidRPr="008D474B">
        <w:rPr>
          <w:rFonts w:ascii="Times New Roman" w:hAnsi="Times New Roman" w:cs="Times New Roman"/>
          <w:b/>
          <w:bCs/>
          <w:sz w:val="28"/>
          <w:szCs w:val="28"/>
        </w:rPr>
        <w:t>Лист 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«Расчёт заработной платы» (аналогично действиям п. 2).</w:t>
      </w:r>
    </w:p>
    <w:p w:rsidR="00EA2264" w:rsidRDefault="00EA2264" w:rsidP="008D47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Создать таблицу «Ведомость начисления заработной платы сотрудникам ЦИТ за текущий месяц» (аналогично п. 3-5) (рис.3).</w:t>
      </w:r>
    </w:p>
    <w:p w:rsidR="00EA2264" w:rsidRDefault="00EA2264" w:rsidP="008D47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Ввести исходные данные.</w:t>
      </w:r>
    </w:p>
    <w:p w:rsidR="00EA2264" w:rsidRDefault="00EA2264" w:rsidP="00F9376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Заполнить графу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Должность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2264" w:rsidRDefault="00EA2264" w:rsidP="00F93765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ячейку С3 активной;</w:t>
      </w:r>
    </w:p>
    <w:p w:rsidR="00EA2264" w:rsidRDefault="00EA2264" w:rsidP="00F93765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воспользоваться командой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Вставить функцию</w:t>
      </w:r>
      <w:r>
        <w:rPr>
          <w:rFonts w:ascii="Times New Roman" w:hAnsi="Times New Roman" w:cs="Times New Roman"/>
          <w:sz w:val="28"/>
          <w:szCs w:val="28"/>
        </w:rPr>
        <w:t xml:space="preserve"> меню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F93765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 xml:space="preserve">Категория </w:t>
      </w:r>
      <w:r>
        <w:rPr>
          <w:rFonts w:ascii="Times New Roman" w:hAnsi="Times New Roman" w:cs="Times New Roman"/>
          <w:sz w:val="28"/>
          <w:szCs w:val="28"/>
        </w:rPr>
        <w:t xml:space="preserve">выбрать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Ссылки и массивы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F93765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Выберите функцию</w:t>
      </w:r>
      <w:r>
        <w:rPr>
          <w:rFonts w:ascii="Times New Roman" w:hAnsi="Times New Roman" w:cs="Times New Roman"/>
          <w:sz w:val="28"/>
          <w:szCs w:val="28"/>
        </w:rPr>
        <w:t xml:space="preserve"> нажать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ВПР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(рис. 7);</w:t>
      </w: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6" o:spid="_x0000_i1033" type="#_x0000_t75" alt="2222.jpg" style="width:270.6pt;height:181.8pt;visibility:visible">
            <v:imagedata r:id="rId15" o:title=""/>
          </v:shape>
        </w:pict>
      </w:r>
    </w:p>
    <w:p w:rsidR="00EA2264" w:rsidRDefault="00EA2264" w:rsidP="008F7B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31C27">
        <w:rPr>
          <w:rFonts w:ascii="Times New Roman" w:hAnsi="Times New Roman" w:cs="Times New Roman"/>
          <w:sz w:val="28"/>
          <w:szCs w:val="28"/>
        </w:rPr>
        <w:t xml:space="preserve">Рис. </w:t>
      </w:r>
      <w:r w:rsidRPr="00431C27">
        <w:rPr>
          <w:rFonts w:ascii="Times New Roman" w:hAnsi="Times New Roman" w:cs="Times New Roman"/>
          <w:sz w:val="28"/>
          <w:szCs w:val="28"/>
        </w:rPr>
        <w:fldChar w:fldCharType="begin"/>
      </w:r>
      <w:r w:rsidRPr="00431C27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431C27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7</w:t>
      </w:r>
      <w:r w:rsidRPr="00431C27">
        <w:rPr>
          <w:rFonts w:ascii="Times New Roman" w:hAnsi="Times New Roman" w:cs="Times New Roman"/>
          <w:sz w:val="28"/>
          <w:szCs w:val="28"/>
        </w:rPr>
        <w:fldChar w:fldCharType="end"/>
      </w:r>
      <w:r w:rsidRPr="00431C27">
        <w:rPr>
          <w:rFonts w:ascii="Times New Roman" w:hAnsi="Times New Roman" w:cs="Times New Roman"/>
          <w:sz w:val="28"/>
          <w:szCs w:val="28"/>
        </w:rPr>
        <w:t xml:space="preserve"> Вид первого окна Мастера функций</w:t>
      </w:r>
    </w:p>
    <w:p w:rsidR="00EA2264" w:rsidRDefault="00EA2264" w:rsidP="008F7B3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диалоговом окне ввести следующие данные:</w:t>
      </w:r>
    </w:p>
    <w:p w:rsidR="00EA2264" w:rsidRDefault="00EA2264" w:rsidP="008F7B3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Искомое значение - перейти на лист «Часовые тарифные ставки» и выделить ячейку А3</w:t>
      </w:r>
    </w:p>
    <w:p w:rsidR="00EA2264" w:rsidRDefault="00EA2264" w:rsidP="008F7B3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- перейти на лист «Часовые тарифные ставки» и выделить всю таблицу</w:t>
      </w:r>
    </w:p>
    <w:p w:rsidR="00EA2264" w:rsidRDefault="00EA2264" w:rsidP="008F7B3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столбца – 1</w:t>
      </w:r>
    </w:p>
    <w:p w:rsidR="00EA2264" w:rsidRDefault="00EA2264" w:rsidP="008F7B3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Интервальный просмотр – 0</w:t>
      </w:r>
    </w:p>
    <w:p w:rsidR="00EA2264" w:rsidRDefault="00EA2264" w:rsidP="008F7B3A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</w:t>
      </w:r>
      <w:r w:rsidRPr="008F7B3A">
        <w:rPr>
          <w:rFonts w:ascii="Times New Roman" w:hAnsi="Times New Roman" w:cs="Times New Roman"/>
          <w:b/>
          <w:bCs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8F7B3A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курсор на маркер в правом нижнем углу ячейки С3, щелкните левой клавишей мыши и протяните его до ячейки С8. </w:t>
      </w:r>
    </w:p>
    <w:p w:rsidR="00EA2264" w:rsidRPr="00EE3414" w:rsidRDefault="00EA2264" w:rsidP="00EE3414">
      <w:pPr>
        <w:spacing w:line="360" w:lineRule="auto"/>
        <w:ind w:left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Данные, вводимые в диалоговом окне «Аргументы функции», представлены на рис. 8.</w:t>
      </w:r>
    </w:p>
    <w:p w:rsidR="00EA2264" w:rsidRPr="008F7B3A" w:rsidRDefault="00EA2264" w:rsidP="008F7B3A">
      <w:pPr>
        <w:spacing w:line="360" w:lineRule="auto"/>
        <w:ind w:left="765"/>
        <w:jc w:val="both"/>
        <w:rPr>
          <w:rFonts w:ascii="Times New Roman" w:hAnsi="Times New Roman" w:cs="Times New Roman"/>
          <w:sz w:val="28"/>
          <w:szCs w:val="28"/>
        </w:rPr>
      </w:pP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7" o:spid="_x0000_i1034" type="#_x0000_t75" alt="7777.jpg" style="width:300pt;height:169.2pt;visibility:visible">
            <v:imagedata r:id="rId16" o:title=""/>
          </v:shape>
        </w:pict>
      </w:r>
    </w:p>
    <w:p w:rsidR="00EA2264" w:rsidRDefault="00EA2264" w:rsidP="00EE34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E3414">
        <w:rPr>
          <w:rFonts w:ascii="Times New Roman" w:hAnsi="Times New Roman" w:cs="Times New Roman"/>
          <w:sz w:val="28"/>
          <w:szCs w:val="28"/>
        </w:rPr>
        <w:t xml:space="preserve">Рис. </w:t>
      </w:r>
      <w:r w:rsidRPr="00EE3414">
        <w:rPr>
          <w:rFonts w:ascii="Times New Roman" w:hAnsi="Times New Roman" w:cs="Times New Roman"/>
          <w:sz w:val="28"/>
          <w:szCs w:val="28"/>
        </w:rPr>
        <w:fldChar w:fldCharType="begin"/>
      </w:r>
      <w:r w:rsidRPr="00EE3414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EE3414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8</w:t>
      </w:r>
      <w:r w:rsidRPr="00EE3414">
        <w:rPr>
          <w:rFonts w:ascii="Times New Roman" w:hAnsi="Times New Roman" w:cs="Times New Roman"/>
          <w:sz w:val="28"/>
          <w:szCs w:val="28"/>
        </w:rPr>
        <w:fldChar w:fldCharType="end"/>
      </w:r>
      <w:r w:rsidRPr="00EE3414">
        <w:rPr>
          <w:rFonts w:ascii="Times New Roman" w:hAnsi="Times New Roman" w:cs="Times New Roman"/>
          <w:sz w:val="28"/>
          <w:szCs w:val="28"/>
        </w:rPr>
        <w:t xml:space="preserve"> Диалоговое окно «Аргументы функции»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A2264" w:rsidRDefault="00EA2264" w:rsidP="00EE34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Заполнить графу </w:t>
      </w:r>
      <w:r w:rsidRPr="00EE3414">
        <w:rPr>
          <w:rFonts w:ascii="Times New Roman" w:hAnsi="Times New Roman" w:cs="Times New Roman"/>
          <w:b/>
          <w:bCs/>
          <w:sz w:val="28"/>
          <w:szCs w:val="28"/>
        </w:rPr>
        <w:t>Часовая тарифная ставка,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3414">
        <w:rPr>
          <w:rFonts w:ascii="Times New Roman" w:hAnsi="Times New Roman" w:cs="Times New Roman"/>
          <w:b/>
          <w:bCs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2264" w:rsidRDefault="00EA2264" w:rsidP="00EE3414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3 активной;</w:t>
      </w:r>
    </w:p>
    <w:p w:rsidR="00EA2264" w:rsidRDefault="00EA2264" w:rsidP="00EE3414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воспользоваться командой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Вставить функцию</w:t>
      </w:r>
      <w:r>
        <w:rPr>
          <w:rFonts w:ascii="Times New Roman" w:hAnsi="Times New Roman" w:cs="Times New Roman"/>
          <w:sz w:val="28"/>
          <w:szCs w:val="28"/>
        </w:rPr>
        <w:t xml:space="preserve"> меню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EE3414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 xml:space="preserve">Категория </w:t>
      </w:r>
      <w:r>
        <w:rPr>
          <w:rFonts w:ascii="Times New Roman" w:hAnsi="Times New Roman" w:cs="Times New Roman"/>
          <w:sz w:val="28"/>
          <w:szCs w:val="28"/>
        </w:rPr>
        <w:t xml:space="preserve">выбрать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Ссылки и массивы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Pr="00E03B1E" w:rsidRDefault="00EA2264" w:rsidP="00EE3414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Выберите функцию</w:t>
      </w:r>
      <w:r>
        <w:rPr>
          <w:rFonts w:ascii="Times New Roman" w:hAnsi="Times New Roman" w:cs="Times New Roman"/>
          <w:sz w:val="28"/>
          <w:szCs w:val="28"/>
        </w:rPr>
        <w:t xml:space="preserve"> нажать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ВПР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EA2264" w:rsidRDefault="00EA2264" w:rsidP="00E03B1E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диалоговом окне ввести следующие данные: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Искомое значение - перейти на лист «Часовые тарифные ставки» и выделить ячейку А3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- перейти на лист «Часовые тарифные ставки» и выделить всю таблицу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столбца – 2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Интервальный просмотр – 0</w:t>
      </w:r>
    </w:p>
    <w:p w:rsidR="00EA2264" w:rsidRDefault="00EA2264" w:rsidP="00E03B1E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</w:t>
      </w:r>
      <w:r w:rsidRPr="008F7B3A">
        <w:rPr>
          <w:rFonts w:ascii="Times New Roman" w:hAnsi="Times New Roman" w:cs="Times New Roman"/>
          <w:b/>
          <w:bCs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E03B1E">
      <w:pPr>
        <w:pStyle w:val="ListParagraph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курсор на маркер в правом нижнем углу ячейки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3, щелкните левой клавишей мыши и протяните его до ячейки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8.</w:t>
      </w:r>
    </w:p>
    <w:p w:rsidR="00EA2264" w:rsidRDefault="00EA2264" w:rsidP="00E03B1E">
      <w:pPr>
        <w:spacing w:line="360" w:lineRule="auto"/>
        <w:ind w:left="765"/>
        <w:jc w:val="both"/>
        <w:rPr>
          <w:rFonts w:ascii="Times New Roman" w:hAnsi="Times New Roman" w:cs="Times New Roman"/>
          <w:sz w:val="28"/>
          <w:szCs w:val="28"/>
        </w:rPr>
      </w:pPr>
      <w:r w:rsidRPr="00E03B1E">
        <w:rPr>
          <w:rFonts w:ascii="Times New Roman" w:hAnsi="Times New Roman" w:cs="Times New Roman"/>
          <w:sz w:val="28"/>
          <w:szCs w:val="28"/>
        </w:rPr>
        <w:t>Данные, вводимые в диалоговом окне «Аргументы функции»</w:t>
      </w:r>
      <w:r>
        <w:rPr>
          <w:rFonts w:ascii="Times New Roman" w:hAnsi="Times New Roman" w:cs="Times New Roman"/>
          <w:sz w:val="28"/>
          <w:szCs w:val="28"/>
        </w:rPr>
        <w:t>, представлены на рис. 9</w:t>
      </w:r>
      <w:r w:rsidRPr="00E03B1E"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E03B1E">
      <w:pPr>
        <w:spacing w:line="360" w:lineRule="auto"/>
        <w:ind w:left="765"/>
        <w:jc w:val="both"/>
        <w:rPr>
          <w:rFonts w:ascii="Times New Roman" w:hAnsi="Times New Roman" w:cs="Times New Roman"/>
          <w:sz w:val="28"/>
          <w:szCs w:val="28"/>
        </w:rPr>
      </w:pP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10" o:spid="_x0000_i1035" type="#_x0000_t75" alt="7777.jpg" style="width:294.6pt;height:166.8pt;visibility:visible">
            <v:imagedata r:id="rId17" o:title=""/>
          </v:shape>
        </w:pict>
      </w:r>
    </w:p>
    <w:p w:rsidR="00EA2264" w:rsidRDefault="00EA2264" w:rsidP="00E03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03B1E">
        <w:rPr>
          <w:rFonts w:ascii="Times New Roman" w:hAnsi="Times New Roman" w:cs="Times New Roman"/>
          <w:sz w:val="28"/>
          <w:szCs w:val="28"/>
        </w:rPr>
        <w:t xml:space="preserve">Рис. </w:t>
      </w:r>
      <w:r w:rsidRPr="00E03B1E">
        <w:rPr>
          <w:rFonts w:ascii="Times New Roman" w:hAnsi="Times New Roman" w:cs="Times New Roman"/>
          <w:sz w:val="28"/>
          <w:szCs w:val="28"/>
        </w:rPr>
        <w:fldChar w:fldCharType="begin"/>
      </w:r>
      <w:r w:rsidRPr="00E03B1E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E03B1E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9</w:t>
      </w:r>
      <w:r w:rsidRPr="00E03B1E">
        <w:rPr>
          <w:rFonts w:ascii="Times New Roman" w:hAnsi="Times New Roman" w:cs="Times New Roman"/>
          <w:sz w:val="28"/>
          <w:szCs w:val="28"/>
        </w:rPr>
        <w:fldChar w:fldCharType="end"/>
      </w:r>
      <w:r w:rsidRPr="00E03B1E">
        <w:rPr>
          <w:rFonts w:ascii="Times New Roman" w:hAnsi="Times New Roman" w:cs="Times New Roman"/>
          <w:sz w:val="28"/>
          <w:szCs w:val="28"/>
        </w:rPr>
        <w:t xml:space="preserve"> Диалоговое окно «Аргументы функции»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B1E">
        <w:rPr>
          <w:rFonts w:ascii="Times New Roman" w:hAnsi="Times New Roman" w:cs="Times New Roman"/>
          <w:sz w:val="28"/>
          <w:szCs w:val="28"/>
        </w:rPr>
        <w:t>2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Заполнить графу </w:t>
      </w:r>
      <w:r w:rsidRPr="00E03B1E">
        <w:rPr>
          <w:rFonts w:ascii="Times New Roman" w:hAnsi="Times New Roman" w:cs="Times New Roman"/>
          <w:b/>
          <w:bCs/>
          <w:sz w:val="28"/>
          <w:szCs w:val="28"/>
        </w:rPr>
        <w:t>Отработанное время,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3B1E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2264" w:rsidRDefault="00EA2264" w:rsidP="00E03B1E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ячейку Е3 активной;</w:t>
      </w:r>
    </w:p>
    <w:p w:rsidR="00EA2264" w:rsidRDefault="00EA2264" w:rsidP="00E03B1E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воспользоваться командой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Вставить функцию</w:t>
      </w:r>
      <w:r>
        <w:rPr>
          <w:rFonts w:ascii="Times New Roman" w:hAnsi="Times New Roman" w:cs="Times New Roman"/>
          <w:sz w:val="28"/>
          <w:szCs w:val="28"/>
        </w:rPr>
        <w:t xml:space="preserve"> меню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E03B1E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 xml:space="preserve">Категория </w:t>
      </w:r>
      <w:r>
        <w:rPr>
          <w:rFonts w:ascii="Times New Roman" w:hAnsi="Times New Roman" w:cs="Times New Roman"/>
          <w:sz w:val="28"/>
          <w:szCs w:val="28"/>
        </w:rPr>
        <w:t xml:space="preserve">выбрать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Ссылки и массивы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Pr="00E03B1E" w:rsidRDefault="00EA2264" w:rsidP="00E03B1E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Выберите функцию</w:t>
      </w:r>
      <w:r>
        <w:rPr>
          <w:rFonts w:ascii="Times New Roman" w:hAnsi="Times New Roman" w:cs="Times New Roman"/>
          <w:sz w:val="28"/>
          <w:szCs w:val="28"/>
        </w:rPr>
        <w:t xml:space="preserve"> нажать </w:t>
      </w:r>
      <w:r w:rsidRPr="00304C2C">
        <w:rPr>
          <w:rFonts w:ascii="Times New Roman" w:hAnsi="Times New Roman" w:cs="Times New Roman"/>
          <w:b/>
          <w:bCs/>
          <w:sz w:val="28"/>
          <w:szCs w:val="28"/>
        </w:rPr>
        <w:t>ВПР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EA2264" w:rsidRDefault="00EA2264" w:rsidP="00E03B1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диалоговом окне ввести следующие данные: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Искомое значение - перейти на лист «Отработанное время» и выделить ячейку А3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- перейти на лист «Отработанное время» и выделить всю таблицу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столбца – 3</w:t>
      </w:r>
    </w:p>
    <w:p w:rsidR="00EA2264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Интервальный просмотр – 0</w:t>
      </w:r>
    </w:p>
    <w:p w:rsidR="00EA2264" w:rsidRDefault="00EA2264" w:rsidP="00E03B1E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</w:t>
      </w:r>
      <w:r w:rsidRPr="008F7B3A">
        <w:rPr>
          <w:rFonts w:ascii="Times New Roman" w:hAnsi="Times New Roman" w:cs="Times New Roman"/>
          <w:b/>
          <w:bCs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E03B1E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курсор на маркер в правом нижнем углу ячейки Е3, щелкните левой клавишей мыши и протяните его до ячейки Е8.</w:t>
      </w:r>
    </w:p>
    <w:p w:rsidR="00EA2264" w:rsidRDefault="00EA2264" w:rsidP="00E03B1E">
      <w:pPr>
        <w:spacing w:line="360" w:lineRule="auto"/>
        <w:ind w:left="765"/>
        <w:jc w:val="both"/>
        <w:rPr>
          <w:rFonts w:ascii="Times New Roman" w:hAnsi="Times New Roman" w:cs="Times New Roman"/>
          <w:sz w:val="28"/>
          <w:szCs w:val="28"/>
        </w:rPr>
      </w:pPr>
      <w:r w:rsidRPr="00E03B1E">
        <w:rPr>
          <w:rFonts w:ascii="Times New Roman" w:hAnsi="Times New Roman" w:cs="Times New Roman"/>
          <w:sz w:val="28"/>
          <w:szCs w:val="28"/>
        </w:rPr>
        <w:t>Данные, вводимые в диалоговом окне «Аргументы функции»</w:t>
      </w:r>
      <w:r>
        <w:rPr>
          <w:rFonts w:ascii="Times New Roman" w:hAnsi="Times New Roman" w:cs="Times New Roman"/>
          <w:sz w:val="28"/>
          <w:szCs w:val="28"/>
        </w:rPr>
        <w:t>, представлены на рис. 10</w:t>
      </w:r>
      <w:r w:rsidRPr="00E03B1E"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D437D4">
      <w:pPr>
        <w:pStyle w:val="ListParagraph"/>
        <w:spacing w:line="360" w:lineRule="auto"/>
        <w:ind w:left="1095"/>
        <w:jc w:val="both"/>
        <w:rPr>
          <w:rFonts w:ascii="Times New Roman" w:hAnsi="Times New Roman" w:cs="Times New Roman"/>
          <w:sz w:val="28"/>
          <w:szCs w:val="28"/>
        </w:rPr>
      </w:pPr>
      <w:r w:rsidRPr="005F10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13" o:spid="_x0000_i1036" type="#_x0000_t75" alt="88888.jpg" style="width:303pt;height:160.8pt;visibility:visible">
            <v:imagedata r:id="rId18" o:title=""/>
          </v:shape>
        </w:pict>
      </w:r>
    </w:p>
    <w:p w:rsidR="00EA2264" w:rsidRDefault="00EA2264" w:rsidP="00D437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437D4">
        <w:rPr>
          <w:rFonts w:ascii="Times New Roman" w:hAnsi="Times New Roman" w:cs="Times New Roman"/>
          <w:sz w:val="28"/>
          <w:szCs w:val="28"/>
        </w:rPr>
        <w:t xml:space="preserve">Рис. </w:t>
      </w:r>
      <w:r w:rsidRPr="00D437D4">
        <w:rPr>
          <w:rFonts w:ascii="Times New Roman" w:hAnsi="Times New Roman" w:cs="Times New Roman"/>
          <w:sz w:val="28"/>
          <w:szCs w:val="28"/>
        </w:rPr>
        <w:fldChar w:fldCharType="begin"/>
      </w:r>
      <w:r w:rsidRPr="00D437D4">
        <w:rPr>
          <w:rFonts w:ascii="Times New Roman" w:hAnsi="Times New Roman" w:cs="Times New Roman"/>
          <w:sz w:val="28"/>
          <w:szCs w:val="28"/>
        </w:rPr>
        <w:instrText xml:space="preserve"> SEQ Рис. \* ARABIC </w:instrText>
      </w:r>
      <w:r w:rsidRPr="00D437D4"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10</w:t>
      </w:r>
      <w:r w:rsidRPr="00D437D4">
        <w:rPr>
          <w:rFonts w:ascii="Times New Roman" w:hAnsi="Times New Roman" w:cs="Times New Roman"/>
          <w:sz w:val="28"/>
          <w:szCs w:val="28"/>
        </w:rPr>
        <w:fldChar w:fldCharType="end"/>
      </w:r>
      <w:r w:rsidRPr="00D437D4">
        <w:rPr>
          <w:rFonts w:ascii="Times New Roman" w:hAnsi="Times New Roman" w:cs="Times New Roman"/>
          <w:sz w:val="28"/>
          <w:szCs w:val="28"/>
        </w:rPr>
        <w:t xml:space="preserve"> Диалоговое окно «Аргументы функции»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7D4">
        <w:rPr>
          <w:rFonts w:ascii="Times New Roman" w:hAnsi="Times New Roman" w:cs="Times New Roman"/>
          <w:sz w:val="28"/>
          <w:szCs w:val="28"/>
        </w:rPr>
        <w:t>3</w:t>
      </w:r>
    </w:p>
    <w:p w:rsidR="00EA2264" w:rsidRDefault="00EA2264" w:rsidP="00651D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Заполнить графу </w:t>
      </w:r>
      <w:r w:rsidRPr="00651D8A">
        <w:rPr>
          <w:rFonts w:ascii="Times New Roman" w:hAnsi="Times New Roman" w:cs="Times New Roman"/>
          <w:b/>
          <w:bCs/>
          <w:sz w:val="28"/>
          <w:szCs w:val="28"/>
        </w:rPr>
        <w:t>Премия, руб.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2264" w:rsidRDefault="00EA2264" w:rsidP="00651D8A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3 активной;</w:t>
      </w:r>
    </w:p>
    <w:p w:rsidR="00EA2264" w:rsidRDefault="00EA2264" w:rsidP="00651D8A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строку </w:t>
      </w:r>
      <w:r w:rsidRPr="00083E69">
        <w:rPr>
          <w:rFonts w:ascii="Times New Roman" w:hAnsi="Times New Roman" w:cs="Times New Roman"/>
          <w:b/>
          <w:bCs/>
          <w:sz w:val="28"/>
          <w:szCs w:val="28"/>
        </w:rPr>
        <w:t>Вставить функцию</w:t>
      </w:r>
      <w:r>
        <w:rPr>
          <w:rFonts w:ascii="Times New Roman" w:hAnsi="Times New Roman" w:cs="Times New Roman"/>
          <w:sz w:val="28"/>
          <w:szCs w:val="28"/>
        </w:rPr>
        <w:t xml:space="preserve"> ввести знак «=»;</w:t>
      </w:r>
    </w:p>
    <w:p w:rsidR="00EA2264" w:rsidRDefault="00EA2264" w:rsidP="00651D8A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на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3 и ввести знак умножения «*»;</w:t>
      </w:r>
    </w:p>
    <w:p w:rsidR="00EA2264" w:rsidRDefault="00EA2264" w:rsidP="00651D8A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на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83E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ввести знак умножения «*»;</w:t>
      </w:r>
    </w:p>
    <w:p w:rsidR="00EA2264" w:rsidRDefault="00EA2264" w:rsidP="00651D8A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активировать лист «Часовые тарифные ставки» и нажать на ячейку С2;</w:t>
      </w:r>
    </w:p>
    <w:p w:rsidR="00EA2264" w:rsidRDefault="00EA2264" w:rsidP="00651D8A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</w:t>
      </w:r>
      <w:r w:rsidRPr="00083E69">
        <w:rPr>
          <w:rFonts w:ascii="Times New Roman" w:hAnsi="Times New Roman" w:cs="Times New Roman"/>
          <w:b/>
          <w:bCs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4F55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Заполнить графу </w:t>
      </w:r>
      <w:r w:rsidRPr="004F55FC">
        <w:rPr>
          <w:rFonts w:ascii="Times New Roman" w:hAnsi="Times New Roman" w:cs="Times New Roman"/>
          <w:b/>
          <w:bCs/>
          <w:sz w:val="28"/>
          <w:szCs w:val="28"/>
        </w:rPr>
        <w:t>Заработная плата, руб.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2264" w:rsidRDefault="00EA2264" w:rsidP="004F55FC">
      <w:pPr>
        <w:pStyle w:val="ListParagraph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G3</w:t>
      </w:r>
      <w:r>
        <w:rPr>
          <w:rFonts w:ascii="Times New Roman" w:hAnsi="Times New Roman" w:cs="Times New Roman"/>
          <w:sz w:val="28"/>
          <w:szCs w:val="28"/>
        </w:rPr>
        <w:t xml:space="preserve"> активной;</w:t>
      </w:r>
    </w:p>
    <w:p w:rsidR="00EA2264" w:rsidRDefault="00EA2264" w:rsidP="004F55FC">
      <w:pPr>
        <w:pStyle w:val="ListParagraph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формулу =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07DD9">
        <w:rPr>
          <w:rFonts w:ascii="Times New Roman" w:hAnsi="Times New Roman" w:cs="Times New Roman"/>
          <w:sz w:val="28"/>
          <w:szCs w:val="28"/>
        </w:rPr>
        <w:t>3*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07DD9">
        <w:rPr>
          <w:rFonts w:ascii="Times New Roman" w:hAnsi="Times New Roman" w:cs="Times New Roman"/>
          <w:sz w:val="28"/>
          <w:szCs w:val="28"/>
        </w:rPr>
        <w:t>3+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07DD9">
        <w:rPr>
          <w:rFonts w:ascii="Times New Roman" w:hAnsi="Times New Roman" w:cs="Times New Roman"/>
          <w:sz w:val="28"/>
          <w:szCs w:val="28"/>
        </w:rPr>
        <w:t>3*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07DD9">
        <w:rPr>
          <w:rFonts w:ascii="Times New Roman" w:hAnsi="Times New Roman" w:cs="Times New Roman"/>
          <w:sz w:val="28"/>
          <w:szCs w:val="28"/>
        </w:rPr>
        <w:t>3*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07DD9">
        <w:rPr>
          <w:rFonts w:ascii="Times New Roman" w:hAnsi="Times New Roman" w:cs="Times New Roman"/>
          <w:sz w:val="28"/>
          <w:szCs w:val="28"/>
        </w:rPr>
        <w:t>3/100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Pr="00407DD9" w:rsidRDefault="00EA2264" w:rsidP="004F55FC">
      <w:pPr>
        <w:pStyle w:val="ListParagraph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нажать </w:t>
      </w:r>
      <w:r w:rsidRPr="00407DD9">
        <w:rPr>
          <w:rFonts w:ascii="Times New Roman" w:hAnsi="Times New Roman" w:cs="Times New Roman"/>
          <w:b/>
          <w:bCs/>
          <w:sz w:val="28"/>
          <w:szCs w:val="28"/>
          <w:lang w:val="en-US"/>
        </w:rPr>
        <w:t>Enter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264" w:rsidRDefault="00EA2264" w:rsidP="00407DD9">
      <w:pPr>
        <w:pStyle w:val="ListParagraph"/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курсор на маркер в правом нижнем углу ячейки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3, щелкните левой клавишей мыши и протяните его до ячейки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8.</w:t>
      </w:r>
    </w:p>
    <w:p w:rsidR="00EA2264" w:rsidRDefault="00EA2264" w:rsidP="0059231B">
      <w:pPr>
        <w:spacing w:line="36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  <w:r w:rsidRPr="00407D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1. Заполнить графу</w:t>
      </w:r>
      <w:r w:rsidRPr="00407DD9">
        <w:rPr>
          <w:rFonts w:ascii="Times New Roman" w:hAnsi="Times New Roman" w:cs="Times New Roman"/>
          <w:sz w:val="28"/>
          <w:szCs w:val="28"/>
        </w:rPr>
        <w:t xml:space="preserve"> </w:t>
      </w:r>
      <w:r w:rsidRPr="00407DD9">
        <w:rPr>
          <w:rFonts w:ascii="Times New Roman" w:hAnsi="Times New Roman" w:cs="Times New Roman"/>
          <w:b/>
          <w:bCs/>
          <w:sz w:val="28"/>
          <w:szCs w:val="28"/>
        </w:rPr>
        <w:t>Фонд оплаты труда, руб.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2264" w:rsidRDefault="00EA2264" w:rsidP="0059231B">
      <w:pPr>
        <w:pStyle w:val="ListParagraph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G8</w:t>
      </w:r>
      <w:r>
        <w:rPr>
          <w:rFonts w:ascii="Times New Roman" w:hAnsi="Times New Roman" w:cs="Times New Roman"/>
          <w:sz w:val="28"/>
          <w:szCs w:val="28"/>
        </w:rPr>
        <w:t xml:space="preserve"> активной;</w:t>
      </w:r>
    </w:p>
    <w:p w:rsidR="00EA2264" w:rsidRPr="0059231B" w:rsidRDefault="00EA2264" w:rsidP="0059231B">
      <w:pPr>
        <w:pStyle w:val="ListParagraph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формулу </w:t>
      </w:r>
      <w:r w:rsidRPr="0059231B">
        <w:rPr>
          <w:rFonts w:ascii="Times New Roman" w:hAnsi="Times New Roman" w:cs="Times New Roman"/>
          <w:sz w:val="28"/>
          <w:szCs w:val="28"/>
        </w:rPr>
        <w:t>=СУММ(G3:G8)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264" w:rsidRDefault="00EA2264" w:rsidP="00407DD9">
      <w:pPr>
        <w:spacing w:line="36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407DD9" w:rsidRDefault="00EA2264" w:rsidP="00407DD9">
      <w:pPr>
        <w:spacing w:line="360" w:lineRule="auto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407D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651D8A" w:rsidRDefault="00EA2264" w:rsidP="00651D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E03B1E" w:rsidRDefault="00EA2264" w:rsidP="00E03B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E03B1E" w:rsidRDefault="00EA2264" w:rsidP="00E03B1E">
      <w:pPr>
        <w:spacing w:line="360" w:lineRule="auto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F93765" w:rsidRDefault="00EA2264" w:rsidP="00304C2C">
      <w:pPr>
        <w:pStyle w:val="ListParagraph"/>
        <w:spacing w:line="360" w:lineRule="auto"/>
        <w:ind w:left="1125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8D474B" w:rsidRDefault="00EA2264" w:rsidP="008D474B">
      <w:pPr>
        <w:pStyle w:val="ListParagraph"/>
        <w:spacing w:line="360" w:lineRule="auto"/>
        <w:ind w:left="502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D43557" w:rsidRDefault="00EA2264" w:rsidP="00D435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7F5EEC">
      <w:pPr>
        <w:pStyle w:val="ListParagraph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7F5EEC">
      <w:pPr>
        <w:pStyle w:val="ListParagraph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8D474B" w:rsidRDefault="00EA2264" w:rsidP="008D47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CB24E6" w:rsidRDefault="00EA2264" w:rsidP="00CB24E6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Pr="00EB7CB3" w:rsidRDefault="00EA2264" w:rsidP="001F6002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7130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EA2264" w:rsidRPr="00B272EF" w:rsidRDefault="00EA2264" w:rsidP="007130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2EF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EF">
        <w:rPr>
          <w:rFonts w:ascii="Times New Roman" w:hAnsi="Times New Roman" w:cs="Times New Roman"/>
          <w:sz w:val="28"/>
          <w:szCs w:val="28"/>
        </w:rPr>
        <w:t xml:space="preserve"> компьютерная модель решения задачи</w:t>
      </w:r>
      <w:r>
        <w:rPr>
          <w:rFonts w:ascii="Times New Roman" w:hAnsi="Times New Roman" w:cs="Times New Roman"/>
          <w:sz w:val="28"/>
          <w:szCs w:val="28"/>
        </w:rPr>
        <w:t xml:space="preserve"> упрощает расчёт заработной платы, благодаря автоматическому формированию заработной платы. Это достигается благодаря возможности совмещения данных разных страниц (функции ВПР), созданию необходимых формул и автоматическому заполнению таблицы. А создание графика даёт возможность наглядного представления формирования заработной платы.</w:t>
      </w:r>
    </w:p>
    <w:p w:rsidR="00EA2264" w:rsidRPr="00EB7CB3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264" w:rsidRDefault="00EA2264" w:rsidP="00193CE4">
      <w:pPr>
        <w:autoSpaceDE w:val="0"/>
        <w:autoSpaceDN w:val="0"/>
        <w:adjustRightInd w:val="0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</w:p>
    <w:p w:rsidR="00EA2264" w:rsidRPr="00A246C8" w:rsidRDefault="00EA2264" w:rsidP="00B272EF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A246C8">
        <w:rPr>
          <w:rFonts w:ascii="Times New Roman" w:hAnsi="Times New Roman" w:cs="Times New Roman"/>
          <w:color w:val="231F20"/>
          <w:sz w:val="28"/>
          <w:szCs w:val="28"/>
        </w:rPr>
        <w:t>Одинцов Б.Е., Коноплева И.А., Коноплева В.С., Куликова Г.А.,</w:t>
      </w:r>
    </w:p>
    <w:p w:rsidR="00EA2264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A246C8">
        <w:rPr>
          <w:rFonts w:ascii="Times New Roman" w:hAnsi="Times New Roman" w:cs="Times New Roman"/>
          <w:color w:val="231F20"/>
          <w:sz w:val="28"/>
          <w:szCs w:val="28"/>
        </w:rPr>
        <w:t>Хохлова О.А.</w:t>
      </w:r>
      <w:r w:rsidRPr="00B272EF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Информатика: Методические указания по выполнению контрольной работы для студентов, обучающихся по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направлениям 080100.62 «Экономика», 080200.62 «Менеджмент»,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081100.62 «Государственное и муниципальное управление», квалификация (степень) бакалавр. – М.: Финансовый университет,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B272EF">
        <w:rPr>
          <w:rFonts w:ascii="Times New Roman" w:hAnsi="Times New Roman" w:cs="Times New Roman"/>
          <w:color w:val="231F20"/>
          <w:sz w:val="28"/>
          <w:szCs w:val="28"/>
        </w:rPr>
        <w:t>2012.</w:t>
      </w:r>
    </w:p>
    <w:p w:rsidR="00EA2264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2. Информационные системы в экономике: уч. для студентов, обучающихся по экономической специальности / под ред. Г.А. Титоренко, 2-е издание. – М.: ЮНИТИ, 2—6.</w:t>
      </w:r>
    </w:p>
    <w:p w:rsidR="00EA2264" w:rsidRPr="00B272EF" w:rsidRDefault="00EA2264" w:rsidP="00B272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3.  Информатика в экономике : учебное пособие / под ред. Б.Е. Одинцова, А.Н. Романова. – М.: Вузовский учебник, 2008.</w:t>
      </w:r>
    </w:p>
    <w:sectPr w:rsidR="00EA2264" w:rsidRPr="00B272EF" w:rsidSect="00521A17">
      <w:pgSz w:w="11906" w:h="16838"/>
      <w:pgMar w:top="1134" w:right="851" w:bottom="1134" w:left="1701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264" w:rsidRDefault="00EA2264" w:rsidP="00050B9B">
      <w:pPr>
        <w:spacing w:after="0" w:line="240" w:lineRule="auto"/>
      </w:pPr>
      <w:r>
        <w:separator/>
      </w:r>
    </w:p>
  </w:endnote>
  <w:endnote w:type="continuationSeparator" w:id="0">
    <w:p w:rsidR="00EA2264" w:rsidRDefault="00EA2264" w:rsidP="00050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264" w:rsidRDefault="00EA2264" w:rsidP="00050B9B">
      <w:pPr>
        <w:spacing w:after="0" w:line="240" w:lineRule="auto"/>
      </w:pPr>
      <w:r>
        <w:separator/>
      </w:r>
    </w:p>
  </w:footnote>
  <w:footnote w:type="continuationSeparator" w:id="0">
    <w:p w:rsidR="00EA2264" w:rsidRDefault="00EA2264" w:rsidP="00050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3A3"/>
    <w:multiLevelType w:val="hybridMultilevel"/>
    <w:tmpl w:val="27F2B6C6"/>
    <w:lvl w:ilvl="0" w:tplc="CAFA8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E56A79"/>
    <w:multiLevelType w:val="hybridMultilevel"/>
    <w:tmpl w:val="D264C33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">
    <w:nsid w:val="0C264777"/>
    <w:multiLevelType w:val="hybridMultilevel"/>
    <w:tmpl w:val="9E42E102"/>
    <w:lvl w:ilvl="0" w:tplc="EF0E91B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B77B18"/>
    <w:multiLevelType w:val="hybridMultilevel"/>
    <w:tmpl w:val="22CEAD2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4">
    <w:nsid w:val="0E38209F"/>
    <w:multiLevelType w:val="hybridMultilevel"/>
    <w:tmpl w:val="E432D22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5" w:hanging="360"/>
      </w:pPr>
      <w:rPr>
        <w:rFonts w:ascii="Wingdings" w:hAnsi="Wingdings" w:cs="Wingdings" w:hint="default"/>
      </w:rPr>
    </w:lvl>
  </w:abstractNum>
  <w:abstractNum w:abstractNumId="5">
    <w:nsid w:val="11C90E75"/>
    <w:multiLevelType w:val="hybridMultilevel"/>
    <w:tmpl w:val="9430845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6">
    <w:nsid w:val="13DF05E1"/>
    <w:multiLevelType w:val="hybridMultilevel"/>
    <w:tmpl w:val="5FB404B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7">
    <w:nsid w:val="14390A80"/>
    <w:multiLevelType w:val="hybridMultilevel"/>
    <w:tmpl w:val="140EDBFA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cs="Wingdings" w:hint="default"/>
      </w:rPr>
    </w:lvl>
  </w:abstractNum>
  <w:abstractNum w:abstractNumId="8">
    <w:nsid w:val="1A556251"/>
    <w:multiLevelType w:val="hybridMultilevel"/>
    <w:tmpl w:val="2F0AE67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9">
    <w:nsid w:val="1BAA1219"/>
    <w:multiLevelType w:val="hybridMultilevel"/>
    <w:tmpl w:val="55DC31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90673"/>
    <w:multiLevelType w:val="hybridMultilevel"/>
    <w:tmpl w:val="36723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01040FF"/>
    <w:multiLevelType w:val="hybridMultilevel"/>
    <w:tmpl w:val="0BBA53AA"/>
    <w:lvl w:ilvl="0" w:tplc="50845C1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21E915C8"/>
    <w:multiLevelType w:val="hybridMultilevel"/>
    <w:tmpl w:val="A1ACAA3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13">
    <w:nsid w:val="247008CF"/>
    <w:multiLevelType w:val="hybridMultilevel"/>
    <w:tmpl w:val="60D4FE1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14">
    <w:nsid w:val="268D3979"/>
    <w:multiLevelType w:val="hybridMultilevel"/>
    <w:tmpl w:val="3364D642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15">
    <w:nsid w:val="26973A42"/>
    <w:multiLevelType w:val="hybridMultilevel"/>
    <w:tmpl w:val="3252ED9C"/>
    <w:lvl w:ilvl="0" w:tplc="CAAEE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9166668"/>
    <w:multiLevelType w:val="hybridMultilevel"/>
    <w:tmpl w:val="9D8A496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17">
    <w:nsid w:val="2A5D5EF5"/>
    <w:multiLevelType w:val="hybridMultilevel"/>
    <w:tmpl w:val="4D16DB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18">
    <w:nsid w:val="2B1E50E4"/>
    <w:multiLevelType w:val="multilevel"/>
    <w:tmpl w:val="0408FB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2BAB0157"/>
    <w:multiLevelType w:val="hybridMultilevel"/>
    <w:tmpl w:val="A504061A"/>
    <w:lvl w:ilvl="0" w:tplc="886C2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E594399"/>
    <w:multiLevelType w:val="hybridMultilevel"/>
    <w:tmpl w:val="0C2AF1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>
    <w:nsid w:val="2FB624FE"/>
    <w:multiLevelType w:val="hybridMultilevel"/>
    <w:tmpl w:val="D5E2D01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22">
    <w:nsid w:val="317520AF"/>
    <w:multiLevelType w:val="hybridMultilevel"/>
    <w:tmpl w:val="2B0A8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35831ECF"/>
    <w:multiLevelType w:val="hybridMultilevel"/>
    <w:tmpl w:val="26C6D42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24">
    <w:nsid w:val="379C1EC5"/>
    <w:multiLevelType w:val="hybridMultilevel"/>
    <w:tmpl w:val="A1C2F82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5" w:hanging="360"/>
      </w:pPr>
      <w:rPr>
        <w:rFonts w:ascii="Wingdings" w:hAnsi="Wingdings" w:cs="Wingdings" w:hint="default"/>
      </w:rPr>
    </w:lvl>
  </w:abstractNum>
  <w:abstractNum w:abstractNumId="25">
    <w:nsid w:val="3C05470E"/>
    <w:multiLevelType w:val="hybridMultilevel"/>
    <w:tmpl w:val="F9BC3A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3D785DAC"/>
    <w:multiLevelType w:val="hybridMultilevel"/>
    <w:tmpl w:val="D46E2AC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27">
    <w:nsid w:val="3EDA5FA8"/>
    <w:multiLevelType w:val="hybridMultilevel"/>
    <w:tmpl w:val="E57C5AB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28">
    <w:nsid w:val="41EC3517"/>
    <w:multiLevelType w:val="hybridMultilevel"/>
    <w:tmpl w:val="DA92A6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9">
    <w:nsid w:val="422B233C"/>
    <w:multiLevelType w:val="hybridMultilevel"/>
    <w:tmpl w:val="E0C445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>
    <w:nsid w:val="44C31E04"/>
    <w:multiLevelType w:val="hybridMultilevel"/>
    <w:tmpl w:val="5D749DE2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cs="Wingdings" w:hint="default"/>
      </w:rPr>
    </w:lvl>
  </w:abstractNum>
  <w:abstractNum w:abstractNumId="31">
    <w:nsid w:val="44C620DB"/>
    <w:multiLevelType w:val="hybridMultilevel"/>
    <w:tmpl w:val="42EE2170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32">
    <w:nsid w:val="45F167CF"/>
    <w:multiLevelType w:val="hybridMultilevel"/>
    <w:tmpl w:val="6C6AB8FA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cs="Wingdings" w:hint="default"/>
      </w:rPr>
    </w:lvl>
  </w:abstractNum>
  <w:abstractNum w:abstractNumId="33">
    <w:nsid w:val="48C3341F"/>
    <w:multiLevelType w:val="hybridMultilevel"/>
    <w:tmpl w:val="869CB90E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34">
    <w:nsid w:val="4CFE6E00"/>
    <w:multiLevelType w:val="hybridMultilevel"/>
    <w:tmpl w:val="71A682D0"/>
    <w:lvl w:ilvl="0" w:tplc="4134D32A">
      <w:start w:val="1"/>
      <w:numFmt w:val="decimal"/>
      <w:lvlText w:val="%1."/>
      <w:lvlJc w:val="left"/>
      <w:pPr>
        <w:ind w:left="36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89" w:hanging="360"/>
      </w:pPr>
    </w:lvl>
    <w:lvl w:ilvl="2" w:tplc="0419001B">
      <w:start w:val="1"/>
      <w:numFmt w:val="lowerRoman"/>
      <w:lvlText w:val="%3."/>
      <w:lvlJc w:val="right"/>
      <w:pPr>
        <w:ind w:left="4309" w:hanging="180"/>
      </w:pPr>
    </w:lvl>
    <w:lvl w:ilvl="3" w:tplc="0419000F">
      <w:start w:val="1"/>
      <w:numFmt w:val="decimal"/>
      <w:lvlText w:val="%4."/>
      <w:lvlJc w:val="left"/>
      <w:pPr>
        <w:ind w:left="5029" w:hanging="360"/>
      </w:pPr>
    </w:lvl>
    <w:lvl w:ilvl="4" w:tplc="04190019">
      <w:start w:val="1"/>
      <w:numFmt w:val="lowerLetter"/>
      <w:lvlText w:val="%5."/>
      <w:lvlJc w:val="left"/>
      <w:pPr>
        <w:ind w:left="5749" w:hanging="360"/>
      </w:pPr>
    </w:lvl>
    <w:lvl w:ilvl="5" w:tplc="0419001B">
      <w:start w:val="1"/>
      <w:numFmt w:val="lowerRoman"/>
      <w:lvlText w:val="%6."/>
      <w:lvlJc w:val="right"/>
      <w:pPr>
        <w:ind w:left="6469" w:hanging="180"/>
      </w:pPr>
    </w:lvl>
    <w:lvl w:ilvl="6" w:tplc="0419000F">
      <w:start w:val="1"/>
      <w:numFmt w:val="decimal"/>
      <w:lvlText w:val="%7."/>
      <w:lvlJc w:val="left"/>
      <w:pPr>
        <w:ind w:left="7189" w:hanging="360"/>
      </w:pPr>
    </w:lvl>
    <w:lvl w:ilvl="7" w:tplc="04190019">
      <w:start w:val="1"/>
      <w:numFmt w:val="lowerLetter"/>
      <w:lvlText w:val="%8."/>
      <w:lvlJc w:val="left"/>
      <w:pPr>
        <w:ind w:left="7909" w:hanging="360"/>
      </w:pPr>
    </w:lvl>
    <w:lvl w:ilvl="8" w:tplc="0419001B">
      <w:start w:val="1"/>
      <w:numFmt w:val="lowerRoman"/>
      <w:lvlText w:val="%9."/>
      <w:lvlJc w:val="right"/>
      <w:pPr>
        <w:ind w:left="8629" w:hanging="180"/>
      </w:pPr>
    </w:lvl>
  </w:abstractNum>
  <w:abstractNum w:abstractNumId="35">
    <w:nsid w:val="4DA86466"/>
    <w:multiLevelType w:val="hybridMultilevel"/>
    <w:tmpl w:val="D952B6A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36">
    <w:nsid w:val="53192B0E"/>
    <w:multiLevelType w:val="hybridMultilevel"/>
    <w:tmpl w:val="D44609B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37">
    <w:nsid w:val="53B0569C"/>
    <w:multiLevelType w:val="hybridMultilevel"/>
    <w:tmpl w:val="B7C4531C"/>
    <w:lvl w:ilvl="0" w:tplc="971CB3D0">
      <w:start w:val="1"/>
      <w:numFmt w:val="decimal"/>
      <w:lvlText w:val="%1."/>
      <w:lvlJc w:val="left"/>
      <w:pPr>
        <w:ind w:left="1069" w:hanging="360"/>
      </w:pPr>
      <w:rPr>
        <w:rFonts w:hint="default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0745D3"/>
    <w:multiLevelType w:val="hybridMultilevel"/>
    <w:tmpl w:val="F8EE63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9">
    <w:nsid w:val="5A786487"/>
    <w:multiLevelType w:val="hybridMultilevel"/>
    <w:tmpl w:val="A08A6D00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40">
    <w:nsid w:val="5E4C64BE"/>
    <w:multiLevelType w:val="hybridMultilevel"/>
    <w:tmpl w:val="2C9E3250"/>
    <w:lvl w:ilvl="0" w:tplc="4134D32A">
      <w:start w:val="1"/>
      <w:numFmt w:val="decimal"/>
      <w:lvlText w:val="%1."/>
      <w:lvlJc w:val="left"/>
      <w:pPr>
        <w:ind w:left="21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C3C04DD"/>
    <w:multiLevelType w:val="hybridMultilevel"/>
    <w:tmpl w:val="86DE53A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42">
    <w:nsid w:val="6C7B00F1"/>
    <w:multiLevelType w:val="hybridMultilevel"/>
    <w:tmpl w:val="622A696C"/>
    <w:lvl w:ilvl="0" w:tplc="75FCDC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D790997"/>
    <w:multiLevelType w:val="hybridMultilevel"/>
    <w:tmpl w:val="30E66D1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44">
    <w:nsid w:val="6E8F30E3"/>
    <w:multiLevelType w:val="hybridMultilevel"/>
    <w:tmpl w:val="443408A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45">
    <w:nsid w:val="76DD5051"/>
    <w:multiLevelType w:val="hybridMultilevel"/>
    <w:tmpl w:val="98FCAADE"/>
    <w:lvl w:ilvl="0" w:tplc="4134D32A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75" w:hanging="360"/>
      </w:pPr>
    </w:lvl>
    <w:lvl w:ilvl="2" w:tplc="0419001B">
      <w:start w:val="1"/>
      <w:numFmt w:val="lowerRoman"/>
      <w:lvlText w:val="%3."/>
      <w:lvlJc w:val="right"/>
      <w:pPr>
        <w:ind w:left="2895" w:hanging="180"/>
      </w:pPr>
    </w:lvl>
    <w:lvl w:ilvl="3" w:tplc="0419000F">
      <w:start w:val="1"/>
      <w:numFmt w:val="decimal"/>
      <w:lvlText w:val="%4."/>
      <w:lvlJc w:val="left"/>
      <w:pPr>
        <w:ind w:left="3615" w:hanging="360"/>
      </w:pPr>
    </w:lvl>
    <w:lvl w:ilvl="4" w:tplc="04190019">
      <w:start w:val="1"/>
      <w:numFmt w:val="lowerLetter"/>
      <w:lvlText w:val="%5."/>
      <w:lvlJc w:val="left"/>
      <w:pPr>
        <w:ind w:left="4335" w:hanging="360"/>
      </w:pPr>
    </w:lvl>
    <w:lvl w:ilvl="5" w:tplc="0419001B">
      <w:start w:val="1"/>
      <w:numFmt w:val="lowerRoman"/>
      <w:lvlText w:val="%6."/>
      <w:lvlJc w:val="right"/>
      <w:pPr>
        <w:ind w:left="5055" w:hanging="180"/>
      </w:pPr>
    </w:lvl>
    <w:lvl w:ilvl="6" w:tplc="0419000F">
      <w:start w:val="1"/>
      <w:numFmt w:val="decimal"/>
      <w:lvlText w:val="%7."/>
      <w:lvlJc w:val="left"/>
      <w:pPr>
        <w:ind w:left="5775" w:hanging="360"/>
      </w:pPr>
    </w:lvl>
    <w:lvl w:ilvl="7" w:tplc="04190019">
      <w:start w:val="1"/>
      <w:numFmt w:val="lowerLetter"/>
      <w:lvlText w:val="%8."/>
      <w:lvlJc w:val="left"/>
      <w:pPr>
        <w:ind w:left="6495" w:hanging="360"/>
      </w:pPr>
    </w:lvl>
    <w:lvl w:ilvl="8" w:tplc="0419001B">
      <w:start w:val="1"/>
      <w:numFmt w:val="lowerRoman"/>
      <w:lvlText w:val="%9."/>
      <w:lvlJc w:val="right"/>
      <w:pPr>
        <w:ind w:left="7215" w:hanging="180"/>
      </w:pPr>
    </w:lvl>
  </w:abstractNum>
  <w:abstractNum w:abstractNumId="46">
    <w:nsid w:val="778735BD"/>
    <w:multiLevelType w:val="multilevel"/>
    <w:tmpl w:val="CB0E7C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7">
    <w:nsid w:val="78F946D9"/>
    <w:multiLevelType w:val="hybridMultilevel"/>
    <w:tmpl w:val="5CF0C66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25"/>
  </w:num>
  <w:num w:numId="3">
    <w:abstractNumId w:val="18"/>
  </w:num>
  <w:num w:numId="4">
    <w:abstractNumId w:val="46"/>
  </w:num>
  <w:num w:numId="5">
    <w:abstractNumId w:val="42"/>
  </w:num>
  <w:num w:numId="6">
    <w:abstractNumId w:val="0"/>
  </w:num>
  <w:num w:numId="7">
    <w:abstractNumId w:val="19"/>
  </w:num>
  <w:num w:numId="8">
    <w:abstractNumId w:val="9"/>
  </w:num>
  <w:num w:numId="9">
    <w:abstractNumId w:val="29"/>
  </w:num>
  <w:num w:numId="10">
    <w:abstractNumId w:val="7"/>
  </w:num>
  <w:num w:numId="11">
    <w:abstractNumId w:val="12"/>
  </w:num>
  <w:num w:numId="12">
    <w:abstractNumId w:val="15"/>
  </w:num>
  <w:num w:numId="13">
    <w:abstractNumId w:val="28"/>
  </w:num>
  <w:num w:numId="14">
    <w:abstractNumId w:val="27"/>
  </w:num>
  <w:num w:numId="15">
    <w:abstractNumId w:val="26"/>
  </w:num>
  <w:num w:numId="16">
    <w:abstractNumId w:val="3"/>
  </w:num>
  <w:num w:numId="17">
    <w:abstractNumId w:val="39"/>
  </w:num>
  <w:num w:numId="18">
    <w:abstractNumId w:val="17"/>
  </w:num>
  <w:num w:numId="19">
    <w:abstractNumId w:val="14"/>
  </w:num>
  <w:num w:numId="20">
    <w:abstractNumId w:val="8"/>
  </w:num>
  <w:num w:numId="21">
    <w:abstractNumId w:val="20"/>
  </w:num>
  <w:num w:numId="22">
    <w:abstractNumId w:val="21"/>
  </w:num>
  <w:num w:numId="23">
    <w:abstractNumId w:val="23"/>
  </w:num>
  <w:num w:numId="24">
    <w:abstractNumId w:val="47"/>
  </w:num>
  <w:num w:numId="25">
    <w:abstractNumId w:val="6"/>
  </w:num>
  <w:num w:numId="26">
    <w:abstractNumId w:val="44"/>
  </w:num>
  <w:num w:numId="27">
    <w:abstractNumId w:val="16"/>
  </w:num>
  <w:num w:numId="28">
    <w:abstractNumId w:val="38"/>
  </w:num>
  <w:num w:numId="29">
    <w:abstractNumId w:val="41"/>
  </w:num>
  <w:num w:numId="30">
    <w:abstractNumId w:val="32"/>
  </w:num>
  <w:num w:numId="31">
    <w:abstractNumId w:val="45"/>
  </w:num>
  <w:num w:numId="32">
    <w:abstractNumId w:val="24"/>
  </w:num>
  <w:num w:numId="33">
    <w:abstractNumId w:val="40"/>
  </w:num>
  <w:num w:numId="34">
    <w:abstractNumId w:val="34"/>
  </w:num>
  <w:num w:numId="35">
    <w:abstractNumId w:val="22"/>
  </w:num>
  <w:num w:numId="36">
    <w:abstractNumId w:val="35"/>
  </w:num>
  <w:num w:numId="37">
    <w:abstractNumId w:val="13"/>
  </w:num>
  <w:num w:numId="38">
    <w:abstractNumId w:val="1"/>
  </w:num>
  <w:num w:numId="39">
    <w:abstractNumId w:val="10"/>
  </w:num>
  <w:num w:numId="40">
    <w:abstractNumId w:val="30"/>
  </w:num>
  <w:num w:numId="41">
    <w:abstractNumId w:val="4"/>
  </w:num>
  <w:num w:numId="42">
    <w:abstractNumId w:val="33"/>
  </w:num>
  <w:num w:numId="43">
    <w:abstractNumId w:val="36"/>
  </w:num>
  <w:num w:numId="44">
    <w:abstractNumId w:val="5"/>
  </w:num>
  <w:num w:numId="45">
    <w:abstractNumId w:val="43"/>
  </w:num>
  <w:num w:numId="46">
    <w:abstractNumId w:val="31"/>
  </w:num>
  <w:num w:numId="47">
    <w:abstractNumId w:val="11"/>
  </w:num>
  <w:num w:numId="4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244"/>
    <w:rsid w:val="00050B9B"/>
    <w:rsid w:val="00083E69"/>
    <w:rsid w:val="000F16BE"/>
    <w:rsid w:val="000F64AC"/>
    <w:rsid w:val="00193CE4"/>
    <w:rsid w:val="00196738"/>
    <w:rsid w:val="001C24ED"/>
    <w:rsid w:val="001C4CC3"/>
    <w:rsid w:val="001F6002"/>
    <w:rsid w:val="00200C09"/>
    <w:rsid w:val="00203805"/>
    <w:rsid w:val="00242825"/>
    <w:rsid w:val="00304C2C"/>
    <w:rsid w:val="00343E2B"/>
    <w:rsid w:val="00355967"/>
    <w:rsid w:val="003767D6"/>
    <w:rsid w:val="003D29AB"/>
    <w:rsid w:val="003E6919"/>
    <w:rsid w:val="00407DD9"/>
    <w:rsid w:val="00431C27"/>
    <w:rsid w:val="004C214C"/>
    <w:rsid w:val="004F55FC"/>
    <w:rsid w:val="00521A17"/>
    <w:rsid w:val="00590AB4"/>
    <w:rsid w:val="0059231B"/>
    <w:rsid w:val="005F10B3"/>
    <w:rsid w:val="00603067"/>
    <w:rsid w:val="00651D8A"/>
    <w:rsid w:val="0065653D"/>
    <w:rsid w:val="00656AFD"/>
    <w:rsid w:val="00680F6E"/>
    <w:rsid w:val="00697B88"/>
    <w:rsid w:val="006D2E07"/>
    <w:rsid w:val="0071164B"/>
    <w:rsid w:val="0071308B"/>
    <w:rsid w:val="0079129D"/>
    <w:rsid w:val="007F5EEC"/>
    <w:rsid w:val="008364F1"/>
    <w:rsid w:val="008D474B"/>
    <w:rsid w:val="008F7007"/>
    <w:rsid w:val="008F7B3A"/>
    <w:rsid w:val="009251C9"/>
    <w:rsid w:val="00933156"/>
    <w:rsid w:val="009920B8"/>
    <w:rsid w:val="009A7F10"/>
    <w:rsid w:val="009B2B20"/>
    <w:rsid w:val="00A2108C"/>
    <w:rsid w:val="00A246C8"/>
    <w:rsid w:val="00A615C7"/>
    <w:rsid w:val="00A93533"/>
    <w:rsid w:val="00A97026"/>
    <w:rsid w:val="00AC7244"/>
    <w:rsid w:val="00B272EF"/>
    <w:rsid w:val="00B57302"/>
    <w:rsid w:val="00B81C79"/>
    <w:rsid w:val="00B95FD6"/>
    <w:rsid w:val="00BB27FC"/>
    <w:rsid w:val="00BE0E42"/>
    <w:rsid w:val="00C17F51"/>
    <w:rsid w:val="00CB24E6"/>
    <w:rsid w:val="00D32DCD"/>
    <w:rsid w:val="00D43557"/>
    <w:rsid w:val="00D437D4"/>
    <w:rsid w:val="00D929FB"/>
    <w:rsid w:val="00E03B1E"/>
    <w:rsid w:val="00EA2264"/>
    <w:rsid w:val="00EB7CB3"/>
    <w:rsid w:val="00EE3414"/>
    <w:rsid w:val="00EF1E2B"/>
    <w:rsid w:val="00F0021C"/>
    <w:rsid w:val="00F0430E"/>
    <w:rsid w:val="00F35266"/>
    <w:rsid w:val="00F542E2"/>
    <w:rsid w:val="00F64950"/>
    <w:rsid w:val="00F8466C"/>
    <w:rsid w:val="00F87C1B"/>
    <w:rsid w:val="00F93765"/>
    <w:rsid w:val="00FA24E8"/>
    <w:rsid w:val="00FB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4F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AC7244"/>
    <w:rPr>
      <w:rFonts w:eastAsia="Times New Roman"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AC7244"/>
    <w:rPr>
      <w:rFonts w:eastAsia="Times New Roman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C7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72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50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0B9B"/>
  </w:style>
  <w:style w:type="paragraph" w:styleId="Footer">
    <w:name w:val="footer"/>
    <w:basedOn w:val="Normal"/>
    <w:link w:val="FooterChar"/>
    <w:uiPriority w:val="99"/>
    <w:rsid w:val="00050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0B9B"/>
  </w:style>
  <w:style w:type="paragraph" w:styleId="ListParagraph">
    <w:name w:val="List Paragraph"/>
    <w:basedOn w:val="Normal"/>
    <w:uiPriority w:val="99"/>
    <w:qFormat/>
    <w:rsid w:val="00B81C79"/>
    <w:pPr>
      <w:ind w:left="720"/>
    </w:pPr>
  </w:style>
  <w:style w:type="table" w:styleId="TableGrid">
    <w:name w:val="Table Grid"/>
    <w:basedOn w:val="TableNormal"/>
    <w:uiPriority w:val="99"/>
    <w:rsid w:val="00EF1E2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1F6002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777</TotalTime>
  <Pages>14</Pages>
  <Words>1449</Words>
  <Characters>8262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uc</cp:lastModifiedBy>
  <cp:revision>15</cp:revision>
  <dcterms:created xsi:type="dcterms:W3CDTF">2014-11-13T06:55:00Z</dcterms:created>
  <dcterms:modified xsi:type="dcterms:W3CDTF">2014-12-15T09:14:00Z</dcterms:modified>
</cp:coreProperties>
</file>