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631" w:rsidRDefault="007C3631" w:rsidP="003A4F38">
      <w:pPr>
        <w:pStyle w:val="Heading8"/>
        <w:ind w:left="540" w:hanging="108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ФЕДЕРАЛЬНОЕ ГОСУДАРСТВЕННОЕ ОБРАЗОВАТЕЛЬНОЕ БЮДЖЕТНОЕ</w:t>
      </w:r>
    </w:p>
    <w:p w:rsidR="007C3631" w:rsidRDefault="007C3631" w:rsidP="003A4F38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ПРОФЕССИОНАЛЬНОГО ОБРАЗОВАНИЯ</w:t>
      </w:r>
    </w:p>
    <w:p w:rsidR="007C3631" w:rsidRDefault="007C3631" w:rsidP="003A4F38">
      <w:pPr>
        <w:jc w:val="center"/>
        <w:rPr>
          <w:b/>
          <w:bCs/>
          <w:sz w:val="28"/>
          <w:szCs w:val="24"/>
        </w:rPr>
      </w:pPr>
      <w:r>
        <w:rPr>
          <w:sz w:val="28"/>
          <w:szCs w:val="28"/>
        </w:rPr>
        <w:t xml:space="preserve">     </w:t>
      </w:r>
    </w:p>
    <w:p w:rsidR="007C3631" w:rsidRDefault="007C3631" w:rsidP="003A4F38">
      <w:pPr>
        <w:keepNext/>
        <w:widowControl w:val="0"/>
        <w:spacing w:line="360" w:lineRule="auto"/>
        <w:jc w:val="center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>«ФИНАНСОВЫЙ УНИВЕРСИТЕТ</w:t>
      </w:r>
    </w:p>
    <w:p w:rsidR="007C3631" w:rsidRDefault="007C3631" w:rsidP="003A4F38">
      <w:pPr>
        <w:keepNext/>
        <w:widowControl w:val="0"/>
        <w:spacing w:line="480" w:lineRule="auto"/>
        <w:ind w:hanging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ПРИ ПРАВИТЕЛЬСТВЕ РОССИЙСКОЙ ФЕДЕРАЦИИ»</w:t>
      </w:r>
    </w:p>
    <w:p w:rsidR="007C3631" w:rsidRPr="0000434F" w:rsidRDefault="007C3631" w:rsidP="003A4F3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2"/>
          <w:szCs w:val="32"/>
        </w:rPr>
      </w:pPr>
    </w:p>
    <w:p w:rsidR="007C3631" w:rsidRPr="0000434F" w:rsidRDefault="007C3631" w:rsidP="003A4F3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2"/>
          <w:szCs w:val="32"/>
        </w:rPr>
      </w:pPr>
    </w:p>
    <w:p w:rsidR="007C3631" w:rsidRPr="00166F8A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sz w:val="32"/>
          <w:szCs w:val="32"/>
        </w:rPr>
      </w:pPr>
    </w:p>
    <w:p w:rsidR="007C3631" w:rsidRPr="00166F8A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48"/>
          <w:szCs w:val="48"/>
        </w:rPr>
      </w:pPr>
    </w:p>
    <w:p w:rsidR="007C3631" w:rsidRPr="00166F8A" w:rsidRDefault="007C3631" w:rsidP="003A4F3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48"/>
          <w:szCs w:val="48"/>
        </w:rPr>
      </w:pPr>
      <w:r w:rsidRPr="00166F8A">
        <w:rPr>
          <w:b/>
          <w:color w:val="000000"/>
          <w:sz w:val="48"/>
          <w:szCs w:val="48"/>
        </w:rPr>
        <w:t>КОНТРОЛЬНАЯ РАБОТА</w:t>
      </w:r>
    </w:p>
    <w:p w:rsidR="007C3631" w:rsidRPr="00785C7A" w:rsidRDefault="007C3631" w:rsidP="003A4F38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</w:rPr>
      </w:pPr>
    </w:p>
    <w:p w:rsidR="007C3631" w:rsidRPr="00785C7A" w:rsidRDefault="007C3631" w:rsidP="003A4F3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44"/>
          <w:szCs w:val="44"/>
        </w:rPr>
      </w:pPr>
      <w:r w:rsidRPr="00785C7A">
        <w:rPr>
          <w:b/>
          <w:color w:val="000000"/>
          <w:sz w:val="44"/>
          <w:szCs w:val="44"/>
        </w:rPr>
        <w:t xml:space="preserve">по дисциплине  </w:t>
      </w:r>
    </w:p>
    <w:p w:rsidR="007C3631" w:rsidRPr="00785C7A" w:rsidRDefault="007C3631" w:rsidP="003A4F3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44"/>
          <w:szCs w:val="44"/>
        </w:rPr>
      </w:pPr>
      <w:r w:rsidRPr="00785C7A">
        <w:rPr>
          <w:b/>
          <w:color w:val="000000"/>
          <w:sz w:val="44"/>
          <w:szCs w:val="44"/>
        </w:rPr>
        <w:t>«</w:t>
      </w:r>
      <w:r>
        <w:rPr>
          <w:b/>
          <w:color w:val="000000"/>
          <w:sz w:val="44"/>
          <w:szCs w:val="44"/>
        </w:rPr>
        <w:t>Разработка учетных приложений</w:t>
      </w:r>
      <w:r w:rsidRPr="00785C7A">
        <w:rPr>
          <w:b/>
          <w:color w:val="000000"/>
          <w:sz w:val="44"/>
          <w:szCs w:val="44"/>
        </w:rPr>
        <w:t>»</w:t>
      </w: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Pr="00785C7A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Pr="00DF5F75" w:rsidRDefault="007C3631" w:rsidP="003A4F38">
      <w:pPr>
        <w:jc w:val="center"/>
        <w:rPr>
          <w:b/>
          <w:bCs/>
          <w:i/>
          <w:iCs/>
          <w:color w:val="000000"/>
          <w:sz w:val="36"/>
          <w:szCs w:val="36"/>
        </w:rPr>
      </w:pPr>
      <w:r>
        <w:rPr>
          <w:b/>
          <w:i/>
          <w:color w:val="000000"/>
          <w:sz w:val="36"/>
          <w:szCs w:val="36"/>
        </w:rPr>
        <w:t>Вариант №2</w:t>
      </w:r>
    </w:p>
    <w:p w:rsidR="007C3631" w:rsidRPr="00785C7A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Default="007C3631" w:rsidP="003A4F38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7C3631" w:rsidRPr="00091A1C" w:rsidRDefault="007C3631" w:rsidP="00800288">
      <w:pPr>
        <w:jc w:val="center"/>
        <w:sectPr w:rsidR="007C3631" w:rsidRPr="00091A1C" w:rsidSect="002F4392">
          <w:footerReference w:type="default" r:id="rId7"/>
          <w:pgSz w:w="11906" w:h="16838"/>
          <w:pgMar w:top="851" w:right="851" w:bottom="1134" w:left="1701" w:header="709" w:footer="709" w:gutter="0"/>
          <w:cols w:space="708"/>
          <w:titlePg/>
          <w:docGrid w:linePitch="360"/>
        </w:sectPr>
      </w:pPr>
    </w:p>
    <w:p w:rsidR="007C3631" w:rsidRPr="00D30072" w:rsidRDefault="007C3631" w:rsidP="00D30072">
      <w:pPr>
        <w:spacing w:line="360" w:lineRule="auto"/>
        <w:rPr>
          <w:b/>
          <w:sz w:val="32"/>
          <w:szCs w:val="32"/>
        </w:rPr>
      </w:pPr>
      <w:r w:rsidRPr="00D30072">
        <w:rPr>
          <w:b/>
          <w:sz w:val="32"/>
          <w:szCs w:val="32"/>
        </w:rPr>
        <w:t xml:space="preserve">Задание 1. </w:t>
      </w:r>
    </w:p>
    <w:p w:rsidR="007C3631" w:rsidRPr="00D30072" w:rsidRDefault="007C3631" w:rsidP="00D30072">
      <w:pPr>
        <w:spacing w:line="360" w:lineRule="auto"/>
        <w:rPr>
          <w:b/>
          <w:sz w:val="28"/>
          <w:szCs w:val="28"/>
        </w:rPr>
      </w:pPr>
      <w:r w:rsidRPr="00D30072">
        <w:rPr>
          <w:b/>
          <w:sz w:val="28"/>
          <w:szCs w:val="28"/>
        </w:rPr>
        <w:t xml:space="preserve">Вариант 2. </w:t>
      </w:r>
      <w:r w:rsidRPr="00D30072">
        <w:rPr>
          <w:sz w:val="28"/>
          <w:szCs w:val="28"/>
        </w:rPr>
        <w:t>Разработать учётное приложение для организации по производству хлебобулочных изделий.</w:t>
      </w:r>
    </w:p>
    <w:p w:rsidR="007C3631" w:rsidRPr="00D30072" w:rsidRDefault="007C3631" w:rsidP="00D30072">
      <w:pPr>
        <w:spacing w:line="360" w:lineRule="auto"/>
        <w:rPr>
          <w:sz w:val="28"/>
          <w:szCs w:val="28"/>
        </w:rPr>
      </w:pPr>
    </w:p>
    <w:p w:rsidR="007C3631" w:rsidRPr="00D30072" w:rsidRDefault="007C3631" w:rsidP="00D30072">
      <w:pPr>
        <w:spacing w:line="360" w:lineRule="auto"/>
        <w:ind w:firstLine="709"/>
        <w:rPr>
          <w:b/>
          <w:i/>
          <w:sz w:val="28"/>
          <w:szCs w:val="28"/>
        </w:rPr>
      </w:pPr>
      <w:r w:rsidRPr="00D30072">
        <w:rPr>
          <w:b/>
          <w:i/>
          <w:sz w:val="28"/>
          <w:szCs w:val="28"/>
        </w:rPr>
        <w:t>Задача:</w:t>
      </w:r>
    </w:p>
    <w:p w:rsidR="007C3631" w:rsidRPr="00D30072" w:rsidRDefault="007C3631" w:rsidP="00D30072">
      <w:pPr>
        <w:spacing w:line="360" w:lineRule="auto"/>
        <w:ind w:firstLine="709"/>
        <w:rPr>
          <w:i/>
          <w:sz w:val="28"/>
          <w:szCs w:val="28"/>
        </w:rPr>
      </w:pPr>
      <w:r w:rsidRPr="00D30072">
        <w:rPr>
          <w:i/>
          <w:sz w:val="28"/>
          <w:szCs w:val="28"/>
        </w:rPr>
        <w:t xml:space="preserve">Вы – начинающий предприниматель, организовали цех по выпуску хлебобулочной продукции. Кроме этого, Вы оптом закупаете некоторый ассортимент продуктов питания у нескольких поставщиков для последующей реализации товара в розницу. </w:t>
      </w:r>
    </w:p>
    <w:p w:rsidR="007C3631" w:rsidRPr="00D30072" w:rsidRDefault="007C3631" w:rsidP="00D30072">
      <w:pPr>
        <w:spacing w:line="360" w:lineRule="auto"/>
        <w:ind w:firstLine="426"/>
        <w:rPr>
          <w:i/>
          <w:sz w:val="28"/>
          <w:szCs w:val="28"/>
        </w:rPr>
      </w:pPr>
      <w:r w:rsidRPr="00D30072">
        <w:rPr>
          <w:i/>
          <w:sz w:val="28"/>
          <w:szCs w:val="28"/>
        </w:rPr>
        <w:t>У Вас есть ассортимент выпуска: 4 товарные группы, в каждой из которых 4 товара, известны данные по затратам, объему выпуска, продажам. В течение определенного периода времени выполняется многократная регистрация прихода товара на склад. Длительность анализируемого периода (производственного цикла) – 1 месяц.</w:t>
      </w:r>
    </w:p>
    <w:p w:rsidR="007C3631" w:rsidRPr="00D30072" w:rsidRDefault="007C3631" w:rsidP="00D30072">
      <w:pPr>
        <w:spacing w:line="360" w:lineRule="auto"/>
        <w:ind w:firstLine="709"/>
        <w:rPr>
          <w:i/>
          <w:sz w:val="28"/>
          <w:szCs w:val="28"/>
        </w:rPr>
      </w:pPr>
      <w:r w:rsidRPr="00D30072">
        <w:rPr>
          <w:i/>
          <w:sz w:val="28"/>
          <w:szCs w:val="28"/>
        </w:rPr>
        <w:t xml:space="preserve">Используя </w:t>
      </w:r>
      <w:r w:rsidRPr="00D30072">
        <w:rPr>
          <w:i/>
          <w:sz w:val="28"/>
          <w:szCs w:val="28"/>
          <w:lang w:val="en-US"/>
        </w:rPr>
        <w:t>MS</w:t>
      </w:r>
      <w:r w:rsidRPr="00D30072">
        <w:rPr>
          <w:i/>
          <w:sz w:val="28"/>
          <w:szCs w:val="28"/>
        </w:rPr>
        <w:t xml:space="preserve"> </w:t>
      </w:r>
      <w:r w:rsidRPr="00D30072">
        <w:rPr>
          <w:i/>
          <w:sz w:val="28"/>
          <w:szCs w:val="28"/>
          <w:lang w:val="en-US"/>
        </w:rPr>
        <w:t>Excel</w:t>
      </w:r>
      <w:r w:rsidRPr="00D30072">
        <w:rPr>
          <w:i/>
          <w:sz w:val="28"/>
          <w:szCs w:val="28"/>
        </w:rPr>
        <w:t xml:space="preserve">, требуется создать учётное приложение, в котором должно быть отражено управление производством и представлен анализ эффективности бизнеса через расчет показателей и построение наглядных графиков и диаграмм. </w:t>
      </w:r>
    </w:p>
    <w:p w:rsidR="007C3631" w:rsidRPr="00D30072" w:rsidRDefault="007C3631" w:rsidP="00D30072">
      <w:pPr>
        <w:spacing w:line="360" w:lineRule="auto"/>
        <w:ind w:firstLine="709"/>
        <w:rPr>
          <w:b/>
          <w:i/>
          <w:sz w:val="28"/>
          <w:szCs w:val="28"/>
        </w:rPr>
      </w:pPr>
      <w:r w:rsidRPr="00D30072">
        <w:rPr>
          <w:b/>
          <w:i/>
          <w:sz w:val="28"/>
          <w:szCs w:val="28"/>
        </w:rPr>
        <w:t>Для решения поставленной задачи необходимо:</w:t>
      </w:r>
    </w:p>
    <w:p w:rsidR="007C3631" w:rsidRPr="00D30072" w:rsidRDefault="007C3631" w:rsidP="00D3007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30072">
        <w:rPr>
          <w:sz w:val="28"/>
          <w:szCs w:val="28"/>
        </w:rPr>
        <w:t>подготовить зарегистрированный массив данных;</w:t>
      </w:r>
    </w:p>
    <w:p w:rsidR="007C3631" w:rsidRPr="00D30072" w:rsidRDefault="007C3631" w:rsidP="00D3007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30072">
        <w:rPr>
          <w:sz w:val="28"/>
          <w:szCs w:val="28"/>
        </w:rPr>
        <w:t>рассчитать показатели эффективности по отдельному товару и предпринимательской деятельности в целом;</w:t>
      </w:r>
    </w:p>
    <w:p w:rsidR="007C3631" w:rsidRPr="00D30072" w:rsidRDefault="007C3631" w:rsidP="00D3007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30072">
        <w:rPr>
          <w:sz w:val="28"/>
          <w:szCs w:val="28"/>
        </w:rPr>
        <w:t>построить графики по динамике закупок или выпуску товара, динамике продаж, активности клиентов, эффективности работы менеджеров и т.д. для последующей обоснованной корректировки в ведении бизнеса;</w:t>
      </w:r>
    </w:p>
    <w:p w:rsidR="007C3631" w:rsidRPr="00D30072" w:rsidRDefault="007C3631" w:rsidP="00D3007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30072">
        <w:rPr>
          <w:sz w:val="28"/>
          <w:szCs w:val="28"/>
        </w:rPr>
        <w:t>на основе полученных результатов оценить динамику эффективности производства при движении ценовых и производственных показателей в большую или меньшую стороны.</w:t>
      </w:r>
    </w:p>
    <w:p w:rsidR="007C3631" w:rsidRPr="00D30072" w:rsidRDefault="007C3631" w:rsidP="00D30072">
      <w:pPr>
        <w:spacing w:line="360" w:lineRule="auto"/>
        <w:rPr>
          <w:sz w:val="28"/>
          <w:szCs w:val="28"/>
        </w:rPr>
      </w:pPr>
    </w:p>
    <w:p w:rsidR="007C3631" w:rsidRPr="00D30072" w:rsidRDefault="007C3631" w:rsidP="00D30072">
      <w:pPr>
        <w:spacing w:line="360" w:lineRule="auto"/>
        <w:rPr>
          <w:b/>
          <w:sz w:val="28"/>
          <w:szCs w:val="28"/>
        </w:rPr>
      </w:pPr>
      <w:r w:rsidRPr="00D30072">
        <w:rPr>
          <w:b/>
          <w:sz w:val="28"/>
          <w:szCs w:val="28"/>
        </w:rPr>
        <w:t>Ход решения:</w:t>
      </w:r>
    </w:p>
    <w:p w:rsidR="007C3631" w:rsidRPr="00D30072" w:rsidRDefault="007C3631" w:rsidP="00D30072">
      <w:pPr>
        <w:numPr>
          <w:ilvl w:val="0"/>
          <w:numId w:val="2"/>
        </w:numPr>
        <w:spacing w:line="360" w:lineRule="auto"/>
        <w:ind w:left="426"/>
        <w:rPr>
          <w:sz w:val="28"/>
          <w:szCs w:val="28"/>
        </w:rPr>
      </w:pPr>
      <w:r w:rsidRPr="00D30072">
        <w:rPr>
          <w:sz w:val="28"/>
          <w:szCs w:val="28"/>
        </w:rPr>
        <w:t xml:space="preserve">Создадим новую книгу «Задание1». </w:t>
      </w:r>
      <w:r w:rsidRPr="00D30072">
        <w:rPr>
          <w:i/>
          <w:sz w:val="28"/>
          <w:szCs w:val="28"/>
        </w:rPr>
        <w:t>Лист 1</w:t>
      </w:r>
      <w:r w:rsidRPr="00D30072">
        <w:rPr>
          <w:sz w:val="28"/>
          <w:szCs w:val="28"/>
        </w:rPr>
        <w:t xml:space="preserve"> переименуем в </w:t>
      </w:r>
      <w:r w:rsidRPr="00D30072">
        <w:rPr>
          <w:i/>
          <w:sz w:val="28"/>
          <w:szCs w:val="28"/>
        </w:rPr>
        <w:t>Должности</w:t>
      </w:r>
      <w:r w:rsidRPr="00D30072">
        <w:rPr>
          <w:sz w:val="28"/>
          <w:szCs w:val="28"/>
        </w:rPr>
        <w:t xml:space="preserve">. На листе </w:t>
      </w:r>
      <w:r w:rsidRPr="00D30072">
        <w:rPr>
          <w:i/>
          <w:sz w:val="28"/>
          <w:szCs w:val="28"/>
        </w:rPr>
        <w:t>Должности</w:t>
      </w:r>
      <w:r w:rsidRPr="00D30072">
        <w:rPr>
          <w:sz w:val="28"/>
          <w:szCs w:val="28"/>
        </w:rPr>
        <w:t xml:space="preserve"> составим </w:t>
      </w:r>
      <w:r w:rsidRPr="00D30072">
        <w:rPr>
          <w:b/>
          <w:sz w:val="28"/>
          <w:szCs w:val="28"/>
        </w:rPr>
        <w:t>справочник должностей</w:t>
      </w:r>
      <w:r w:rsidRPr="00D30072">
        <w:rPr>
          <w:sz w:val="28"/>
          <w:szCs w:val="28"/>
        </w:rPr>
        <w:t xml:space="preserve"> (рис.1).</w:t>
      </w:r>
    </w:p>
    <w:p w:rsidR="007C3631" w:rsidRPr="00D30072" w:rsidRDefault="007C3631" w:rsidP="002303A1">
      <w:pPr>
        <w:rPr>
          <w:sz w:val="28"/>
          <w:szCs w:val="28"/>
        </w:rPr>
      </w:pPr>
    </w:p>
    <w:p w:rsidR="007C3631" w:rsidRDefault="007C3631" w:rsidP="00800288">
      <w:pPr>
        <w:jc w:val="center"/>
        <w:rPr>
          <w:noProof/>
          <w:sz w:val="28"/>
          <w:szCs w:val="28"/>
          <w:lang w:eastAsia="ru-RU"/>
        </w:rPr>
      </w:pPr>
      <w:r w:rsidRPr="00632555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84.5pt;height:232.5pt;visibility:visible">
            <v:imagedata r:id="rId8" o:title=""/>
          </v:shape>
        </w:pict>
      </w:r>
    </w:p>
    <w:p w:rsidR="007C3631" w:rsidRDefault="007C3631" w:rsidP="00800288">
      <w:pPr>
        <w:jc w:val="center"/>
      </w:pPr>
    </w:p>
    <w:p w:rsidR="007C3631" w:rsidRDefault="007C3631" w:rsidP="00800288">
      <w:pPr>
        <w:jc w:val="center"/>
      </w:pPr>
      <w:r>
        <w:t>Рис. 1.</w:t>
      </w:r>
    </w:p>
    <w:p w:rsidR="007C3631" w:rsidRPr="00D30072" w:rsidRDefault="007C3631" w:rsidP="00D30072">
      <w:pPr>
        <w:pStyle w:val="ListParagraph"/>
        <w:numPr>
          <w:ilvl w:val="0"/>
          <w:numId w:val="2"/>
        </w:numPr>
        <w:spacing w:line="360" w:lineRule="auto"/>
        <w:ind w:left="426" w:hanging="284"/>
        <w:rPr>
          <w:sz w:val="28"/>
          <w:szCs w:val="28"/>
        </w:rPr>
      </w:pPr>
      <w:r w:rsidRPr="00D30072">
        <w:rPr>
          <w:i/>
          <w:sz w:val="28"/>
          <w:szCs w:val="28"/>
        </w:rPr>
        <w:t>Лист 2</w:t>
      </w:r>
      <w:r w:rsidRPr="00D30072">
        <w:rPr>
          <w:sz w:val="28"/>
          <w:szCs w:val="28"/>
        </w:rPr>
        <w:t xml:space="preserve"> переименуем в </w:t>
      </w:r>
      <w:r w:rsidRPr="00D30072">
        <w:rPr>
          <w:i/>
          <w:sz w:val="28"/>
          <w:szCs w:val="28"/>
        </w:rPr>
        <w:t xml:space="preserve">Сотрудники. </w:t>
      </w:r>
      <w:r w:rsidRPr="00D30072">
        <w:rPr>
          <w:sz w:val="28"/>
          <w:szCs w:val="28"/>
        </w:rPr>
        <w:t xml:space="preserve">На листе </w:t>
      </w:r>
      <w:r w:rsidRPr="00D30072">
        <w:rPr>
          <w:i/>
          <w:sz w:val="28"/>
          <w:szCs w:val="28"/>
        </w:rPr>
        <w:t>Сотрудники</w:t>
      </w:r>
      <w:r w:rsidRPr="00D30072">
        <w:rPr>
          <w:sz w:val="28"/>
          <w:szCs w:val="28"/>
        </w:rPr>
        <w:t xml:space="preserve"> составим </w:t>
      </w:r>
      <w:r w:rsidRPr="00D30072">
        <w:rPr>
          <w:b/>
          <w:sz w:val="28"/>
          <w:szCs w:val="28"/>
        </w:rPr>
        <w:t>справочник сотрудников</w:t>
      </w:r>
      <w:r w:rsidRPr="00D30072">
        <w:rPr>
          <w:sz w:val="28"/>
          <w:szCs w:val="28"/>
        </w:rPr>
        <w:t xml:space="preserve"> (рис. 2).</w:t>
      </w:r>
    </w:p>
    <w:p w:rsidR="007C3631" w:rsidRDefault="007C3631" w:rsidP="002D69D9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Рисунок 2" o:spid="_x0000_i1026" type="#_x0000_t75" style="width:373.5pt;height:273pt;visibility:visible">
            <v:imagedata r:id="rId9" o:title=""/>
          </v:shape>
        </w:pict>
      </w:r>
    </w:p>
    <w:p w:rsidR="007C3631" w:rsidRDefault="007C3631" w:rsidP="002D69D9">
      <w:pPr>
        <w:jc w:val="center"/>
      </w:pPr>
    </w:p>
    <w:p w:rsidR="007C3631" w:rsidRPr="00D30072" w:rsidRDefault="007C3631" w:rsidP="00D30072">
      <w:pPr>
        <w:spacing w:line="360" w:lineRule="auto"/>
        <w:jc w:val="center"/>
        <w:rPr>
          <w:sz w:val="28"/>
          <w:szCs w:val="28"/>
        </w:rPr>
      </w:pPr>
      <w:r w:rsidRPr="00D30072">
        <w:rPr>
          <w:sz w:val="28"/>
          <w:szCs w:val="28"/>
        </w:rPr>
        <w:t>Рис.2.</w:t>
      </w:r>
    </w:p>
    <w:p w:rsidR="007C3631" w:rsidRPr="00D30072" w:rsidRDefault="007C3631" w:rsidP="00D30072">
      <w:pPr>
        <w:pStyle w:val="ListParagraph"/>
        <w:numPr>
          <w:ilvl w:val="0"/>
          <w:numId w:val="2"/>
        </w:numPr>
        <w:tabs>
          <w:tab w:val="left" w:pos="-3544"/>
        </w:tabs>
        <w:spacing w:line="360" w:lineRule="auto"/>
        <w:rPr>
          <w:sz w:val="28"/>
          <w:szCs w:val="28"/>
        </w:rPr>
      </w:pPr>
      <w:r w:rsidRPr="00D30072">
        <w:rPr>
          <w:i/>
          <w:sz w:val="28"/>
          <w:szCs w:val="28"/>
        </w:rPr>
        <w:t>Лист 3</w:t>
      </w:r>
      <w:r w:rsidRPr="00D30072">
        <w:rPr>
          <w:sz w:val="28"/>
          <w:szCs w:val="28"/>
        </w:rPr>
        <w:t xml:space="preserve"> переимением в </w:t>
      </w:r>
      <w:r w:rsidRPr="00D30072">
        <w:rPr>
          <w:i/>
          <w:sz w:val="28"/>
          <w:szCs w:val="28"/>
        </w:rPr>
        <w:t xml:space="preserve">Пост_и_клиент. </w:t>
      </w:r>
      <w:r w:rsidRPr="00D30072">
        <w:rPr>
          <w:sz w:val="28"/>
          <w:szCs w:val="28"/>
        </w:rPr>
        <w:t xml:space="preserve">На листе </w:t>
      </w:r>
      <w:r w:rsidRPr="00D30072">
        <w:rPr>
          <w:i/>
          <w:sz w:val="28"/>
          <w:szCs w:val="28"/>
        </w:rPr>
        <w:t>Пост_и_клиент</w:t>
      </w:r>
      <w:r w:rsidRPr="00D30072">
        <w:rPr>
          <w:sz w:val="28"/>
          <w:szCs w:val="28"/>
        </w:rPr>
        <w:t xml:space="preserve"> составим </w:t>
      </w:r>
      <w:r w:rsidRPr="00D30072">
        <w:rPr>
          <w:b/>
          <w:sz w:val="28"/>
          <w:szCs w:val="28"/>
        </w:rPr>
        <w:t>справочник поставщиков и клиентов</w:t>
      </w:r>
      <w:r w:rsidRPr="00D30072">
        <w:rPr>
          <w:sz w:val="28"/>
          <w:szCs w:val="28"/>
        </w:rPr>
        <w:t xml:space="preserve"> (рис.3).</w:t>
      </w:r>
    </w:p>
    <w:p w:rsidR="007C3631" w:rsidRDefault="007C3631" w:rsidP="002D69D9">
      <w:pPr>
        <w:tabs>
          <w:tab w:val="left" w:pos="-3544"/>
        </w:tabs>
      </w:pPr>
    </w:p>
    <w:p w:rsidR="007C3631" w:rsidRPr="00A34B6E" w:rsidRDefault="007C3631" w:rsidP="002D69D9">
      <w:pPr>
        <w:tabs>
          <w:tab w:val="left" w:pos="11907"/>
        </w:tabs>
        <w:jc w:val="center"/>
      </w:pPr>
      <w:r>
        <w:rPr>
          <w:noProof/>
          <w:lang w:eastAsia="ru-RU"/>
        </w:rPr>
        <w:pict>
          <v:shape id="Рисунок 3" o:spid="_x0000_i1027" type="#_x0000_t75" style="width:471pt;height:58.5pt;visibility:visible">
            <v:imagedata r:id="rId10" o:title=""/>
          </v:shape>
        </w:pict>
      </w:r>
    </w:p>
    <w:p w:rsidR="007C3631" w:rsidRDefault="007C3631" w:rsidP="002D69D9">
      <w:pPr>
        <w:tabs>
          <w:tab w:val="left" w:pos="8145"/>
        </w:tabs>
        <w:jc w:val="center"/>
        <w:rPr>
          <w:sz w:val="28"/>
          <w:szCs w:val="28"/>
        </w:rPr>
      </w:pPr>
      <w:r w:rsidRPr="00D30072">
        <w:rPr>
          <w:sz w:val="28"/>
          <w:szCs w:val="28"/>
        </w:rPr>
        <w:t>Рис. 3.</w:t>
      </w:r>
    </w:p>
    <w:p w:rsidR="007C3631" w:rsidRPr="00D30072" w:rsidRDefault="007C3631" w:rsidP="002D69D9">
      <w:pPr>
        <w:tabs>
          <w:tab w:val="left" w:pos="8145"/>
        </w:tabs>
        <w:jc w:val="center"/>
        <w:rPr>
          <w:sz w:val="28"/>
          <w:szCs w:val="28"/>
        </w:rPr>
      </w:pPr>
    </w:p>
    <w:p w:rsidR="007C3631" w:rsidRPr="00D30072" w:rsidRDefault="007C3631" w:rsidP="00D30072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rPr>
          <w:sz w:val="28"/>
          <w:szCs w:val="28"/>
        </w:rPr>
      </w:pPr>
      <w:r w:rsidRPr="00D30072">
        <w:rPr>
          <w:sz w:val="28"/>
          <w:szCs w:val="28"/>
        </w:rPr>
        <w:t xml:space="preserve">Вставим в книгу новый лист, назовем его </w:t>
      </w:r>
      <w:r w:rsidRPr="00D30072">
        <w:rPr>
          <w:i/>
          <w:sz w:val="28"/>
          <w:szCs w:val="28"/>
        </w:rPr>
        <w:t>Товар_груп</w:t>
      </w:r>
      <w:r w:rsidRPr="00D30072">
        <w:rPr>
          <w:sz w:val="28"/>
          <w:szCs w:val="28"/>
        </w:rPr>
        <w:t xml:space="preserve">. На листе </w:t>
      </w:r>
      <w:r w:rsidRPr="00D30072">
        <w:rPr>
          <w:i/>
          <w:sz w:val="28"/>
          <w:szCs w:val="28"/>
        </w:rPr>
        <w:t>Товар_груп</w:t>
      </w:r>
      <w:r w:rsidRPr="00D30072">
        <w:rPr>
          <w:sz w:val="28"/>
          <w:szCs w:val="28"/>
        </w:rPr>
        <w:t xml:space="preserve"> составим </w:t>
      </w:r>
      <w:r w:rsidRPr="00D30072">
        <w:rPr>
          <w:b/>
          <w:sz w:val="28"/>
          <w:szCs w:val="28"/>
        </w:rPr>
        <w:t>справочник товарных групп</w:t>
      </w:r>
      <w:r w:rsidRPr="00D30072">
        <w:rPr>
          <w:sz w:val="28"/>
          <w:szCs w:val="28"/>
        </w:rPr>
        <w:t xml:space="preserve"> (рис.4)</w:t>
      </w:r>
    </w:p>
    <w:p w:rsidR="007C3631" w:rsidRDefault="007C3631" w:rsidP="002D69D9">
      <w:pPr>
        <w:tabs>
          <w:tab w:val="left" w:pos="426"/>
        </w:tabs>
        <w:ind w:left="360"/>
      </w:pPr>
    </w:p>
    <w:p w:rsidR="007C3631" w:rsidRDefault="007C3631" w:rsidP="002D69D9">
      <w:pPr>
        <w:tabs>
          <w:tab w:val="left" w:pos="8145"/>
        </w:tabs>
        <w:jc w:val="center"/>
        <w:rPr>
          <w:noProof/>
        </w:rPr>
      </w:pPr>
      <w:r>
        <w:rPr>
          <w:noProof/>
          <w:lang w:eastAsia="ru-RU"/>
        </w:rPr>
        <w:pict>
          <v:shape id="Рисунок 5" o:spid="_x0000_i1028" type="#_x0000_t75" style="width:206.25pt;height:80.25pt;visibility:visible">
            <v:imagedata r:id="rId11" o:title=""/>
          </v:shape>
        </w:pict>
      </w:r>
    </w:p>
    <w:p w:rsidR="007C3631" w:rsidRDefault="007C3631" w:rsidP="00D30072">
      <w:pPr>
        <w:tabs>
          <w:tab w:val="left" w:pos="8145"/>
        </w:tabs>
        <w:spacing w:line="360" w:lineRule="auto"/>
        <w:jc w:val="center"/>
        <w:rPr>
          <w:noProof/>
          <w:sz w:val="28"/>
          <w:szCs w:val="28"/>
        </w:rPr>
      </w:pPr>
      <w:r w:rsidRPr="00D30072">
        <w:rPr>
          <w:noProof/>
          <w:sz w:val="28"/>
          <w:szCs w:val="28"/>
        </w:rPr>
        <w:t>Рис. 4.</w:t>
      </w:r>
    </w:p>
    <w:p w:rsidR="007C3631" w:rsidRPr="00D30072" w:rsidRDefault="007C3631" w:rsidP="00D30072">
      <w:pPr>
        <w:tabs>
          <w:tab w:val="left" w:pos="8145"/>
        </w:tabs>
        <w:spacing w:line="360" w:lineRule="auto"/>
        <w:jc w:val="center"/>
        <w:rPr>
          <w:sz w:val="28"/>
          <w:szCs w:val="28"/>
        </w:rPr>
      </w:pPr>
    </w:p>
    <w:p w:rsidR="007C3631" w:rsidRPr="00D30072" w:rsidRDefault="007C3631" w:rsidP="00D30072">
      <w:pPr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rPr>
          <w:sz w:val="28"/>
          <w:szCs w:val="28"/>
        </w:rPr>
      </w:pPr>
      <w:r w:rsidRPr="00D30072">
        <w:rPr>
          <w:sz w:val="28"/>
          <w:szCs w:val="28"/>
        </w:rPr>
        <w:t xml:space="preserve">Вставим в книгу новый лист с названием  </w:t>
      </w:r>
      <w:r w:rsidRPr="00D30072">
        <w:rPr>
          <w:i/>
          <w:sz w:val="28"/>
          <w:szCs w:val="28"/>
        </w:rPr>
        <w:t>ТМЦ</w:t>
      </w:r>
      <w:r w:rsidRPr="00D30072">
        <w:rPr>
          <w:sz w:val="28"/>
          <w:szCs w:val="28"/>
        </w:rPr>
        <w:t xml:space="preserve">. На листе </w:t>
      </w:r>
      <w:r w:rsidRPr="00D30072">
        <w:rPr>
          <w:i/>
          <w:sz w:val="28"/>
          <w:szCs w:val="28"/>
        </w:rPr>
        <w:t>ТМЦ</w:t>
      </w:r>
      <w:r w:rsidRPr="00D30072">
        <w:rPr>
          <w:sz w:val="28"/>
          <w:szCs w:val="28"/>
        </w:rPr>
        <w:t xml:space="preserve"> составим </w:t>
      </w:r>
      <w:r w:rsidRPr="00D30072">
        <w:rPr>
          <w:b/>
          <w:sz w:val="28"/>
          <w:szCs w:val="28"/>
        </w:rPr>
        <w:t>справочник ТМЦ</w:t>
      </w:r>
      <w:r w:rsidRPr="00D30072">
        <w:rPr>
          <w:sz w:val="28"/>
          <w:szCs w:val="28"/>
        </w:rPr>
        <w:t xml:space="preserve"> (рис.5)</w:t>
      </w:r>
    </w:p>
    <w:p w:rsidR="007C3631" w:rsidRDefault="007C3631" w:rsidP="002D69D9">
      <w:pPr>
        <w:jc w:val="center"/>
        <w:rPr>
          <w:noProof/>
        </w:rPr>
      </w:pPr>
      <w:r>
        <w:rPr>
          <w:noProof/>
          <w:lang w:eastAsia="ru-RU"/>
        </w:rPr>
        <w:pict>
          <v:shape id="Рисунок 7" o:spid="_x0000_i1029" type="#_x0000_t75" style="width:460.5pt;height:102pt;visibility:visible">
            <v:imagedata r:id="rId12" o:title=""/>
          </v:shape>
        </w:pict>
      </w:r>
    </w:p>
    <w:p w:rsidR="007C3631" w:rsidRPr="00D30072" w:rsidRDefault="007C3631" w:rsidP="00D30072">
      <w:pPr>
        <w:spacing w:line="360" w:lineRule="auto"/>
        <w:jc w:val="center"/>
        <w:rPr>
          <w:noProof/>
          <w:sz w:val="28"/>
          <w:szCs w:val="28"/>
        </w:rPr>
      </w:pPr>
      <w:r w:rsidRPr="00D30072">
        <w:rPr>
          <w:noProof/>
          <w:sz w:val="28"/>
          <w:szCs w:val="28"/>
        </w:rPr>
        <w:t>Рис. 5.</w:t>
      </w:r>
    </w:p>
    <w:p w:rsidR="007C3631" w:rsidRPr="00D30072" w:rsidRDefault="007C3631" w:rsidP="00D30072">
      <w:pPr>
        <w:spacing w:line="360" w:lineRule="auto"/>
        <w:rPr>
          <w:noProof/>
          <w:sz w:val="28"/>
          <w:szCs w:val="28"/>
        </w:rPr>
      </w:pPr>
    </w:p>
    <w:p w:rsidR="007C3631" w:rsidRPr="00D30072" w:rsidRDefault="007C3631" w:rsidP="00477B3C">
      <w:pPr>
        <w:numPr>
          <w:ilvl w:val="0"/>
          <w:numId w:val="2"/>
        </w:numPr>
        <w:tabs>
          <w:tab w:val="left" w:pos="426"/>
        </w:tabs>
        <w:spacing w:line="360" w:lineRule="auto"/>
        <w:ind w:left="426"/>
        <w:rPr>
          <w:sz w:val="28"/>
          <w:szCs w:val="28"/>
        </w:rPr>
      </w:pPr>
      <w:r w:rsidRPr="00D30072">
        <w:rPr>
          <w:sz w:val="28"/>
          <w:szCs w:val="28"/>
        </w:rPr>
        <w:t xml:space="preserve">Вставим в книгу новый лист, назовем его </w:t>
      </w:r>
      <w:r w:rsidRPr="00D30072">
        <w:rPr>
          <w:i/>
          <w:sz w:val="28"/>
          <w:szCs w:val="28"/>
        </w:rPr>
        <w:t>Пост_затр</w:t>
      </w:r>
      <w:r w:rsidRPr="00D30072">
        <w:rPr>
          <w:sz w:val="28"/>
          <w:szCs w:val="28"/>
        </w:rPr>
        <w:t xml:space="preserve">. На листе </w:t>
      </w:r>
      <w:r w:rsidRPr="00D30072">
        <w:rPr>
          <w:i/>
          <w:sz w:val="28"/>
          <w:szCs w:val="28"/>
        </w:rPr>
        <w:t>Пост_затр</w:t>
      </w:r>
      <w:r w:rsidRPr="00D30072">
        <w:rPr>
          <w:sz w:val="28"/>
          <w:szCs w:val="28"/>
        </w:rPr>
        <w:t xml:space="preserve"> составим </w:t>
      </w:r>
      <w:r w:rsidRPr="00D30072">
        <w:rPr>
          <w:b/>
          <w:sz w:val="28"/>
          <w:szCs w:val="28"/>
        </w:rPr>
        <w:t>справочник постоянных затрат</w:t>
      </w:r>
      <w:r w:rsidRPr="00D30072">
        <w:rPr>
          <w:sz w:val="28"/>
          <w:szCs w:val="28"/>
        </w:rPr>
        <w:t xml:space="preserve"> (рис.6)</w:t>
      </w:r>
    </w:p>
    <w:p w:rsidR="007C3631" w:rsidRDefault="007C3631" w:rsidP="002D69D9">
      <w:pPr>
        <w:jc w:val="center"/>
        <w:rPr>
          <w:noProof/>
        </w:rPr>
      </w:pPr>
      <w:r>
        <w:rPr>
          <w:noProof/>
          <w:lang w:eastAsia="ru-RU"/>
        </w:rPr>
        <w:pict>
          <v:shape id="Рисунок 8" o:spid="_x0000_i1030" type="#_x0000_t75" style="width:468pt;height:87pt;visibility:visible">
            <v:imagedata r:id="rId13" o:title=""/>
          </v:shape>
        </w:pict>
      </w:r>
    </w:p>
    <w:p w:rsidR="007C3631" w:rsidRPr="00D30072" w:rsidRDefault="007C3631" w:rsidP="002D69D9">
      <w:pPr>
        <w:jc w:val="center"/>
        <w:rPr>
          <w:noProof/>
          <w:sz w:val="28"/>
          <w:szCs w:val="28"/>
        </w:rPr>
      </w:pPr>
      <w:r w:rsidRPr="00D30072">
        <w:rPr>
          <w:noProof/>
          <w:sz w:val="28"/>
          <w:szCs w:val="28"/>
        </w:rPr>
        <w:t>Рис. 6.</w:t>
      </w:r>
    </w:p>
    <w:p w:rsidR="007C3631" w:rsidRDefault="007C3631" w:rsidP="002D69D9">
      <w:pPr>
        <w:rPr>
          <w:noProof/>
        </w:rPr>
      </w:pPr>
    </w:p>
    <w:p w:rsidR="007C3631" w:rsidRDefault="007C3631" w:rsidP="00D30072">
      <w:pPr>
        <w:numPr>
          <w:ilvl w:val="0"/>
          <w:numId w:val="2"/>
        </w:numPr>
        <w:tabs>
          <w:tab w:val="left" w:pos="426"/>
        </w:tabs>
        <w:spacing w:line="360" w:lineRule="auto"/>
        <w:ind w:left="426"/>
        <w:rPr>
          <w:sz w:val="28"/>
          <w:szCs w:val="28"/>
        </w:rPr>
      </w:pPr>
      <w:r w:rsidRPr="00D30072">
        <w:rPr>
          <w:sz w:val="28"/>
          <w:szCs w:val="28"/>
        </w:rPr>
        <w:t xml:space="preserve">Добавим в книгу новый лист с названием  </w:t>
      </w:r>
      <w:r w:rsidRPr="00D30072">
        <w:rPr>
          <w:i/>
          <w:sz w:val="28"/>
          <w:szCs w:val="28"/>
        </w:rPr>
        <w:t>Движение_ТМЦ</w:t>
      </w:r>
      <w:r w:rsidRPr="00D30072">
        <w:rPr>
          <w:sz w:val="28"/>
          <w:szCs w:val="28"/>
        </w:rPr>
        <w:t xml:space="preserve">. На листе </w:t>
      </w:r>
      <w:r w:rsidRPr="00D30072">
        <w:rPr>
          <w:i/>
          <w:sz w:val="28"/>
          <w:szCs w:val="28"/>
        </w:rPr>
        <w:t>Движение_ТМЦ</w:t>
      </w:r>
      <w:r w:rsidRPr="00D30072">
        <w:rPr>
          <w:sz w:val="28"/>
          <w:szCs w:val="28"/>
        </w:rPr>
        <w:t xml:space="preserve"> составьте </w:t>
      </w:r>
      <w:r w:rsidRPr="00D30072">
        <w:rPr>
          <w:b/>
          <w:sz w:val="28"/>
          <w:szCs w:val="28"/>
        </w:rPr>
        <w:t>справочник движения ТМЦ</w:t>
      </w:r>
      <w:r w:rsidRPr="00D30072">
        <w:rPr>
          <w:sz w:val="28"/>
          <w:szCs w:val="28"/>
        </w:rPr>
        <w:t xml:space="preserve"> (рис.7)</w:t>
      </w:r>
    </w:p>
    <w:p w:rsidR="007C3631" w:rsidRPr="00D30072" w:rsidRDefault="007C3631" w:rsidP="00D30072">
      <w:pPr>
        <w:tabs>
          <w:tab w:val="left" w:pos="426"/>
        </w:tabs>
        <w:spacing w:line="360" w:lineRule="auto"/>
        <w:ind w:left="66"/>
        <w:rPr>
          <w:sz w:val="28"/>
          <w:szCs w:val="28"/>
        </w:rPr>
      </w:pPr>
    </w:p>
    <w:p w:rsidR="007C3631" w:rsidRDefault="007C3631" w:rsidP="002D69D9">
      <w:pPr>
        <w:ind w:left="66"/>
        <w:jc w:val="center"/>
      </w:pPr>
      <w:r>
        <w:rPr>
          <w:noProof/>
          <w:lang w:eastAsia="ru-RU"/>
        </w:rPr>
        <w:pict>
          <v:shape id="Рисунок 11" o:spid="_x0000_i1031" type="#_x0000_t75" style="width:463.5pt;height:135pt;visibility:visible">
            <v:imagedata r:id="rId14" o:title=""/>
          </v:shape>
        </w:pict>
      </w:r>
    </w:p>
    <w:p w:rsidR="007C3631" w:rsidRDefault="007C3631" w:rsidP="00D30072">
      <w:pPr>
        <w:spacing w:line="360" w:lineRule="auto"/>
        <w:ind w:left="66"/>
        <w:jc w:val="center"/>
        <w:rPr>
          <w:sz w:val="28"/>
          <w:szCs w:val="28"/>
        </w:rPr>
      </w:pPr>
      <w:r w:rsidRPr="00D30072">
        <w:rPr>
          <w:sz w:val="28"/>
          <w:szCs w:val="28"/>
        </w:rPr>
        <w:t>Рис. 7.</w:t>
      </w:r>
    </w:p>
    <w:p w:rsidR="007C3631" w:rsidRPr="00D30072" w:rsidRDefault="007C3631" w:rsidP="00D30072">
      <w:pPr>
        <w:spacing w:line="360" w:lineRule="auto"/>
        <w:ind w:left="66"/>
        <w:jc w:val="center"/>
        <w:rPr>
          <w:sz w:val="28"/>
          <w:szCs w:val="28"/>
        </w:rPr>
      </w:pPr>
    </w:p>
    <w:p w:rsidR="007C3631" w:rsidRPr="00477B3C" w:rsidRDefault="007C3631" w:rsidP="00D30072">
      <w:pPr>
        <w:numPr>
          <w:ilvl w:val="0"/>
          <w:numId w:val="2"/>
        </w:numPr>
        <w:tabs>
          <w:tab w:val="left" w:pos="426"/>
        </w:tabs>
        <w:spacing w:line="360" w:lineRule="auto"/>
        <w:ind w:left="426"/>
        <w:rPr>
          <w:sz w:val="28"/>
          <w:szCs w:val="28"/>
        </w:rPr>
      </w:pPr>
      <w:r w:rsidRPr="00D30072">
        <w:rPr>
          <w:sz w:val="28"/>
          <w:szCs w:val="28"/>
        </w:rPr>
        <w:t xml:space="preserve">Заполним таблицу </w:t>
      </w:r>
      <w:r w:rsidRPr="00D30072">
        <w:rPr>
          <w:b/>
          <w:sz w:val="28"/>
          <w:szCs w:val="28"/>
        </w:rPr>
        <w:t xml:space="preserve">Движение ТМЦ (Блок учёта хозяйственной деятельности) </w:t>
      </w:r>
      <w:r w:rsidRPr="00D30072">
        <w:rPr>
          <w:sz w:val="28"/>
          <w:szCs w:val="28"/>
        </w:rPr>
        <w:t>в соответствии с требованиями Таблицы 1</w:t>
      </w:r>
      <w:r w:rsidRPr="00D30072">
        <w:rPr>
          <w:b/>
          <w:sz w:val="28"/>
          <w:szCs w:val="28"/>
        </w:rPr>
        <w:t xml:space="preserve">. </w:t>
      </w:r>
    </w:p>
    <w:p w:rsidR="007C3631" w:rsidRPr="00D30072" w:rsidRDefault="007C3631" w:rsidP="00477B3C">
      <w:pPr>
        <w:tabs>
          <w:tab w:val="left" w:pos="426"/>
        </w:tabs>
        <w:spacing w:line="360" w:lineRule="auto"/>
        <w:ind w:left="66"/>
        <w:rPr>
          <w:sz w:val="28"/>
          <w:szCs w:val="28"/>
        </w:rPr>
      </w:pPr>
    </w:p>
    <w:p w:rsidR="007C3631" w:rsidRPr="00D30072" w:rsidRDefault="007C3631" w:rsidP="00643C7B">
      <w:pPr>
        <w:pStyle w:val="BodyText"/>
        <w:spacing w:after="0"/>
        <w:ind w:firstLine="709"/>
        <w:jc w:val="right"/>
        <w:rPr>
          <w:sz w:val="28"/>
          <w:szCs w:val="28"/>
        </w:rPr>
      </w:pPr>
      <w:r w:rsidRPr="00D30072">
        <w:rPr>
          <w:sz w:val="28"/>
          <w:szCs w:val="28"/>
        </w:rPr>
        <w:t>Таблица 1. Формат журнала движения ТМЦ</w:t>
      </w:r>
    </w:p>
    <w:tbl>
      <w:tblPr>
        <w:tblW w:w="0" w:type="auto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0"/>
        <w:gridCol w:w="3075"/>
        <w:gridCol w:w="5706"/>
      </w:tblGrid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b/>
                <w:szCs w:val="24"/>
              </w:rPr>
            </w:pPr>
            <w:r w:rsidRPr="00D339D7">
              <w:rPr>
                <w:b/>
                <w:szCs w:val="24"/>
              </w:rPr>
              <w:t>№</w:t>
            </w:r>
          </w:p>
        </w:tc>
        <w:tc>
          <w:tcPr>
            <w:tcW w:w="30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b/>
                <w:szCs w:val="24"/>
              </w:rPr>
            </w:pPr>
            <w:r w:rsidRPr="00D339D7">
              <w:rPr>
                <w:b/>
                <w:szCs w:val="24"/>
              </w:rPr>
              <w:t>Источник данных</w:t>
            </w:r>
          </w:p>
        </w:tc>
        <w:tc>
          <w:tcPr>
            <w:tcW w:w="5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b/>
                <w:szCs w:val="24"/>
              </w:rPr>
            </w:pPr>
            <w:r w:rsidRPr="00D339D7">
              <w:rPr>
                <w:b/>
                <w:szCs w:val="24"/>
              </w:rPr>
              <w:t>Наименование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FFFF00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Исходные данные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Дата операции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2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C6D9F1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Подстановка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Артикул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3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F86867">
              <w:rPr>
                <w:b/>
                <w:szCs w:val="24"/>
              </w:rPr>
              <w:t>Список</w:t>
            </w:r>
            <w:r>
              <w:rPr>
                <w:szCs w:val="24"/>
              </w:rPr>
              <w:t xml:space="preserve"> и</w:t>
            </w:r>
            <w:r w:rsidRPr="00D339D7">
              <w:rPr>
                <w:szCs w:val="24"/>
              </w:rPr>
              <w:t>з справочника товаров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Наименование продукта (товара)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4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C6D9F1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Подстановка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Товарная группа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5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F86867">
              <w:rPr>
                <w:b/>
                <w:szCs w:val="24"/>
              </w:rPr>
              <w:t>Список</w:t>
            </w:r>
            <w:r>
              <w:rPr>
                <w:szCs w:val="24"/>
              </w:rPr>
              <w:t xml:space="preserve"> и</w:t>
            </w:r>
            <w:r w:rsidRPr="00D339D7">
              <w:rPr>
                <w:szCs w:val="24"/>
              </w:rPr>
              <w:t>з</w:t>
            </w:r>
            <w:r>
              <w:rPr>
                <w:szCs w:val="24"/>
              </w:rPr>
              <w:t xml:space="preserve"> справочника п</w:t>
            </w:r>
            <w:r w:rsidRPr="00D339D7">
              <w:rPr>
                <w:szCs w:val="24"/>
              </w:rPr>
              <w:t>оставщиков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Поставщик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6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F86867">
              <w:rPr>
                <w:b/>
                <w:szCs w:val="24"/>
              </w:rPr>
              <w:t>Список</w:t>
            </w:r>
            <w:r>
              <w:rPr>
                <w:szCs w:val="24"/>
              </w:rPr>
              <w:t xml:space="preserve"> и</w:t>
            </w:r>
            <w:r w:rsidRPr="00D339D7">
              <w:rPr>
                <w:szCs w:val="24"/>
              </w:rPr>
              <w:t xml:space="preserve">з справочника </w:t>
            </w:r>
            <w:r>
              <w:rPr>
                <w:szCs w:val="24"/>
              </w:rPr>
              <w:t>к</w:t>
            </w:r>
            <w:r w:rsidRPr="00D339D7">
              <w:rPr>
                <w:szCs w:val="24"/>
              </w:rPr>
              <w:t>лиентов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Клиент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7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F86867">
              <w:rPr>
                <w:b/>
                <w:szCs w:val="24"/>
              </w:rPr>
              <w:t>Список</w:t>
            </w:r>
            <w:r>
              <w:rPr>
                <w:szCs w:val="24"/>
              </w:rPr>
              <w:t xml:space="preserve"> и</w:t>
            </w:r>
            <w:r w:rsidRPr="00D339D7">
              <w:rPr>
                <w:szCs w:val="24"/>
              </w:rPr>
              <w:t>з справочника сотрудников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Сотрудник, ответственный за сделку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8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FFFF00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Исходные данные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Объем выпуска (закупки) товара в месяц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9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C6D9F1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Подстановка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Единица измерения товара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10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FFFF00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Исходные данные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Объем продаж товара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11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D6E3BC"/>
            <w:vAlign w:val="center"/>
          </w:tcPr>
          <w:p w:rsidR="007C3631" w:rsidRPr="00A34B6E" w:rsidRDefault="007C3631" w:rsidP="00002B24">
            <w:pPr>
              <w:jc w:val="center"/>
            </w:pPr>
            <w:r w:rsidRPr="00A34B6E">
              <w:t>Расчет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Стоимость закупки товара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4D3E36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4D3E36">
              <w:rPr>
                <w:szCs w:val="24"/>
              </w:rPr>
              <w:t>12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D6E3BC"/>
            <w:vAlign w:val="center"/>
          </w:tcPr>
          <w:p w:rsidR="007C3631" w:rsidRPr="00A34B6E" w:rsidRDefault="007C3631" w:rsidP="00002B24">
            <w:pPr>
              <w:jc w:val="center"/>
            </w:pPr>
            <w:r w:rsidRPr="00D339D7">
              <w:t>Расчет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Брак изготовленного товара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13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Расчет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Доход от товара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14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D6E3BC"/>
            <w:vAlign w:val="center"/>
          </w:tcPr>
          <w:p w:rsidR="007C3631" w:rsidRPr="00A34B6E" w:rsidRDefault="007C3631" w:rsidP="00002B24">
            <w:pPr>
              <w:jc w:val="center"/>
            </w:pPr>
            <w:r w:rsidRPr="00A34B6E">
              <w:t>Расчет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Расход на товар</w:t>
            </w:r>
          </w:p>
        </w:tc>
      </w:tr>
      <w:tr w:rsidR="007C3631" w:rsidRPr="00A34B6E" w:rsidTr="00002B24">
        <w:trPr>
          <w:trHeight w:val="89"/>
          <w:jc w:val="center"/>
        </w:trPr>
        <w:tc>
          <w:tcPr>
            <w:tcW w:w="570" w:type="dxa"/>
            <w:tcBorders>
              <w:left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15</w:t>
            </w:r>
          </w:p>
        </w:tc>
        <w:tc>
          <w:tcPr>
            <w:tcW w:w="3075" w:type="dxa"/>
            <w:tcBorders>
              <w:right w:val="single" w:sz="12" w:space="0" w:color="auto"/>
            </w:tcBorders>
            <w:shd w:val="clear" w:color="auto" w:fill="D6E3BC"/>
            <w:vAlign w:val="center"/>
          </w:tcPr>
          <w:p w:rsidR="007C3631" w:rsidRPr="00A34B6E" w:rsidRDefault="007C3631" w:rsidP="00002B24">
            <w:pPr>
              <w:jc w:val="center"/>
            </w:pPr>
            <w:r w:rsidRPr="00A34B6E">
              <w:t>Расчет по формуле</w:t>
            </w:r>
          </w:p>
        </w:tc>
        <w:tc>
          <w:tcPr>
            <w:tcW w:w="57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Общая выручка за товар</w:t>
            </w:r>
          </w:p>
        </w:tc>
      </w:tr>
      <w:tr w:rsidR="007C3631" w:rsidRPr="00A34B6E" w:rsidTr="00002B24">
        <w:trPr>
          <w:trHeight w:val="378"/>
          <w:jc w:val="center"/>
        </w:trPr>
        <w:tc>
          <w:tcPr>
            <w:tcW w:w="5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16</w:t>
            </w:r>
          </w:p>
        </w:tc>
        <w:tc>
          <w:tcPr>
            <w:tcW w:w="307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Расчет по формуле</w:t>
            </w:r>
          </w:p>
        </w:tc>
        <w:tc>
          <w:tcPr>
            <w:tcW w:w="5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  <w:vAlign w:val="center"/>
          </w:tcPr>
          <w:p w:rsidR="007C3631" w:rsidRPr="00D339D7" w:rsidRDefault="007C3631" w:rsidP="00002B24">
            <w:pPr>
              <w:pStyle w:val="BodyText"/>
              <w:spacing w:after="0"/>
              <w:jc w:val="center"/>
              <w:rPr>
                <w:szCs w:val="24"/>
              </w:rPr>
            </w:pPr>
            <w:r w:rsidRPr="00D339D7">
              <w:rPr>
                <w:szCs w:val="24"/>
              </w:rPr>
              <w:t>Итог</w:t>
            </w:r>
          </w:p>
        </w:tc>
      </w:tr>
    </w:tbl>
    <w:p w:rsidR="007C3631" w:rsidRDefault="007C3631" w:rsidP="00643C7B">
      <w:pPr>
        <w:pStyle w:val="BodyText"/>
        <w:spacing w:after="0"/>
        <w:ind w:left="720"/>
        <w:rPr>
          <w:szCs w:val="24"/>
        </w:rPr>
      </w:pPr>
    </w:p>
    <w:p w:rsidR="007C3631" w:rsidRPr="00D30072" w:rsidRDefault="007C3631" w:rsidP="00D30072">
      <w:pPr>
        <w:pStyle w:val="BodyText"/>
        <w:spacing w:after="0" w:line="360" w:lineRule="auto"/>
        <w:rPr>
          <w:sz w:val="28"/>
          <w:szCs w:val="28"/>
        </w:rPr>
      </w:pPr>
      <w:r w:rsidRPr="00D30072">
        <w:rPr>
          <w:b/>
          <w:sz w:val="28"/>
          <w:szCs w:val="28"/>
        </w:rPr>
        <w:t>Примечание:</w:t>
      </w:r>
      <w:r w:rsidRPr="00D30072">
        <w:rPr>
          <w:sz w:val="28"/>
          <w:szCs w:val="28"/>
        </w:rPr>
        <w:t xml:space="preserve"> Для заполнения таблицы листа «Движение_ТМЦ» использовали создаие списков подстановки и Мастер функций Excel, категории «Ссылки и массивы», «математические» и др. В результате заполнения таблицы получим результат (рис. 8, 9).</w:t>
      </w:r>
    </w:p>
    <w:p w:rsidR="007C3631" w:rsidRPr="00D30072" w:rsidRDefault="007C3631" w:rsidP="00D30072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632555">
        <w:rPr>
          <w:noProof/>
          <w:sz w:val="28"/>
          <w:szCs w:val="28"/>
          <w:lang w:eastAsia="ru-RU"/>
        </w:rPr>
        <w:pict>
          <v:shape id="Рисунок 13" o:spid="_x0000_i1032" type="#_x0000_t75" style="width:338.25pt;height:339pt;visibility:visible">
            <v:imagedata r:id="rId15" o:title=""/>
          </v:shape>
        </w:pict>
      </w:r>
    </w:p>
    <w:p w:rsidR="007C3631" w:rsidRPr="00D30072" w:rsidRDefault="007C3631" w:rsidP="009F5BB7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D30072">
        <w:rPr>
          <w:sz w:val="28"/>
          <w:szCs w:val="28"/>
        </w:rPr>
        <w:t>Рис. 8.</w:t>
      </w:r>
    </w:p>
    <w:p w:rsidR="007C3631" w:rsidRPr="00D30072" w:rsidRDefault="007C3631" w:rsidP="009F5BB7">
      <w:pPr>
        <w:pStyle w:val="BodyText"/>
        <w:spacing w:after="0" w:line="360" w:lineRule="auto"/>
        <w:rPr>
          <w:sz w:val="28"/>
          <w:szCs w:val="28"/>
        </w:rPr>
      </w:pPr>
      <w:r w:rsidRPr="00D30072">
        <w:rPr>
          <w:sz w:val="28"/>
          <w:szCs w:val="28"/>
        </w:rPr>
        <w:t>Аналогично создаем списки для полей «Клиент» и «Сотрудник, ответственный за сделку».</w:t>
      </w:r>
    </w:p>
    <w:p w:rsidR="007C3631" w:rsidRDefault="007C3631" w:rsidP="001A5F37">
      <w:pPr>
        <w:pStyle w:val="BodyText"/>
        <w:spacing w:after="0"/>
        <w:jc w:val="center"/>
        <w:rPr>
          <w:szCs w:val="24"/>
        </w:rPr>
      </w:pPr>
    </w:p>
    <w:p w:rsidR="007C3631" w:rsidRDefault="007C3631" w:rsidP="00314EAC">
      <w:pPr>
        <w:pStyle w:val="BodyText"/>
        <w:spacing w:after="0"/>
        <w:rPr>
          <w:szCs w:val="24"/>
        </w:rPr>
      </w:pPr>
      <w:r w:rsidRPr="00632555">
        <w:rPr>
          <w:noProof/>
          <w:szCs w:val="24"/>
          <w:lang w:eastAsia="ru-RU"/>
        </w:rPr>
        <w:pict>
          <v:shape id="Рисунок 12" o:spid="_x0000_i1033" type="#_x0000_t75" style="width:465pt;height:129.75pt;visibility:visible">
            <v:imagedata r:id="rId16" o:title=""/>
          </v:shape>
        </w:pict>
      </w:r>
    </w:p>
    <w:p w:rsidR="007C3631" w:rsidRDefault="007C3631" w:rsidP="009F5BB7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9.</w:t>
      </w:r>
    </w:p>
    <w:p w:rsidR="007C3631" w:rsidRPr="009F5BB7" w:rsidRDefault="007C3631" w:rsidP="009F5BB7">
      <w:pPr>
        <w:pStyle w:val="BodyText"/>
        <w:spacing w:after="0" w:line="360" w:lineRule="auto"/>
        <w:jc w:val="center"/>
        <w:rPr>
          <w:sz w:val="28"/>
          <w:szCs w:val="28"/>
        </w:rPr>
      </w:pPr>
    </w:p>
    <w:p w:rsidR="007C3631" w:rsidRPr="009F5BB7" w:rsidRDefault="007C3631" w:rsidP="009F5BB7">
      <w:pPr>
        <w:pStyle w:val="BodyText"/>
        <w:spacing w:after="0" w:line="360" w:lineRule="auto"/>
        <w:rPr>
          <w:sz w:val="28"/>
          <w:szCs w:val="28"/>
        </w:rPr>
      </w:pPr>
      <w:r w:rsidRPr="009F5BB7">
        <w:rPr>
          <w:sz w:val="28"/>
          <w:szCs w:val="28"/>
        </w:rPr>
        <w:t>Результат с формулами часть таблицы (рис. 10).</w:t>
      </w:r>
    </w:p>
    <w:p w:rsidR="007C3631" w:rsidRDefault="007C3631" w:rsidP="009F5BB7">
      <w:pPr>
        <w:pStyle w:val="BodyText"/>
        <w:spacing w:after="0" w:line="360" w:lineRule="auto"/>
        <w:jc w:val="center"/>
        <w:rPr>
          <w:szCs w:val="24"/>
        </w:rPr>
      </w:pPr>
      <w:r w:rsidRPr="00632555">
        <w:rPr>
          <w:noProof/>
          <w:sz w:val="28"/>
          <w:szCs w:val="28"/>
          <w:lang w:eastAsia="ru-RU"/>
        </w:rPr>
        <w:pict>
          <v:shape id="Рисунок 14" o:spid="_x0000_i1034" type="#_x0000_t75" style="width:468pt;height:170.25pt;visibility:visible">
            <v:imagedata r:id="rId17" o:title=""/>
          </v:shape>
        </w:pict>
      </w:r>
    </w:p>
    <w:p w:rsidR="007C3631" w:rsidRPr="009F5BB7" w:rsidRDefault="007C3631" w:rsidP="009F5BB7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10.</w:t>
      </w:r>
    </w:p>
    <w:p w:rsidR="007C3631" w:rsidRPr="009F5BB7" w:rsidRDefault="007C3631" w:rsidP="009F5BB7">
      <w:pPr>
        <w:pStyle w:val="BodyText"/>
        <w:spacing w:after="0" w:line="360" w:lineRule="auto"/>
        <w:rPr>
          <w:sz w:val="28"/>
          <w:szCs w:val="28"/>
        </w:rPr>
      </w:pPr>
    </w:p>
    <w:p w:rsidR="007C3631" w:rsidRPr="009F5BB7" w:rsidRDefault="007C3631" w:rsidP="009F5BB7">
      <w:pPr>
        <w:pStyle w:val="BodyText"/>
        <w:spacing w:after="0" w:line="360" w:lineRule="auto"/>
        <w:rPr>
          <w:sz w:val="28"/>
          <w:szCs w:val="28"/>
        </w:rPr>
      </w:pPr>
      <w:r w:rsidRPr="009F5BB7">
        <w:rPr>
          <w:sz w:val="28"/>
          <w:szCs w:val="28"/>
        </w:rPr>
        <w:t>Продолжение таблицы (рис.11 и рис. 12).</w:t>
      </w:r>
    </w:p>
    <w:p w:rsidR="007C3631" w:rsidRDefault="007C3631" w:rsidP="00E94983">
      <w:pPr>
        <w:pStyle w:val="BodyText"/>
        <w:spacing w:after="0"/>
        <w:jc w:val="center"/>
        <w:rPr>
          <w:szCs w:val="24"/>
        </w:rPr>
      </w:pPr>
      <w:r w:rsidRPr="00632555">
        <w:rPr>
          <w:noProof/>
          <w:szCs w:val="24"/>
          <w:lang w:eastAsia="ru-RU"/>
        </w:rPr>
        <w:pict>
          <v:shape id="Рисунок 15" o:spid="_x0000_i1035" type="#_x0000_t75" style="width:459.75pt;height:138.75pt;visibility:visible">
            <v:imagedata r:id="rId18" o:title=""/>
          </v:shape>
        </w:pict>
      </w:r>
    </w:p>
    <w:p w:rsidR="007C3631" w:rsidRPr="009F5BB7" w:rsidRDefault="007C3631" w:rsidP="00E94983">
      <w:pPr>
        <w:pStyle w:val="BodyText"/>
        <w:spacing w:after="0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11.</w:t>
      </w:r>
    </w:p>
    <w:p w:rsidR="007C3631" w:rsidRDefault="007C3631" w:rsidP="00E94983">
      <w:pPr>
        <w:pStyle w:val="BodyText"/>
        <w:spacing w:after="0"/>
        <w:jc w:val="center"/>
        <w:rPr>
          <w:szCs w:val="24"/>
        </w:rPr>
      </w:pPr>
    </w:p>
    <w:p w:rsidR="007C3631" w:rsidRDefault="007C3631" w:rsidP="00E94983">
      <w:pPr>
        <w:pStyle w:val="BodyText"/>
        <w:spacing w:after="0"/>
        <w:jc w:val="center"/>
        <w:rPr>
          <w:szCs w:val="24"/>
        </w:rPr>
      </w:pPr>
      <w:r w:rsidRPr="00632555">
        <w:rPr>
          <w:noProof/>
          <w:szCs w:val="24"/>
          <w:lang w:eastAsia="ru-RU"/>
        </w:rPr>
        <w:pict>
          <v:shape id="Рисунок 16" o:spid="_x0000_i1036" type="#_x0000_t75" style="width:462.75pt;height:168pt;visibility:visible">
            <v:imagedata r:id="rId19" o:title=""/>
          </v:shape>
        </w:pict>
      </w:r>
    </w:p>
    <w:p w:rsidR="007C3631" w:rsidRPr="009F5BB7" w:rsidRDefault="007C3631" w:rsidP="009F5BB7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12.</w:t>
      </w:r>
    </w:p>
    <w:p w:rsidR="007C3631" w:rsidRPr="009F5BB7" w:rsidRDefault="007C3631" w:rsidP="009F5BB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9F5BB7">
        <w:rPr>
          <w:sz w:val="28"/>
          <w:szCs w:val="28"/>
        </w:rPr>
        <w:t>Построим график, характеризующий оборот по клиентам. Смысл графика – увидеть самых активных контрагентов. По оси Х откладываются Клиенты, по оси Y – итоговая сумма сделок с каждым Клиентом.</w:t>
      </w:r>
    </w:p>
    <w:p w:rsidR="007C3631" w:rsidRPr="009F5BB7" w:rsidRDefault="007C3631" w:rsidP="009F5BB7">
      <w:pPr>
        <w:spacing w:line="360" w:lineRule="auto"/>
        <w:ind w:left="66"/>
        <w:rPr>
          <w:sz w:val="28"/>
          <w:szCs w:val="28"/>
        </w:rPr>
      </w:pPr>
      <w:r w:rsidRPr="009F5BB7">
        <w:rPr>
          <w:sz w:val="28"/>
          <w:szCs w:val="28"/>
        </w:rPr>
        <w:t>Для этого воспользуемся Мастером построения диаграмм. Получаем диаграмму типа график (рис. 13).</w:t>
      </w:r>
    </w:p>
    <w:p w:rsidR="007C3631" w:rsidRDefault="007C3631" w:rsidP="009F5BB7">
      <w:pPr>
        <w:spacing w:line="360" w:lineRule="auto"/>
        <w:jc w:val="center"/>
      </w:pPr>
      <w:r w:rsidRPr="00632555">
        <w:rPr>
          <w:noProof/>
          <w:sz w:val="28"/>
          <w:szCs w:val="28"/>
          <w:lang w:eastAsia="ru-RU"/>
        </w:rPr>
        <w:pict>
          <v:shape id="_x0000_i1037" type="#_x0000_t75" style="width:411.75pt;height:268.5pt;visibility:visible">
            <v:imagedata r:id="rId20" o:title=""/>
          </v:shape>
        </w:pict>
      </w:r>
    </w:p>
    <w:p w:rsidR="007C3631" w:rsidRPr="009F5BB7" w:rsidRDefault="007C3631" w:rsidP="009F5BB7">
      <w:pPr>
        <w:spacing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13.</w:t>
      </w:r>
    </w:p>
    <w:p w:rsidR="007C3631" w:rsidRPr="009F5BB7" w:rsidRDefault="007C3631" w:rsidP="00477B3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5BB7">
        <w:rPr>
          <w:sz w:val="28"/>
          <w:szCs w:val="28"/>
        </w:rPr>
        <w:t>Аналогично построим график, характеризующий оборот по поставщикам (рис. 14).</w:t>
      </w:r>
    </w:p>
    <w:p w:rsidR="007C3631" w:rsidRDefault="007C3631" w:rsidP="00B23D98">
      <w:pPr>
        <w:pStyle w:val="ListParagraph"/>
        <w:ind w:left="0"/>
        <w:jc w:val="center"/>
      </w:pPr>
      <w:r>
        <w:rPr>
          <w:noProof/>
          <w:lang w:eastAsia="ru-RU"/>
        </w:rPr>
        <w:pict>
          <v:shape id="Рисунок 6" o:spid="_x0000_i1038" type="#_x0000_t75" style="width:440.25pt;height:4in;visibility:visible">
            <v:imagedata r:id="rId21" o:title=""/>
          </v:shape>
        </w:pict>
      </w:r>
    </w:p>
    <w:p w:rsidR="007C3631" w:rsidRPr="009F5BB7" w:rsidRDefault="007C3631" w:rsidP="009F5BB7">
      <w:pPr>
        <w:pStyle w:val="ListParagraph"/>
        <w:spacing w:line="360" w:lineRule="auto"/>
        <w:ind w:left="0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14.</w:t>
      </w:r>
    </w:p>
    <w:p w:rsidR="007C3631" w:rsidRDefault="007C3631" w:rsidP="00091A1C">
      <w:pPr>
        <w:ind w:firstLine="709"/>
      </w:pPr>
    </w:p>
    <w:p w:rsidR="007C3631" w:rsidRPr="009F5BB7" w:rsidRDefault="007C3631" w:rsidP="009F5BB7">
      <w:pPr>
        <w:spacing w:line="360" w:lineRule="auto"/>
        <w:ind w:firstLine="709"/>
        <w:rPr>
          <w:sz w:val="28"/>
          <w:szCs w:val="28"/>
        </w:rPr>
      </w:pPr>
      <w:r w:rsidRPr="009F5BB7">
        <w:rPr>
          <w:sz w:val="28"/>
          <w:szCs w:val="28"/>
        </w:rPr>
        <w:t>Самых активный Поставщик – ООО «Наш хлеб» у него 2 поставки на товары – батон и печенье, самый активный Клиент – ООО «Сказка» у него 2 товара на реализацию – батон и лаваш. На основании графиков можно</w:t>
      </w:r>
      <w:r>
        <w:rPr>
          <w:sz w:val="28"/>
          <w:szCs w:val="28"/>
        </w:rPr>
        <w:t xml:space="preserve"> проводить переговоры с крупными</w:t>
      </w:r>
      <w:r w:rsidRPr="009F5BB7">
        <w:rPr>
          <w:sz w:val="28"/>
          <w:szCs w:val="28"/>
        </w:rPr>
        <w:t xml:space="preserve"> Поставщик</w:t>
      </w:r>
      <w:r>
        <w:rPr>
          <w:sz w:val="28"/>
          <w:szCs w:val="28"/>
        </w:rPr>
        <w:t>а</w:t>
      </w:r>
      <w:r w:rsidRPr="009F5BB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F5BB7">
        <w:rPr>
          <w:sz w:val="28"/>
          <w:szCs w:val="28"/>
        </w:rPr>
        <w:t xml:space="preserve"> о дополнительных скидках на приобретаемый товар и обсуждать с активным  Клиентам</w:t>
      </w:r>
      <w:r>
        <w:rPr>
          <w:sz w:val="28"/>
          <w:szCs w:val="28"/>
        </w:rPr>
        <w:t>и</w:t>
      </w:r>
      <w:r w:rsidRPr="009F5BB7">
        <w:rPr>
          <w:sz w:val="28"/>
          <w:szCs w:val="28"/>
        </w:rPr>
        <w:t xml:space="preserve"> меры по стимулированию их работы, предлагая им дополнительные скидки и бонусы.</w:t>
      </w:r>
    </w:p>
    <w:p w:rsidR="007C3631" w:rsidRPr="009F5BB7" w:rsidRDefault="007C3631" w:rsidP="009F5BB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5BB7">
        <w:rPr>
          <w:sz w:val="28"/>
          <w:szCs w:val="28"/>
        </w:rPr>
        <w:t xml:space="preserve">Построим график, характеризующий оборот по сотрудникам, выполнявшим сделки. По оси Х - сотрудники, по оси Y - итоговые суммы сделок каждого из сотрудников (рис. 15). </w:t>
      </w:r>
    </w:p>
    <w:p w:rsidR="007C3631" w:rsidRDefault="007C3631" w:rsidP="00B23D98">
      <w:pPr>
        <w:jc w:val="center"/>
      </w:pPr>
      <w:r>
        <w:rPr>
          <w:noProof/>
          <w:lang w:eastAsia="ru-RU"/>
        </w:rPr>
        <w:pict>
          <v:shape id="_x0000_i1039" type="#_x0000_t75" style="width:404.25pt;height:258pt;visibility:visible">
            <v:imagedata r:id="rId22" o:title=""/>
          </v:shape>
        </w:pict>
      </w:r>
    </w:p>
    <w:p w:rsidR="007C3631" w:rsidRPr="009F5BB7" w:rsidRDefault="007C3631" w:rsidP="009F5BB7">
      <w:pPr>
        <w:spacing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15.</w:t>
      </w:r>
    </w:p>
    <w:p w:rsidR="007C3631" w:rsidRPr="009F5BB7" w:rsidRDefault="007C3631" w:rsidP="009F5BB7">
      <w:pPr>
        <w:spacing w:line="360" w:lineRule="auto"/>
        <w:ind w:firstLine="709"/>
        <w:rPr>
          <w:sz w:val="28"/>
          <w:szCs w:val="28"/>
        </w:rPr>
      </w:pPr>
      <w:r w:rsidRPr="009F5BB7">
        <w:rPr>
          <w:sz w:val="28"/>
          <w:szCs w:val="28"/>
        </w:rPr>
        <w:t>На основании результатов, представленных на графике, лучший сотрудник - Жарков А.Н., худший – Вантеева А.П.</w:t>
      </w:r>
    </w:p>
    <w:p w:rsidR="007C3631" w:rsidRPr="009F5BB7" w:rsidRDefault="007C3631" w:rsidP="009F5BB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9F5BB7">
        <w:rPr>
          <w:sz w:val="28"/>
          <w:szCs w:val="28"/>
        </w:rPr>
        <w:t>Проанализируем структуры брака в процентном и денежном выражении. Для этого:</w:t>
      </w:r>
    </w:p>
    <w:p w:rsidR="007C3631" w:rsidRPr="009F5BB7" w:rsidRDefault="007C3631" w:rsidP="009F5BB7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9F5BB7">
        <w:rPr>
          <w:sz w:val="28"/>
          <w:szCs w:val="28"/>
        </w:rPr>
        <w:t>Построим круговую диаграмму, отражающую долю брака от суммарного количества закупленного (произведенного) товара по каждому товару за период учета движения ТМЦ (рис. 16).</w:t>
      </w:r>
    </w:p>
    <w:p w:rsidR="007C3631" w:rsidRDefault="007C3631" w:rsidP="009F5BB7">
      <w:pPr>
        <w:spacing w:line="360" w:lineRule="auto"/>
        <w:jc w:val="center"/>
      </w:pPr>
      <w:r w:rsidRPr="00632555">
        <w:rPr>
          <w:noProof/>
          <w:sz w:val="28"/>
          <w:szCs w:val="28"/>
          <w:lang w:eastAsia="ru-RU"/>
        </w:rPr>
        <w:pict>
          <v:shape id="_x0000_i1040" type="#_x0000_t75" style="width:445.5pt;height:291pt;visibility:visible">
            <v:imagedata r:id="rId23" o:title=""/>
          </v:shape>
        </w:pict>
      </w:r>
    </w:p>
    <w:p w:rsidR="007C3631" w:rsidRPr="009F5BB7" w:rsidRDefault="007C3631" w:rsidP="009F5BB7">
      <w:pPr>
        <w:spacing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16.</w:t>
      </w:r>
    </w:p>
    <w:p w:rsidR="007C3631" w:rsidRPr="009F5BB7" w:rsidRDefault="007C3631" w:rsidP="009F5BB7">
      <w:pPr>
        <w:spacing w:line="360" w:lineRule="auto"/>
        <w:ind w:left="720"/>
        <w:rPr>
          <w:sz w:val="28"/>
          <w:szCs w:val="28"/>
        </w:rPr>
      </w:pPr>
    </w:p>
    <w:p w:rsidR="007C3631" w:rsidRDefault="007C3631" w:rsidP="009F5BB7">
      <w:pPr>
        <w:numPr>
          <w:ilvl w:val="0"/>
          <w:numId w:val="6"/>
        </w:numPr>
        <w:spacing w:line="360" w:lineRule="auto"/>
      </w:pPr>
      <w:r w:rsidRPr="009F5BB7">
        <w:rPr>
          <w:sz w:val="28"/>
          <w:szCs w:val="28"/>
        </w:rPr>
        <w:t>Построим круговую диаграмму, отражающую финансовые потери (упущенную выручку) от наличия брака по каждому товару (рис 17)</w:t>
      </w:r>
      <w:r w:rsidRPr="00481400">
        <w:t>.</w:t>
      </w:r>
    </w:p>
    <w:p w:rsidR="007C3631" w:rsidRDefault="007C3631" w:rsidP="009F5BB7">
      <w:pPr>
        <w:spacing w:line="360" w:lineRule="auto"/>
        <w:ind w:left="360"/>
      </w:pPr>
    </w:p>
    <w:p w:rsidR="007C3631" w:rsidRDefault="007C3631" w:rsidP="008E384B">
      <w:pPr>
        <w:jc w:val="center"/>
      </w:pPr>
      <w:r>
        <w:rPr>
          <w:noProof/>
          <w:lang w:eastAsia="ru-RU"/>
        </w:rPr>
        <w:pict>
          <v:shape id="Рисунок 4" o:spid="_x0000_i1041" type="#_x0000_t75" style="width:411pt;height:267pt;visibility:visible">
            <v:imagedata r:id="rId24" o:title=""/>
          </v:shape>
        </w:pict>
      </w:r>
    </w:p>
    <w:p w:rsidR="007C3631" w:rsidRPr="009F5BB7" w:rsidRDefault="007C3631" w:rsidP="009F5BB7">
      <w:pPr>
        <w:spacing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17.</w:t>
      </w:r>
    </w:p>
    <w:p w:rsidR="007C3631" w:rsidRPr="009F5BB7" w:rsidRDefault="007C3631" w:rsidP="009F5BB7">
      <w:pPr>
        <w:spacing w:line="360" w:lineRule="auto"/>
        <w:ind w:left="720"/>
        <w:rPr>
          <w:sz w:val="28"/>
          <w:szCs w:val="28"/>
        </w:rPr>
      </w:pPr>
    </w:p>
    <w:p w:rsidR="007C3631" w:rsidRPr="009F5BB7" w:rsidRDefault="007C3631" w:rsidP="009F5BB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9F5BB7">
        <w:rPr>
          <w:sz w:val="28"/>
          <w:szCs w:val="28"/>
        </w:rPr>
        <w:t>Сравним плановую и фактическую выручки по товарам.</w:t>
      </w:r>
    </w:p>
    <w:p w:rsidR="007C3631" w:rsidRDefault="007C3631" w:rsidP="009F5BB7">
      <w:pPr>
        <w:spacing w:line="360" w:lineRule="auto"/>
        <w:ind w:firstLine="709"/>
        <w:rPr>
          <w:sz w:val="28"/>
          <w:szCs w:val="28"/>
        </w:rPr>
      </w:pPr>
      <w:r w:rsidRPr="009F5BB7">
        <w:rPr>
          <w:sz w:val="28"/>
          <w:szCs w:val="28"/>
        </w:rPr>
        <w:t xml:space="preserve">Дополнительно по каждому товару  посчитаем разность между планируемой и фактической выручкой в столбце </w:t>
      </w:r>
      <w:r w:rsidRPr="009F5BB7">
        <w:rPr>
          <w:sz w:val="28"/>
          <w:szCs w:val="28"/>
          <w:lang w:val="en-US"/>
        </w:rPr>
        <w:t>Q</w:t>
      </w:r>
      <w:r w:rsidRPr="009F5BB7">
        <w:rPr>
          <w:sz w:val="28"/>
          <w:szCs w:val="28"/>
        </w:rPr>
        <w:t xml:space="preserve"> рабочего листа  книги </w:t>
      </w:r>
      <w:r w:rsidRPr="009F5BB7">
        <w:rPr>
          <w:sz w:val="28"/>
          <w:szCs w:val="28"/>
          <w:lang w:val="en-US"/>
        </w:rPr>
        <w:t>Excel</w:t>
      </w:r>
      <w:r w:rsidRPr="009F5BB7">
        <w:rPr>
          <w:sz w:val="28"/>
          <w:szCs w:val="28"/>
        </w:rPr>
        <w:t xml:space="preserve"> «Движение_ТМЦ». </w:t>
      </w:r>
      <w:r w:rsidRPr="009F5BB7">
        <w:rPr>
          <w:b/>
          <w:sz w:val="28"/>
          <w:szCs w:val="28"/>
        </w:rPr>
        <w:t xml:space="preserve">Расчет по формуле: Недополученная выручка = Остатки товара на складе * Цена реализации. </w:t>
      </w:r>
      <w:r w:rsidRPr="009F5BB7">
        <w:rPr>
          <w:sz w:val="28"/>
          <w:szCs w:val="28"/>
        </w:rPr>
        <w:t>Построим гистограмму, где по оси X располагаются товары, по оси Y – недополученная выручка</w:t>
      </w:r>
      <w:r>
        <w:rPr>
          <w:sz w:val="28"/>
          <w:szCs w:val="28"/>
        </w:rPr>
        <w:t xml:space="preserve"> (рис.</w:t>
      </w:r>
      <w:r w:rsidRPr="009F5BB7">
        <w:rPr>
          <w:sz w:val="28"/>
          <w:szCs w:val="28"/>
        </w:rPr>
        <w:t>18).</w:t>
      </w:r>
    </w:p>
    <w:p w:rsidR="007C3631" w:rsidRPr="009F5BB7" w:rsidRDefault="007C3631" w:rsidP="009F5BB7">
      <w:pPr>
        <w:spacing w:line="360" w:lineRule="auto"/>
        <w:ind w:firstLine="709"/>
        <w:rPr>
          <w:sz w:val="28"/>
          <w:szCs w:val="28"/>
        </w:rPr>
      </w:pPr>
    </w:p>
    <w:p w:rsidR="007C3631" w:rsidRDefault="007C3631" w:rsidP="00750B5C">
      <w:pPr>
        <w:jc w:val="center"/>
      </w:pPr>
      <w:r>
        <w:rPr>
          <w:noProof/>
          <w:lang w:eastAsia="ru-RU"/>
        </w:rPr>
        <w:pict>
          <v:shape id="_x0000_i1042" type="#_x0000_t75" style="width:462pt;height:295.5pt;visibility:visible">
            <v:imagedata r:id="rId25" o:title=""/>
          </v:shape>
        </w:pict>
      </w:r>
    </w:p>
    <w:p w:rsidR="007C3631" w:rsidRPr="009F5BB7" w:rsidRDefault="007C3631" w:rsidP="009F5BB7">
      <w:pPr>
        <w:spacing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18.</w:t>
      </w:r>
    </w:p>
    <w:p w:rsidR="007C3631" w:rsidRPr="009F5BB7" w:rsidRDefault="007C3631" w:rsidP="009F5BB7">
      <w:pPr>
        <w:spacing w:line="360" w:lineRule="auto"/>
        <w:ind w:firstLine="709"/>
        <w:rPr>
          <w:sz w:val="28"/>
          <w:szCs w:val="28"/>
        </w:rPr>
      </w:pPr>
      <w:r w:rsidRPr="009F5BB7">
        <w:rPr>
          <w:sz w:val="28"/>
          <w:szCs w:val="28"/>
        </w:rPr>
        <w:t xml:space="preserve"> </w:t>
      </w:r>
    </w:p>
    <w:p w:rsidR="007C3631" w:rsidRDefault="007C3631" w:rsidP="009F5BB7">
      <w:pPr>
        <w:spacing w:line="360" w:lineRule="auto"/>
        <w:ind w:firstLine="709"/>
        <w:rPr>
          <w:sz w:val="28"/>
          <w:szCs w:val="28"/>
        </w:rPr>
      </w:pPr>
      <w:r w:rsidRPr="009F5BB7">
        <w:rPr>
          <w:sz w:val="28"/>
          <w:szCs w:val="28"/>
        </w:rPr>
        <w:t xml:space="preserve">Товары с максимальными столбиками – это те товары, которые продаются хуже всего – это товар «ватрушка» и «печенье», следовательно,  их закупку надо ограничить или снизить цену реализации на эти товары. </w:t>
      </w:r>
    </w:p>
    <w:p w:rsidR="007C3631" w:rsidRDefault="007C3631" w:rsidP="009F5BB7">
      <w:pPr>
        <w:spacing w:line="360" w:lineRule="auto"/>
        <w:ind w:firstLine="709"/>
        <w:rPr>
          <w:sz w:val="28"/>
          <w:szCs w:val="28"/>
        </w:rPr>
      </w:pPr>
    </w:p>
    <w:p w:rsidR="007C3631" w:rsidRDefault="007C3631" w:rsidP="009F5BB7">
      <w:pPr>
        <w:spacing w:line="360" w:lineRule="auto"/>
        <w:ind w:firstLine="709"/>
        <w:rPr>
          <w:sz w:val="28"/>
          <w:szCs w:val="28"/>
        </w:rPr>
      </w:pPr>
    </w:p>
    <w:p w:rsidR="007C3631" w:rsidRDefault="007C3631" w:rsidP="009F5BB7">
      <w:pPr>
        <w:spacing w:line="360" w:lineRule="auto"/>
        <w:ind w:firstLine="709"/>
        <w:rPr>
          <w:sz w:val="28"/>
          <w:szCs w:val="28"/>
        </w:rPr>
      </w:pPr>
    </w:p>
    <w:p w:rsidR="007C3631" w:rsidRDefault="007C3631" w:rsidP="009F5BB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5BB7">
        <w:rPr>
          <w:sz w:val="28"/>
          <w:szCs w:val="28"/>
        </w:rPr>
        <w:t>Постройте диаграмму, отражающую итоговый доход и расход по каждому товару. Тип диаграммы – цилиндрическая с группировкой (рис. 19).</w:t>
      </w:r>
    </w:p>
    <w:p w:rsidR="007C3631" w:rsidRPr="009F5BB7" w:rsidRDefault="007C3631" w:rsidP="00F62DB5">
      <w:pPr>
        <w:spacing w:line="360" w:lineRule="auto"/>
        <w:ind w:left="360"/>
        <w:rPr>
          <w:sz w:val="28"/>
          <w:szCs w:val="28"/>
        </w:rPr>
      </w:pPr>
    </w:p>
    <w:p w:rsidR="007C3631" w:rsidRDefault="007C3631" w:rsidP="00143ADB">
      <w:pPr>
        <w:jc w:val="center"/>
      </w:pPr>
      <w:r>
        <w:rPr>
          <w:noProof/>
          <w:lang w:eastAsia="ru-RU"/>
        </w:rPr>
        <w:pict>
          <v:shape id="_x0000_i1043" type="#_x0000_t75" style="width:464.25pt;height:303.75pt;visibility:visible">
            <v:imagedata r:id="rId26" o:title=""/>
          </v:shape>
        </w:pict>
      </w:r>
    </w:p>
    <w:p w:rsidR="007C3631" w:rsidRPr="009F5BB7" w:rsidRDefault="007C3631" w:rsidP="009F5BB7">
      <w:pPr>
        <w:spacing w:line="360" w:lineRule="auto"/>
        <w:jc w:val="center"/>
        <w:rPr>
          <w:sz w:val="28"/>
          <w:szCs w:val="28"/>
        </w:rPr>
      </w:pPr>
      <w:r w:rsidRPr="009F5BB7">
        <w:rPr>
          <w:sz w:val="28"/>
          <w:szCs w:val="28"/>
        </w:rPr>
        <w:t>Рис. 19.</w:t>
      </w:r>
    </w:p>
    <w:p w:rsidR="007C3631" w:rsidRDefault="007C3631" w:rsidP="002D69D9"/>
    <w:p w:rsidR="007C3631" w:rsidRDefault="007C3631" w:rsidP="002D69D9"/>
    <w:p w:rsidR="007C3631" w:rsidRDefault="007C3631" w:rsidP="00F62DB5">
      <w:pPr>
        <w:spacing w:line="360" w:lineRule="auto"/>
        <w:rPr>
          <w:sz w:val="28"/>
          <w:szCs w:val="28"/>
        </w:rPr>
      </w:pPr>
      <w:r w:rsidRPr="00F62DB5">
        <w:rPr>
          <w:b/>
          <w:sz w:val="32"/>
          <w:szCs w:val="32"/>
        </w:rPr>
        <w:t>Задание 2.</w:t>
      </w:r>
      <w:r w:rsidRPr="00F62DB5">
        <w:rPr>
          <w:sz w:val="28"/>
          <w:szCs w:val="28"/>
        </w:rPr>
        <w:t xml:space="preserve"> </w:t>
      </w:r>
    </w:p>
    <w:p w:rsidR="007C3631" w:rsidRPr="00F62DB5" w:rsidRDefault="007C3631" w:rsidP="00F62DB5">
      <w:p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>Создайте макросы для подсчета среднегодовой температуры и очистки таблицы. Назначьте их графическим объектам (например, кнопкам).</w:t>
      </w:r>
    </w:p>
    <w:p w:rsidR="007C3631" w:rsidRPr="00F62DB5" w:rsidRDefault="007C3631" w:rsidP="00F62DB5">
      <w:pPr>
        <w:spacing w:line="360" w:lineRule="auto"/>
        <w:jc w:val="left"/>
        <w:rPr>
          <w:sz w:val="28"/>
          <w:szCs w:val="28"/>
        </w:rPr>
      </w:pPr>
    </w:p>
    <w:p w:rsidR="007C3631" w:rsidRPr="00F62DB5" w:rsidRDefault="007C3631" w:rsidP="00F62DB5">
      <w:pPr>
        <w:spacing w:line="360" w:lineRule="auto"/>
        <w:jc w:val="left"/>
        <w:rPr>
          <w:b/>
          <w:sz w:val="28"/>
          <w:szCs w:val="28"/>
        </w:rPr>
      </w:pPr>
      <w:r w:rsidRPr="00F62DB5">
        <w:rPr>
          <w:b/>
          <w:sz w:val="28"/>
          <w:szCs w:val="28"/>
        </w:rPr>
        <w:t>Ход решения:</w:t>
      </w:r>
    </w:p>
    <w:p w:rsidR="007C3631" w:rsidRPr="00F62DB5" w:rsidRDefault="007C3631" w:rsidP="00477B3C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 xml:space="preserve">В </w:t>
      </w:r>
      <w:r w:rsidRPr="00F62DB5">
        <w:rPr>
          <w:sz w:val="28"/>
          <w:szCs w:val="28"/>
          <w:lang w:val="en-US"/>
        </w:rPr>
        <w:t>Excel</w:t>
      </w:r>
      <w:r w:rsidRPr="00F62DB5">
        <w:rPr>
          <w:sz w:val="28"/>
          <w:szCs w:val="28"/>
        </w:rPr>
        <w:t xml:space="preserve"> создадим новую книгу и переименуем «Лист1» в лист «Температура».</w:t>
      </w:r>
    </w:p>
    <w:p w:rsidR="007C3631" w:rsidRPr="00F62DB5" w:rsidRDefault="007C3631" w:rsidP="00F62DB5">
      <w:pPr>
        <w:numPr>
          <w:ilvl w:val="0"/>
          <w:numId w:val="7"/>
        </w:numPr>
        <w:spacing w:line="360" w:lineRule="auto"/>
        <w:jc w:val="left"/>
        <w:rPr>
          <w:sz w:val="28"/>
          <w:szCs w:val="28"/>
        </w:rPr>
      </w:pPr>
      <w:r w:rsidRPr="00F62DB5">
        <w:rPr>
          <w:sz w:val="28"/>
          <w:szCs w:val="28"/>
        </w:rPr>
        <w:t>Составим таблицу «Годовая температура» (рис. 20).</w:t>
      </w:r>
    </w:p>
    <w:p w:rsidR="007C3631" w:rsidRDefault="007C3631" w:rsidP="005919C0">
      <w:pPr>
        <w:ind w:left="720"/>
        <w:jc w:val="left"/>
      </w:pPr>
    </w:p>
    <w:p w:rsidR="007C3631" w:rsidRDefault="007C3631" w:rsidP="005919C0">
      <w:pPr>
        <w:jc w:val="center"/>
      </w:pPr>
      <w:r>
        <w:rPr>
          <w:noProof/>
          <w:lang w:eastAsia="ru-RU"/>
        </w:rPr>
        <w:pict>
          <v:shape id="Рисунок 9" o:spid="_x0000_i1044" type="#_x0000_t75" style="width:156pt;height:264.75pt;visibility:visible">
            <v:imagedata r:id="rId27" o:title=""/>
          </v:shape>
        </w:pict>
      </w:r>
    </w:p>
    <w:p w:rsidR="007C3631" w:rsidRPr="00F62DB5" w:rsidRDefault="007C3631" w:rsidP="00F62DB5">
      <w:pPr>
        <w:spacing w:line="360" w:lineRule="auto"/>
        <w:jc w:val="center"/>
        <w:rPr>
          <w:sz w:val="28"/>
          <w:szCs w:val="28"/>
        </w:rPr>
      </w:pPr>
      <w:r w:rsidRPr="00F62DB5">
        <w:rPr>
          <w:sz w:val="28"/>
          <w:szCs w:val="28"/>
        </w:rPr>
        <w:t>Рис. 20.</w:t>
      </w:r>
    </w:p>
    <w:p w:rsidR="007C3631" w:rsidRPr="00F62DB5" w:rsidRDefault="007C3631" w:rsidP="00F62DB5">
      <w:pPr>
        <w:spacing w:line="360" w:lineRule="auto"/>
        <w:jc w:val="center"/>
        <w:rPr>
          <w:sz w:val="28"/>
          <w:szCs w:val="28"/>
        </w:rPr>
      </w:pPr>
    </w:p>
    <w:p w:rsidR="007C3631" w:rsidRPr="00F62DB5" w:rsidRDefault="007C3631" w:rsidP="00F62DB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 xml:space="preserve">В ячейку </w:t>
      </w:r>
      <w:r w:rsidRPr="00F62DB5">
        <w:rPr>
          <w:sz w:val="28"/>
          <w:szCs w:val="28"/>
          <w:lang w:val="en-US"/>
        </w:rPr>
        <w:t>E</w:t>
      </w:r>
      <w:r w:rsidRPr="00F62DB5">
        <w:rPr>
          <w:sz w:val="28"/>
          <w:szCs w:val="28"/>
        </w:rPr>
        <w:t>3 поместим значение среднегодовой температуры, рассчитав ее по формуле СРЗНАЧ(</w:t>
      </w:r>
      <w:r w:rsidRPr="00F62DB5">
        <w:rPr>
          <w:sz w:val="28"/>
          <w:szCs w:val="28"/>
          <w:lang w:val="en-US"/>
        </w:rPr>
        <w:t>B</w:t>
      </w:r>
      <w:r w:rsidRPr="00F62DB5">
        <w:rPr>
          <w:sz w:val="28"/>
          <w:szCs w:val="28"/>
        </w:rPr>
        <w:t>3:</w:t>
      </w:r>
      <w:r w:rsidRPr="00F62DB5">
        <w:rPr>
          <w:sz w:val="28"/>
          <w:szCs w:val="28"/>
          <w:lang w:val="en-US"/>
        </w:rPr>
        <w:t>B</w:t>
      </w:r>
      <w:r w:rsidRPr="00F62DB5">
        <w:rPr>
          <w:sz w:val="28"/>
          <w:szCs w:val="28"/>
        </w:rPr>
        <w:t>14). Запишем  действия в макрос, назвав его «Макрос1».</w:t>
      </w:r>
    </w:p>
    <w:p w:rsidR="007C3631" w:rsidRPr="00F62DB5" w:rsidRDefault="007C3631" w:rsidP="00F62DB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>Привяжем  макрос к графическому объекту  «Кнопка» на ленте «Разработчик» из области «Элементы управления», отформатируем кнопку с назначением ей макроса «Макрос1».</w:t>
      </w:r>
    </w:p>
    <w:p w:rsidR="007C3631" w:rsidRPr="00F62DB5" w:rsidRDefault="007C3631" w:rsidP="00F62DB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 xml:space="preserve">Создадим еще одну кнопку справа от показателя температуры  и назначим ему макрос «Очистить», который будет очищать содержимое ячейки </w:t>
      </w:r>
      <w:r w:rsidRPr="00F62DB5">
        <w:rPr>
          <w:sz w:val="28"/>
          <w:szCs w:val="28"/>
          <w:lang w:val="en-US"/>
        </w:rPr>
        <w:t>E</w:t>
      </w:r>
      <w:r w:rsidRPr="00F62DB5">
        <w:rPr>
          <w:sz w:val="28"/>
          <w:szCs w:val="28"/>
        </w:rPr>
        <w:t xml:space="preserve">3. </w:t>
      </w:r>
    </w:p>
    <w:p w:rsidR="007C3631" w:rsidRPr="00F62DB5" w:rsidRDefault="007C3631" w:rsidP="00F62DB5">
      <w:pPr>
        <w:numPr>
          <w:ilvl w:val="0"/>
          <w:numId w:val="7"/>
        </w:numPr>
        <w:spacing w:line="360" w:lineRule="auto"/>
        <w:jc w:val="left"/>
        <w:rPr>
          <w:sz w:val="28"/>
          <w:szCs w:val="28"/>
        </w:rPr>
      </w:pPr>
      <w:r w:rsidRPr="00F62DB5">
        <w:rPr>
          <w:sz w:val="28"/>
          <w:szCs w:val="28"/>
        </w:rPr>
        <w:t xml:space="preserve">Проверим работу кнопок «Среднегодовая </w:t>
      </w:r>
      <w:r w:rsidRPr="00F62DB5">
        <w:rPr>
          <w:sz w:val="28"/>
          <w:szCs w:val="28"/>
          <w:lang w:val="en-US"/>
        </w:rPr>
        <w:t>t</w:t>
      </w:r>
      <w:r w:rsidRPr="00F62DB5">
        <w:rPr>
          <w:sz w:val="28"/>
          <w:szCs w:val="28"/>
        </w:rPr>
        <w:t>» и «Очистить».</w:t>
      </w:r>
    </w:p>
    <w:p w:rsidR="007C3631" w:rsidRPr="00F62DB5" w:rsidRDefault="007C3631" w:rsidP="00477B3C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>Аналогично выполним создание кнопок и макросов для подсчета и очистки:</w:t>
      </w:r>
    </w:p>
    <w:p w:rsidR="007C3631" w:rsidRPr="00F62DB5" w:rsidRDefault="007C3631" w:rsidP="00F62DB5">
      <w:pPr>
        <w:numPr>
          <w:ilvl w:val="0"/>
          <w:numId w:val="9"/>
        </w:numPr>
        <w:spacing w:line="360" w:lineRule="auto"/>
        <w:jc w:val="left"/>
        <w:rPr>
          <w:sz w:val="28"/>
          <w:szCs w:val="28"/>
        </w:rPr>
      </w:pPr>
      <w:r w:rsidRPr="00F62DB5">
        <w:rPr>
          <w:sz w:val="28"/>
          <w:szCs w:val="28"/>
        </w:rPr>
        <w:t>Максимальной годовой температуры (макрос «Максимум»).</w:t>
      </w:r>
    </w:p>
    <w:p w:rsidR="007C3631" w:rsidRPr="00F62DB5" w:rsidRDefault="007C3631" w:rsidP="00F62DB5">
      <w:pPr>
        <w:numPr>
          <w:ilvl w:val="0"/>
          <w:numId w:val="9"/>
        </w:numPr>
        <w:spacing w:line="360" w:lineRule="auto"/>
        <w:jc w:val="left"/>
        <w:rPr>
          <w:sz w:val="28"/>
          <w:szCs w:val="28"/>
        </w:rPr>
      </w:pPr>
      <w:r w:rsidRPr="00F62DB5">
        <w:rPr>
          <w:sz w:val="28"/>
          <w:szCs w:val="28"/>
        </w:rPr>
        <w:t>Минимальной годовой температуры (макрос «Минимум»).</w:t>
      </w:r>
    </w:p>
    <w:p w:rsidR="007C3631" w:rsidRPr="00F62DB5" w:rsidRDefault="007C3631" w:rsidP="00477B3C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>Средней температуры по временам года (зимой – макрос «Ср_зима», летом – макрос «Ср_лето», осенью – макрос «Ср_осень»).</w:t>
      </w:r>
    </w:p>
    <w:p w:rsidR="007C3631" w:rsidRPr="00F62DB5" w:rsidRDefault="007C3631" w:rsidP="00477B3C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F62DB5">
        <w:rPr>
          <w:sz w:val="28"/>
          <w:szCs w:val="28"/>
        </w:rPr>
        <w:t>Кнопку «Очистить все» для очистки всех расчетов (макрос «Очистить_все»).</w:t>
      </w:r>
    </w:p>
    <w:p w:rsidR="007C3631" w:rsidRDefault="007C3631" w:rsidP="00F62DB5">
      <w:pPr>
        <w:spacing w:line="360" w:lineRule="auto"/>
        <w:ind w:left="708"/>
        <w:rPr>
          <w:sz w:val="28"/>
          <w:szCs w:val="28"/>
        </w:rPr>
      </w:pPr>
      <w:r w:rsidRPr="00F62DB5">
        <w:rPr>
          <w:sz w:val="28"/>
          <w:szCs w:val="28"/>
        </w:rPr>
        <w:t>Работа выглядит так, как показано на рис. 21:</w:t>
      </w:r>
    </w:p>
    <w:p w:rsidR="007C3631" w:rsidRPr="00F62DB5" w:rsidRDefault="007C3631" w:rsidP="00F62DB5">
      <w:pPr>
        <w:spacing w:line="360" w:lineRule="auto"/>
        <w:ind w:left="708"/>
        <w:rPr>
          <w:sz w:val="28"/>
          <w:szCs w:val="28"/>
        </w:rPr>
      </w:pPr>
    </w:p>
    <w:p w:rsidR="007C3631" w:rsidRDefault="007C3631" w:rsidP="00F62DB5">
      <w:pPr>
        <w:spacing w:line="360" w:lineRule="auto"/>
        <w:jc w:val="center"/>
      </w:pPr>
      <w:r w:rsidRPr="00632555">
        <w:rPr>
          <w:noProof/>
          <w:sz w:val="28"/>
          <w:szCs w:val="28"/>
          <w:lang w:eastAsia="ru-RU"/>
        </w:rPr>
        <w:pict>
          <v:shape id="Рисунок 10" o:spid="_x0000_i1045" type="#_x0000_t75" style="width:426.75pt;height:270pt;visibility:visible">
            <v:imagedata r:id="rId28" o:title=""/>
          </v:shape>
        </w:pict>
      </w:r>
    </w:p>
    <w:p w:rsidR="007C3631" w:rsidRPr="00F62DB5" w:rsidRDefault="007C3631" w:rsidP="00F62DB5">
      <w:pPr>
        <w:spacing w:line="360" w:lineRule="auto"/>
        <w:jc w:val="center"/>
        <w:rPr>
          <w:sz w:val="28"/>
          <w:szCs w:val="28"/>
        </w:rPr>
      </w:pPr>
      <w:r w:rsidRPr="00F62DB5">
        <w:rPr>
          <w:sz w:val="28"/>
          <w:szCs w:val="28"/>
        </w:rPr>
        <w:t>Рис. 21.</w:t>
      </w:r>
    </w:p>
    <w:p w:rsidR="007C3631" w:rsidRPr="00F62DB5" w:rsidRDefault="007C3631" w:rsidP="00F62DB5">
      <w:pPr>
        <w:spacing w:line="360" w:lineRule="auto"/>
        <w:ind w:left="708"/>
        <w:rPr>
          <w:sz w:val="28"/>
          <w:szCs w:val="28"/>
        </w:rPr>
      </w:pPr>
    </w:p>
    <w:p w:rsidR="007C3631" w:rsidRPr="00F62DB5" w:rsidRDefault="007C3631" w:rsidP="00F62DB5">
      <w:pPr>
        <w:spacing w:line="360" w:lineRule="auto"/>
        <w:ind w:left="708"/>
        <w:rPr>
          <w:sz w:val="28"/>
          <w:szCs w:val="28"/>
        </w:rPr>
      </w:pPr>
    </w:p>
    <w:p w:rsidR="007C3631" w:rsidRPr="00DD0985" w:rsidRDefault="007C3631" w:rsidP="00F62DB5">
      <w:pPr>
        <w:numPr>
          <w:ilvl w:val="0"/>
          <w:numId w:val="7"/>
        </w:numPr>
        <w:spacing w:line="360" w:lineRule="auto"/>
        <w:ind w:hanging="294"/>
      </w:pPr>
      <w:r w:rsidRPr="00F62DB5">
        <w:rPr>
          <w:sz w:val="28"/>
          <w:szCs w:val="28"/>
        </w:rPr>
        <w:t>Сохраним файл с поддержкой макросов</w:t>
      </w:r>
      <w:r w:rsidRPr="0038178F">
        <w:t>.</w:t>
      </w:r>
    </w:p>
    <w:p w:rsidR="007C3631" w:rsidRPr="002303A1" w:rsidRDefault="007C3631" w:rsidP="002D69D9"/>
    <w:sectPr w:rsidR="007C3631" w:rsidRPr="002303A1" w:rsidSect="0080028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631" w:rsidRDefault="007C3631" w:rsidP="00800288">
      <w:r>
        <w:separator/>
      </w:r>
    </w:p>
  </w:endnote>
  <w:endnote w:type="continuationSeparator" w:id="1">
    <w:p w:rsidR="007C3631" w:rsidRDefault="007C3631" w:rsidP="00800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631" w:rsidRDefault="007C3631">
    <w:pPr>
      <w:pStyle w:val="Footer"/>
      <w:jc w:val="center"/>
    </w:pPr>
    <w:fldSimple w:instr=" PAGE   \* MERGEFORMAT ">
      <w:r>
        <w:rPr>
          <w:noProof/>
        </w:rPr>
        <w:t>14</w:t>
      </w:r>
    </w:fldSimple>
  </w:p>
  <w:p w:rsidR="007C3631" w:rsidRDefault="007C36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631" w:rsidRDefault="007C3631" w:rsidP="00800288">
      <w:r>
        <w:separator/>
      </w:r>
    </w:p>
  </w:footnote>
  <w:footnote w:type="continuationSeparator" w:id="1">
    <w:p w:rsidR="007C3631" w:rsidRDefault="007C3631" w:rsidP="00800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6A12"/>
    <w:multiLevelType w:val="hybridMultilevel"/>
    <w:tmpl w:val="6F687330"/>
    <w:lvl w:ilvl="0" w:tplc="0C662A8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BE2C7A"/>
    <w:multiLevelType w:val="hybridMultilevel"/>
    <w:tmpl w:val="F73EC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235230"/>
    <w:multiLevelType w:val="hybridMultilevel"/>
    <w:tmpl w:val="F73EC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4235C0"/>
    <w:multiLevelType w:val="hybridMultilevel"/>
    <w:tmpl w:val="AF54A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77654"/>
    <w:multiLevelType w:val="hybridMultilevel"/>
    <w:tmpl w:val="F73EC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C05A4"/>
    <w:multiLevelType w:val="hybridMultilevel"/>
    <w:tmpl w:val="135E392E"/>
    <w:lvl w:ilvl="0" w:tplc="957898F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CA41131"/>
    <w:multiLevelType w:val="hybridMultilevel"/>
    <w:tmpl w:val="1AA0A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CCA417C"/>
    <w:multiLevelType w:val="hybridMultilevel"/>
    <w:tmpl w:val="F73EC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1C12CA"/>
    <w:multiLevelType w:val="hybridMultilevel"/>
    <w:tmpl w:val="0D2EFFF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288"/>
    <w:rsid w:val="00002B24"/>
    <w:rsid w:val="0000434F"/>
    <w:rsid w:val="00091A1C"/>
    <w:rsid w:val="00142804"/>
    <w:rsid w:val="00143ADB"/>
    <w:rsid w:val="00166F8A"/>
    <w:rsid w:val="001813B9"/>
    <w:rsid w:val="001A5F37"/>
    <w:rsid w:val="00204240"/>
    <w:rsid w:val="002303A1"/>
    <w:rsid w:val="002D69D9"/>
    <w:rsid w:val="002F4392"/>
    <w:rsid w:val="00314EAC"/>
    <w:rsid w:val="0032669A"/>
    <w:rsid w:val="0038178F"/>
    <w:rsid w:val="00381DE7"/>
    <w:rsid w:val="003A4F38"/>
    <w:rsid w:val="003E2E5C"/>
    <w:rsid w:val="003F29CB"/>
    <w:rsid w:val="004442ED"/>
    <w:rsid w:val="00477B3C"/>
    <w:rsid w:val="00481400"/>
    <w:rsid w:val="004866CD"/>
    <w:rsid w:val="004D3E36"/>
    <w:rsid w:val="005919C0"/>
    <w:rsid w:val="005C2B64"/>
    <w:rsid w:val="005F72C6"/>
    <w:rsid w:val="00632555"/>
    <w:rsid w:val="00643C7B"/>
    <w:rsid w:val="0068360E"/>
    <w:rsid w:val="00705DF6"/>
    <w:rsid w:val="007210C1"/>
    <w:rsid w:val="00731461"/>
    <w:rsid w:val="00750B5C"/>
    <w:rsid w:val="00782157"/>
    <w:rsid w:val="00785C7A"/>
    <w:rsid w:val="007A3AB2"/>
    <w:rsid w:val="007B7A7C"/>
    <w:rsid w:val="007C3631"/>
    <w:rsid w:val="00800288"/>
    <w:rsid w:val="008E384B"/>
    <w:rsid w:val="008F4244"/>
    <w:rsid w:val="0091423B"/>
    <w:rsid w:val="009510A5"/>
    <w:rsid w:val="009D5D27"/>
    <w:rsid w:val="009E7211"/>
    <w:rsid w:val="009F5BB7"/>
    <w:rsid w:val="00A34B6E"/>
    <w:rsid w:val="00A7433F"/>
    <w:rsid w:val="00B23D98"/>
    <w:rsid w:val="00B9355B"/>
    <w:rsid w:val="00BA30C8"/>
    <w:rsid w:val="00C3708D"/>
    <w:rsid w:val="00C53493"/>
    <w:rsid w:val="00C91533"/>
    <w:rsid w:val="00D30072"/>
    <w:rsid w:val="00D339D7"/>
    <w:rsid w:val="00D40740"/>
    <w:rsid w:val="00D67865"/>
    <w:rsid w:val="00DD0985"/>
    <w:rsid w:val="00DF5AEC"/>
    <w:rsid w:val="00DF5F75"/>
    <w:rsid w:val="00E94983"/>
    <w:rsid w:val="00EC3077"/>
    <w:rsid w:val="00EF19C7"/>
    <w:rsid w:val="00EF2C2F"/>
    <w:rsid w:val="00F62DB5"/>
    <w:rsid w:val="00F7274D"/>
    <w:rsid w:val="00F77519"/>
    <w:rsid w:val="00F86867"/>
    <w:rsid w:val="00FE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288"/>
    <w:pPr>
      <w:jc w:val="both"/>
    </w:pPr>
    <w:rPr>
      <w:rFonts w:ascii="Times New Roman" w:hAnsi="Times New Roman"/>
      <w:sz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0288"/>
    <w:pPr>
      <w:keepNext/>
      <w:jc w:val="center"/>
      <w:outlineLvl w:val="1"/>
    </w:pPr>
    <w:rPr>
      <w:rFonts w:eastAsia="Times New Roman"/>
      <w:b/>
      <w:bCs/>
      <w:sz w:val="36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0288"/>
    <w:pPr>
      <w:keepNext/>
      <w:ind w:left="3600" w:hanging="720"/>
      <w:jc w:val="left"/>
      <w:outlineLvl w:val="2"/>
    </w:pPr>
    <w:rPr>
      <w:rFonts w:eastAsia="Times New Roman"/>
      <w:b/>
      <w:bCs/>
      <w:sz w:val="28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0288"/>
    <w:pPr>
      <w:keepNext/>
      <w:ind w:firstLine="2880"/>
      <w:jc w:val="left"/>
      <w:outlineLvl w:val="3"/>
    </w:pPr>
    <w:rPr>
      <w:rFonts w:eastAsia="Times New Roman"/>
      <w:b/>
      <w:bCs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00288"/>
    <w:pPr>
      <w:spacing w:before="240" w:after="60"/>
      <w:jc w:val="left"/>
      <w:outlineLvl w:val="7"/>
    </w:pPr>
    <w:rPr>
      <w:rFonts w:eastAsia="Times New Roman"/>
      <w:i/>
      <w:iCs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0028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0028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0028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00288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0028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00288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semiHidden/>
    <w:rsid w:val="0080028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0288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80028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0288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303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03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303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14</Pages>
  <Words>1109</Words>
  <Characters>6327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2014-04-29T18:20:00Z</dcterms:created>
  <dcterms:modified xsi:type="dcterms:W3CDTF">2014-11-12T10:42:00Z</dcterms:modified>
</cp:coreProperties>
</file>