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047C" w:rsidRPr="00414FD2" w:rsidRDefault="00C1047C" w:rsidP="001F482F">
      <w:pPr>
        <w:shd w:val="clear" w:color="auto" w:fill="FFFFFF"/>
        <w:spacing w:after="120"/>
        <w:jc w:val="center"/>
        <w:rPr>
          <w:spacing w:val="8"/>
          <w:szCs w:val="28"/>
        </w:rPr>
      </w:pPr>
      <w:r w:rsidRPr="00414FD2">
        <w:rPr>
          <w:spacing w:val="8"/>
          <w:szCs w:val="28"/>
        </w:rPr>
        <w:t>Федеральное государственное образовательное бюджетное учреждение</w:t>
      </w:r>
    </w:p>
    <w:p w:rsidR="00C1047C" w:rsidRPr="00414FD2" w:rsidRDefault="00C1047C" w:rsidP="001F482F">
      <w:pPr>
        <w:shd w:val="clear" w:color="auto" w:fill="FFFFFF"/>
        <w:spacing w:after="120"/>
        <w:jc w:val="center"/>
        <w:rPr>
          <w:b/>
          <w:spacing w:val="8"/>
          <w:szCs w:val="28"/>
        </w:rPr>
      </w:pPr>
      <w:r w:rsidRPr="00414FD2">
        <w:rPr>
          <w:spacing w:val="8"/>
          <w:szCs w:val="28"/>
        </w:rPr>
        <w:t>высшего профессионального образования</w:t>
      </w:r>
    </w:p>
    <w:p w:rsidR="00C1047C" w:rsidRPr="00414FD2" w:rsidRDefault="00C1047C" w:rsidP="001F482F">
      <w:pPr>
        <w:shd w:val="clear" w:color="auto" w:fill="FFFFFF"/>
        <w:spacing w:after="120"/>
        <w:jc w:val="center"/>
        <w:rPr>
          <w:b/>
          <w:spacing w:val="8"/>
          <w:szCs w:val="28"/>
        </w:rPr>
      </w:pPr>
      <w:r w:rsidRPr="00414FD2">
        <w:rPr>
          <w:b/>
          <w:spacing w:val="8"/>
          <w:szCs w:val="28"/>
        </w:rPr>
        <w:t>«Финансовый университет при Правительстве Российской Федерации»</w:t>
      </w:r>
    </w:p>
    <w:p w:rsidR="00C1047C" w:rsidRPr="00414FD2" w:rsidRDefault="00C1047C" w:rsidP="001F482F">
      <w:pPr>
        <w:shd w:val="clear" w:color="auto" w:fill="FFFFFF"/>
        <w:spacing w:after="120" w:line="360" w:lineRule="auto"/>
        <w:jc w:val="center"/>
        <w:rPr>
          <w:b/>
          <w:spacing w:val="8"/>
          <w:szCs w:val="28"/>
        </w:rPr>
      </w:pPr>
      <w:r w:rsidRPr="00414FD2">
        <w:rPr>
          <w:b/>
          <w:spacing w:val="8"/>
          <w:szCs w:val="28"/>
        </w:rPr>
        <w:t>(Финуниверситет)</w:t>
      </w:r>
    </w:p>
    <w:p w:rsidR="00C1047C" w:rsidRDefault="00C1047C" w:rsidP="001F482F">
      <w:pPr>
        <w:spacing w:after="120"/>
      </w:pPr>
      <w:r>
        <w:rPr>
          <w:b/>
          <w:spacing w:val="8"/>
          <w:szCs w:val="28"/>
        </w:rPr>
        <w:t xml:space="preserve">                                </w:t>
      </w:r>
      <w:r w:rsidRPr="00414FD2">
        <w:rPr>
          <w:b/>
          <w:spacing w:val="8"/>
          <w:szCs w:val="28"/>
        </w:rPr>
        <w:t xml:space="preserve">Тульский филиал Финуниверситета </w:t>
      </w:r>
    </w:p>
    <w:p w:rsidR="00C1047C" w:rsidRDefault="00C1047C" w:rsidP="001F482F">
      <w:pPr>
        <w:rPr>
          <w:sz w:val="32"/>
        </w:rPr>
      </w:pPr>
    </w:p>
    <w:p w:rsidR="00C1047C" w:rsidRDefault="00C1047C" w:rsidP="001F482F">
      <w:pPr>
        <w:rPr>
          <w:sz w:val="32"/>
        </w:rPr>
      </w:pPr>
    </w:p>
    <w:p w:rsidR="00C1047C" w:rsidRDefault="00C1047C" w:rsidP="001F482F">
      <w:pPr>
        <w:rPr>
          <w:sz w:val="32"/>
        </w:rPr>
      </w:pPr>
    </w:p>
    <w:p w:rsidR="00C1047C" w:rsidRDefault="00C1047C" w:rsidP="001F482F">
      <w:pPr>
        <w:rPr>
          <w:sz w:val="32"/>
        </w:rPr>
      </w:pPr>
    </w:p>
    <w:p w:rsidR="00C1047C" w:rsidRDefault="00C1047C" w:rsidP="001F482F">
      <w:pPr>
        <w:jc w:val="center"/>
        <w:rPr>
          <w:sz w:val="32"/>
        </w:rPr>
      </w:pPr>
      <w:r>
        <w:rPr>
          <w:sz w:val="32"/>
        </w:rPr>
        <w:t>КОНТРОЛЬНАЯ  РАБОТА</w:t>
      </w:r>
    </w:p>
    <w:p w:rsidR="00C1047C" w:rsidRDefault="00C1047C" w:rsidP="001F482F">
      <w:pPr>
        <w:jc w:val="center"/>
        <w:rPr>
          <w:sz w:val="32"/>
        </w:rPr>
      </w:pPr>
      <w:r>
        <w:rPr>
          <w:sz w:val="32"/>
        </w:rPr>
        <w:t>по  дисциплине  «Методы оптимальных решений»</w:t>
      </w:r>
    </w:p>
    <w:p w:rsidR="00C1047C" w:rsidRDefault="00C1047C" w:rsidP="001F482F">
      <w:pPr>
        <w:jc w:val="center"/>
        <w:rPr>
          <w:sz w:val="32"/>
        </w:rPr>
      </w:pPr>
      <w:r>
        <w:rPr>
          <w:sz w:val="32"/>
        </w:rPr>
        <w:t>вариант № 8</w:t>
      </w:r>
    </w:p>
    <w:p w:rsidR="00C1047C" w:rsidRDefault="00C1047C" w:rsidP="001F482F">
      <w:pPr>
        <w:rPr>
          <w:sz w:val="32"/>
        </w:rPr>
      </w:pPr>
      <w:r>
        <w:rPr>
          <w:sz w:val="32"/>
        </w:rPr>
        <w:t xml:space="preserve">        </w:t>
      </w:r>
    </w:p>
    <w:p w:rsidR="00C1047C" w:rsidRDefault="00C1047C" w:rsidP="001F482F">
      <w:pPr>
        <w:rPr>
          <w:sz w:val="32"/>
        </w:rPr>
      </w:pPr>
    </w:p>
    <w:p w:rsidR="00C1047C" w:rsidRDefault="00C1047C" w:rsidP="001F482F">
      <w:pPr>
        <w:rPr>
          <w:sz w:val="32"/>
        </w:rPr>
      </w:pPr>
    </w:p>
    <w:p w:rsidR="00C1047C" w:rsidRPr="00621854" w:rsidRDefault="00C1047C" w:rsidP="00621854">
      <w:pPr>
        <w:spacing w:line="240" w:lineRule="auto"/>
      </w:pPr>
      <w:r w:rsidRPr="00B63062">
        <w:rPr>
          <w:sz w:val="36"/>
        </w:rPr>
        <w:t xml:space="preserve">                                    </w:t>
      </w:r>
      <w:r w:rsidRPr="00B63062">
        <w:t xml:space="preserve">                  </w:t>
      </w:r>
      <w:r w:rsidRPr="00B63062">
        <w:rPr>
          <w:b/>
          <w:bCs/>
        </w:rPr>
        <w:t xml:space="preserve">Выполнил: </w:t>
      </w:r>
    </w:p>
    <w:p w:rsidR="00C1047C" w:rsidRDefault="00C1047C" w:rsidP="00692F46">
      <w:pPr>
        <w:spacing w:line="240" w:lineRule="auto"/>
        <w:jc w:val="center"/>
        <w:rPr>
          <w:sz w:val="32"/>
        </w:rPr>
      </w:pPr>
    </w:p>
    <w:p w:rsidR="00C1047C" w:rsidRPr="00621854" w:rsidRDefault="00C1047C" w:rsidP="00692F46">
      <w:pPr>
        <w:spacing w:line="240" w:lineRule="auto"/>
        <w:jc w:val="center"/>
        <w:rPr>
          <w:b/>
        </w:rPr>
      </w:pPr>
      <w:r>
        <w:rPr>
          <w:sz w:val="32"/>
        </w:rPr>
        <w:t>Тула 2013г.</w:t>
      </w:r>
      <w:bookmarkStart w:id="0" w:name="_GoBack"/>
      <w:bookmarkEnd w:id="0"/>
    </w:p>
    <w:p w:rsidR="00C1047C" w:rsidRDefault="00C1047C">
      <w:pPr>
        <w:pStyle w:val="TOCHeading"/>
        <w:rPr>
          <w:lang w:val="en-US"/>
        </w:rPr>
      </w:pPr>
    </w:p>
    <w:p w:rsidR="00C1047C" w:rsidRDefault="00C1047C">
      <w:pPr>
        <w:pStyle w:val="TOCHeading"/>
        <w:rPr>
          <w:lang w:val="en-US"/>
        </w:rPr>
      </w:pPr>
    </w:p>
    <w:p w:rsidR="00C1047C" w:rsidRDefault="00C1047C">
      <w:pPr>
        <w:pStyle w:val="TOCHeading"/>
        <w:rPr>
          <w:lang w:val="en-US"/>
        </w:rPr>
      </w:pPr>
    </w:p>
    <w:p w:rsidR="00C1047C" w:rsidRDefault="00C1047C">
      <w:pPr>
        <w:pStyle w:val="TOCHeading"/>
        <w:rPr>
          <w:lang w:val="en-US"/>
        </w:rPr>
      </w:pPr>
    </w:p>
    <w:p w:rsidR="00C1047C" w:rsidRPr="00621854" w:rsidRDefault="00C1047C">
      <w:pPr>
        <w:pStyle w:val="TOCHeading"/>
        <w:rPr>
          <w:rFonts w:ascii="Times New Roman" w:hAnsi="Times New Roman"/>
          <w:b w:val="0"/>
          <w:bCs w:val="0"/>
          <w:color w:val="auto"/>
          <w:szCs w:val="22"/>
        </w:rPr>
      </w:pPr>
      <w:r>
        <w:t>Оглавление</w:t>
      </w:r>
    </w:p>
    <w:p w:rsidR="00C1047C" w:rsidRPr="006F7F50" w:rsidRDefault="00C1047C" w:rsidP="006F7F50"/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50268922" w:history="1">
        <w:r w:rsidRPr="00A661F9">
          <w:rPr>
            <w:rStyle w:val="Hyperlink"/>
            <w:noProof/>
          </w:rPr>
          <w:t>Задание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hyperlink w:anchor="_Toc350268923" w:history="1">
        <w:r w:rsidRPr="00A661F9">
          <w:rPr>
            <w:rStyle w:val="Hyperlink"/>
            <w:noProof/>
          </w:rPr>
          <w:t>Задание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hyperlink w:anchor="_Toc350268924" w:history="1">
        <w:r w:rsidRPr="00A661F9">
          <w:rPr>
            <w:rStyle w:val="Hyperlink"/>
            <w:noProof/>
          </w:rPr>
          <w:t>Задание 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hyperlink w:anchor="_Toc350268925" w:history="1">
        <w:r w:rsidRPr="00A661F9">
          <w:rPr>
            <w:rStyle w:val="Hyperlink"/>
            <w:noProof/>
            <w:lang w:eastAsia="ru-RU"/>
          </w:rPr>
          <w:t>Задание 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hyperlink w:anchor="_Toc350268926" w:history="1">
        <w:r w:rsidRPr="00A661F9">
          <w:rPr>
            <w:rStyle w:val="Hyperlink"/>
            <w:noProof/>
            <w:lang w:eastAsia="ru-RU"/>
          </w:rPr>
          <w:t>Задание 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1047C" w:rsidRDefault="00C1047C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  <w:lang w:eastAsia="ru-RU"/>
        </w:rPr>
      </w:pPr>
      <w:hyperlink w:anchor="_Toc350268927" w:history="1">
        <w:r w:rsidRPr="00A661F9">
          <w:rPr>
            <w:rStyle w:val="Hyperlink"/>
            <w:noProof/>
            <w:lang w:eastAsia="ru-RU"/>
          </w:rPr>
          <w:t>Список использованной литературы: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_Toc350268927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C1047C" w:rsidRDefault="00C1047C">
      <w:r>
        <w:fldChar w:fldCharType="end"/>
      </w:r>
    </w:p>
    <w:p w:rsidR="00C1047C" w:rsidRDefault="00C1047C" w:rsidP="008F18F7">
      <w:pPr>
        <w:pStyle w:val="Heading1"/>
      </w:pPr>
    </w:p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8F18F7"/>
    <w:p w:rsidR="00C1047C" w:rsidRDefault="00C1047C" w:rsidP="00283943">
      <w:pPr>
        <w:pStyle w:val="Heading1"/>
        <w:spacing w:line="360" w:lineRule="auto"/>
      </w:pPr>
      <w:bookmarkStart w:id="1" w:name="_Toc350268922"/>
      <w:r>
        <w:t>Задание 1</w:t>
      </w:r>
      <w:bookmarkEnd w:id="1"/>
    </w:p>
    <w:p w:rsidR="00C1047C" w:rsidRPr="00A34706" w:rsidRDefault="00C1047C" w:rsidP="00A34706">
      <w:pPr>
        <w:spacing w:after="0" w:line="360" w:lineRule="auto"/>
        <w:ind w:firstLine="709"/>
        <w:jc w:val="center"/>
        <w:rPr>
          <w:b/>
        </w:rPr>
      </w:pPr>
      <w:r w:rsidRPr="00A34706">
        <w:rPr>
          <w:b/>
        </w:rPr>
        <w:t>Методы сетевого планирования и управления</w:t>
      </w:r>
    </w:p>
    <w:p w:rsidR="00C1047C" w:rsidRPr="00402887" w:rsidRDefault="00C1047C" w:rsidP="00153B85">
      <w:pPr>
        <w:spacing w:after="0" w:line="360" w:lineRule="auto"/>
        <w:ind w:firstLine="709"/>
        <w:jc w:val="both"/>
      </w:pPr>
      <w:hyperlink r:id="rId7" w:tooltip="Экономико-математическая модель" w:history="1">
        <w:r w:rsidRPr="00402887">
          <w:rPr>
            <w:rStyle w:val="Hyperlink"/>
            <w:color w:val="auto"/>
            <w:u w:val="none"/>
          </w:rPr>
          <w:t>Экономико-математические модели</w:t>
        </w:r>
      </w:hyperlink>
      <w:r w:rsidRPr="00402887">
        <w:t> могут строиться не только в виде формул (аналитическое представление модели), но и в виде числовых примеров (численное представление), в виде таблиц (матричное) и в виде графов (сетевое представление).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 xml:space="preserve">С целью повышения эффективности </w:t>
      </w:r>
      <w:r>
        <w:rPr>
          <w:szCs w:val="28"/>
        </w:rPr>
        <w:t>планирования</w:t>
      </w:r>
      <w:r w:rsidRPr="00864B77">
        <w:rPr>
          <w:szCs w:val="28"/>
        </w:rPr>
        <w:t xml:space="preserve"> необходим</w:t>
      </w:r>
      <w:r>
        <w:rPr>
          <w:szCs w:val="28"/>
        </w:rPr>
        <w:t xml:space="preserve">а </w:t>
      </w:r>
      <w:r w:rsidRPr="00864B77">
        <w:rPr>
          <w:szCs w:val="28"/>
        </w:rPr>
        <w:t> </w:t>
      </w:r>
      <w:r>
        <w:rPr>
          <w:szCs w:val="28"/>
        </w:rPr>
        <w:t>система управления проектом</w:t>
      </w:r>
      <w:r w:rsidRPr="00864B77">
        <w:rPr>
          <w:szCs w:val="28"/>
        </w:rPr>
        <w:t>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Система управления проектами</w:t>
      </w:r>
      <w:r w:rsidRPr="00864B77">
        <w:rPr>
          <w:i/>
          <w:iCs/>
          <w:szCs w:val="28"/>
        </w:rPr>
        <w:t> </w:t>
      </w:r>
      <w:r w:rsidRPr="00864B77">
        <w:rPr>
          <w:szCs w:val="28"/>
        </w:rPr>
        <w:t>представляет собой организационно-технологический комплекс методических, технических, программных и информационных средств, направленный на поддержку и повышение эффективности процессов планирования и управления проектом.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Система управления проектами содержит набор функциональных средств, которые помогают менеджеру планировать работы, временные, ресурсные и стоимостные оценки выполнения комплекса работ, а затем в процессе выполнения отслеживать ход работ и корректировать план. Функциональные средства, реализующие взаимосвязанные методы, являются основой для информационных систем</w:t>
      </w:r>
      <w:r w:rsidRPr="00864B77">
        <w:rPr>
          <w:i/>
          <w:iCs/>
          <w:szCs w:val="28"/>
        </w:rPr>
        <w:t>, </w:t>
      </w:r>
      <w:r w:rsidRPr="00864B77">
        <w:rPr>
          <w:szCs w:val="28"/>
        </w:rPr>
        <w:t>которые моделируют комплекс работ и потребности в ресурсах. Эти методы используют оценки требуемых объемов работ и позволяют менеджеру регулировать выполнение работ по времени, стоимости, составу работ, качеству и организационной структуре исполнения.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Основные преимущества использования информационной системы для управления проектами включают:</w:t>
      </w:r>
    </w:p>
    <w:p w:rsidR="00C1047C" w:rsidRPr="00864B77" w:rsidRDefault="00C1047C" w:rsidP="00153B85">
      <w:pPr>
        <w:pStyle w:val="ListParagraph"/>
        <w:numPr>
          <w:ilvl w:val="0"/>
          <w:numId w:val="8"/>
        </w:numPr>
        <w:spacing w:after="0" w:line="360" w:lineRule="auto"/>
        <w:jc w:val="both"/>
        <w:rPr>
          <w:szCs w:val="28"/>
        </w:rPr>
      </w:pPr>
      <w:r w:rsidRPr="00864B77">
        <w:rPr>
          <w:szCs w:val="28"/>
        </w:rPr>
        <w:t>централизованное хранение информации по графику работ, ресурсам и стоимостям;</w:t>
      </w:r>
    </w:p>
    <w:p w:rsidR="00C1047C" w:rsidRPr="00864B77" w:rsidRDefault="00C1047C" w:rsidP="00153B85">
      <w:pPr>
        <w:pStyle w:val="ListParagraph"/>
        <w:numPr>
          <w:ilvl w:val="0"/>
          <w:numId w:val="8"/>
        </w:numPr>
        <w:spacing w:after="0" w:line="360" w:lineRule="auto"/>
        <w:jc w:val="both"/>
        <w:rPr>
          <w:szCs w:val="28"/>
        </w:rPr>
      </w:pPr>
      <w:r w:rsidRPr="00864B77">
        <w:rPr>
          <w:szCs w:val="28"/>
        </w:rPr>
        <w:t>возможности быстрого анализа влияния изменений в графике, ресурсном обеспечении и финансировании плана проекта;</w:t>
      </w:r>
    </w:p>
    <w:p w:rsidR="00C1047C" w:rsidRPr="00864B77" w:rsidRDefault="00C1047C" w:rsidP="00153B85">
      <w:pPr>
        <w:pStyle w:val="ListParagraph"/>
        <w:numPr>
          <w:ilvl w:val="0"/>
          <w:numId w:val="8"/>
        </w:numPr>
        <w:spacing w:after="0" w:line="360" w:lineRule="auto"/>
        <w:jc w:val="both"/>
        <w:rPr>
          <w:szCs w:val="28"/>
        </w:rPr>
      </w:pPr>
      <w:r w:rsidRPr="00864B77">
        <w:rPr>
          <w:szCs w:val="28"/>
        </w:rPr>
        <w:t>возможность распределенной поддержки и обновления данных в сетевом режиме;</w:t>
      </w:r>
    </w:p>
    <w:p w:rsidR="00C1047C" w:rsidRPr="00864B77" w:rsidRDefault="00C1047C" w:rsidP="00153B85">
      <w:pPr>
        <w:pStyle w:val="ListParagraph"/>
        <w:numPr>
          <w:ilvl w:val="0"/>
          <w:numId w:val="8"/>
        </w:numPr>
        <w:spacing w:after="0" w:line="360" w:lineRule="auto"/>
        <w:jc w:val="both"/>
        <w:rPr>
          <w:szCs w:val="28"/>
        </w:rPr>
      </w:pPr>
      <w:r w:rsidRPr="00864B77">
        <w:rPr>
          <w:szCs w:val="28"/>
        </w:rPr>
        <w:t>возможности автоматизированной генерации отчетов и графических диаграмм, разработки документации по проекту.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Процесс управления значительно облегчается, представить модел</w:t>
      </w:r>
      <w:r>
        <w:rPr>
          <w:szCs w:val="28"/>
        </w:rPr>
        <w:t>ь</w:t>
      </w:r>
      <w:r w:rsidRPr="00864B77">
        <w:rPr>
          <w:szCs w:val="28"/>
        </w:rPr>
        <w:t>, отражающ</w:t>
      </w:r>
      <w:r>
        <w:rPr>
          <w:szCs w:val="28"/>
        </w:rPr>
        <w:t>ую</w:t>
      </w:r>
      <w:r w:rsidRPr="00864B77">
        <w:rPr>
          <w:szCs w:val="28"/>
        </w:rPr>
        <w:t xml:space="preserve"> план разработки, в котором фиксируется весь ход событий для достижения конечной цели при заданных условиях. Составленная модель должна быть адекватна моделируемой системе. Информационная модель проекта, разработанная на начальной стадии планирования, подвергается в дальнейшем переработке в процессе его реализации. Таким образом, базовые методики планирования используются на протяжении всего жизненного цикла проекта.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Существует несколько способов формализованного представления выполняемой совокупности работ, применяемых для целей планирования и управления ими. Широкое распространение при построении моделей систем управления комплексом операций получили графические методы как наиболее универсальные и дающие обозримую информацию о ходе работ, к основным из которых относятся метод построения линейного графика Гантта и метод, основанный на использовании теории графов, - метод сетевого планирования и управления (СПУ).</w:t>
      </w:r>
    </w:p>
    <w:p w:rsidR="00C1047C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Диаграмма Гантта</w:t>
      </w:r>
      <w:r w:rsidRPr="00864B77">
        <w:rPr>
          <w:i/>
          <w:iCs/>
          <w:szCs w:val="28"/>
        </w:rPr>
        <w:t>, </w:t>
      </w:r>
      <w:r w:rsidRPr="00864B77">
        <w:rPr>
          <w:szCs w:val="28"/>
        </w:rPr>
        <w:t xml:space="preserve">или циклограмма, - горизонтальная линейная диаграмма, на которой работы проекта представляются протяженными по времени отрезками, характеризующимися датами начала и окончания, задержками и, возможно, другими временными параметрами (рис. </w:t>
      </w:r>
      <w:r>
        <w:rPr>
          <w:szCs w:val="28"/>
        </w:rPr>
        <w:t>1.</w:t>
      </w:r>
      <w:r w:rsidRPr="00864B77">
        <w:rPr>
          <w:szCs w:val="28"/>
        </w:rPr>
        <w:t>1).</w:t>
      </w:r>
    </w:p>
    <w:p w:rsidR="00C1047C" w:rsidRPr="00864B77" w:rsidRDefault="00C1047C" w:rsidP="00153B85">
      <w:pPr>
        <w:spacing w:after="0" w:line="360" w:lineRule="auto"/>
        <w:jc w:val="both"/>
        <w:rPr>
          <w:szCs w:val="28"/>
        </w:rPr>
      </w:pPr>
      <w:r>
        <w:rPr>
          <w:szCs w:val="28"/>
        </w:rPr>
        <w:t xml:space="preserve">   Рис. 1.1. Линейный график Гантта</w:t>
      </w:r>
    </w:p>
    <w:p w:rsidR="00C1047C" w:rsidRPr="00864B77" w:rsidRDefault="00C1047C" w:rsidP="00153B85">
      <w:pPr>
        <w:spacing w:after="0" w:line="360" w:lineRule="auto"/>
        <w:jc w:val="both"/>
        <w:rPr>
          <w:szCs w:val="28"/>
        </w:rPr>
      </w:pPr>
      <w:r w:rsidRPr="00621782">
        <w:rPr>
          <w:noProof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10" o:spid="_x0000_i1025" type="#_x0000_t75" alt="http://www.kgau.ru/istiki/umk/pis/pis_5.files/image413.jpg" style="width:420.75pt;height:133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">
            <v:imagedata r:id="rId8" o:title=""/>
            <o:lock v:ext="edit" aspectratio="f"/>
          </v:shape>
        </w:pic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 xml:space="preserve">Получаемый график отличается статичностью и громоздкостью, по результатам отображения работ нельзя оперативно получать информацию о ресурсах, нельзя оперативно управлять, поэтому для целей планирования и управления он может быть применим при небольших объемах работ. 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Сетевые модели свободны от недостатков</w:t>
      </w:r>
      <w:r>
        <w:rPr>
          <w:szCs w:val="28"/>
        </w:rPr>
        <w:t xml:space="preserve"> линейных моделей</w:t>
      </w:r>
      <w:r w:rsidRPr="00864B77">
        <w:rPr>
          <w:szCs w:val="28"/>
        </w:rPr>
        <w:t>, легко поддаются обработке на ЭВМ и позволяют более эффективно осуществлять планирование, координацию, контроль и управление процессом создания сложных систем.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Методика СПУ</w:t>
      </w:r>
      <w:r w:rsidRPr="00864B77">
        <w:rPr>
          <w:i/>
          <w:iCs/>
          <w:szCs w:val="28"/>
        </w:rPr>
        <w:t>- </w:t>
      </w:r>
      <w:r w:rsidRPr="00864B77">
        <w:rPr>
          <w:szCs w:val="28"/>
        </w:rPr>
        <w:t xml:space="preserve">развитая система планирования и управления, предусматривающая выявление и использование резервов времени и материальных ресурсов, дающая возможность прогнозирования и предупреждения возможных срывов в ходе выполнения программы. Она была разработана в конце 50-х годов в США, в </w:t>
      </w:r>
      <w:smartTag w:uri="urn:schemas-microsoft-com:office:smarttags" w:element="metricconverter">
        <w:smartTagPr>
          <w:attr w:name="ProductID" w:val="1956 г"/>
        </w:smartTagPr>
        <w:r w:rsidRPr="00864B77">
          <w:rPr>
            <w:szCs w:val="28"/>
          </w:rPr>
          <w:t>1956 г</w:t>
        </w:r>
      </w:smartTag>
      <w:r w:rsidRPr="00864B77">
        <w:rPr>
          <w:szCs w:val="28"/>
        </w:rPr>
        <w:t>., М. Уолкером из фирмы "Дюпон" и Д. Келли из группы планирования капитального строительства фирмы "Ремингтон Рэнд". Они попытались использовать ЭВМ для составления планов-графиков крупных комплексов работ по модернизации заводов фирмы "Дюпон". В результате был создан рациональный и простой метод описания проекта с использованием ЭВМ, который первоначально был назван методом Уолкера - Келли, а позже получил название метода критического пути - МКП (или СРМ - </w:t>
      </w:r>
      <w:r w:rsidRPr="00864B77">
        <w:rPr>
          <w:szCs w:val="28"/>
          <w:lang w:val="en-US"/>
        </w:rPr>
        <w:t>Critical Path Method</w:t>
      </w:r>
      <w:r w:rsidRPr="00864B77">
        <w:rPr>
          <w:szCs w:val="28"/>
        </w:rPr>
        <w:t>).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Параллельно и независимо в США был создан метод анализа и оценки программ - PERT</w:t>
      </w:r>
      <w:r w:rsidRPr="00864B77">
        <w:rPr>
          <w:i/>
          <w:iCs/>
          <w:szCs w:val="28"/>
        </w:rPr>
        <w:t> </w:t>
      </w:r>
      <w:r w:rsidRPr="00864B77">
        <w:rPr>
          <w:szCs w:val="28"/>
        </w:rPr>
        <w:t>(</w:t>
      </w:r>
      <w:r w:rsidRPr="00864B77">
        <w:rPr>
          <w:szCs w:val="28"/>
          <w:lang w:val="en-US"/>
        </w:rPr>
        <w:t>Program Evaluation and Review Technique</w:t>
      </w:r>
      <w:r w:rsidRPr="00864B77">
        <w:rPr>
          <w:szCs w:val="28"/>
        </w:rPr>
        <w:t>). Данный метод был разработан корпорацией "Лок-хид" и консалтинговой фирмой "Буз, Аллен энд Гамильтон" для реализации проекта разработки ракетной системы "Поларис", объединявшего около 3800 основных подрядчиков и состоявшего из 60 тыс. операций.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Использование информационно-динамической модели особенного вида (сетевой модели комплекса операций) для логико-математического описания процесса создания системы и алгоритмизации расчетов параметров этого процесса (продолжительности, трудоемкости, стоимости).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Применение ЭВМ с целью обработки исходных и оперативных данных для расчета плановых показателей и получения необходимых аналитических и отчетных сводок.</w: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Комплексы работ, для которых применяются методы СПУ, могут иметь одноцелевой или многоцелевой характер.</w:t>
      </w:r>
    </w:p>
    <w:p w:rsidR="00C1047C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В основе системы СПУ лежит построение сетевой модели плана - сетевого графика</w:t>
      </w:r>
      <w:r w:rsidRPr="00864B77">
        <w:rPr>
          <w:i/>
          <w:iCs/>
          <w:szCs w:val="28"/>
        </w:rPr>
        <w:t>, </w:t>
      </w:r>
      <w:r w:rsidRPr="00864B77">
        <w:rPr>
          <w:szCs w:val="28"/>
        </w:rPr>
        <w:t>на котором в определенном порядке наглядно показаны все операции по созданию сначала промежуточных результатов проектирования с определенной степенью готовности и под конец - полное завершение разработки. При построении сетевого графика необходимо для каждой работы (операции) знать работы (операции), непосредственно предшествующие данной и следующие за ней. Сеть выражает, таким образом, соотношения порядка, существующие на множестве работ, характеризующихся временем выполнения, и событий, которые характеризуются временем начала и временем окончания (рис. 1.2).</w:t>
      </w:r>
    </w:p>
    <w:p w:rsidR="00C1047C" w:rsidRPr="00864B77" w:rsidRDefault="00C1047C" w:rsidP="00153B85">
      <w:pPr>
        <w:spacing w:after="0" w:line="360" w:lineRule="auto"/>
        <w:jc w:val="both"/>
        <w:rPr>
          <w:iCs/>
          <w:szCs w:val="28"/>
        </w:rPr>
      </w:pPr>
      <w:r>
        <w:rPr>
          <w:b/>
          <w:bCs/>
          <w:iCs/>
          <w:szCs w:val="28"/>
        </w:rPr>
        <w:t xml:space="preserve">                       </w:t>
      </w:r>
      <w:r w:rsidRPr="00864B77">
        <w:rPr>
          <w:b/>
          <w:bCs/>
          <w:iCs/>
          <w:szCs w:val="28"/>
        </w:rPr>
        <w:t>Рис. 1.2</w:t>
      </w:r>
      <w:r w:rsidRPr="00864B77">
        <w:rPr>
          <w:iCs/>
          <w:szCs w:val="28"/>
        </w:rPr>
        <w:t>. Схема сетевого графика</w:t>
      </w:r>
    </w:p>
    <w:p w:rsidR="00C1047C" w:rsidRPr="00864B77" w:rsidRDefault="00C1047C" w:rsidP="00153B85">
      <w:pPr>
        <w:spacing w:after="0" w:line="360" w:lineRule="auto"/>
        <w:jc w:val="both"/>
        <w:rPr>
          <w:szCs w:val="28"/>
        </w:rPr>
      </w:pPr>
    </w:p>
    <w:p w:rsidR="00C1047C" w:rsidRPr="00864B77" w:rsidRDefault="00C1047C" w:rsidP="00153B85">
      <w:pPr>
        <w:spacing w:after="0" w:line="360" w:lineRule="auto"/>
        <w:jc w:val="center"/>
        <w:rPr>
          <w:szCs w:val="28"/>
        </w:rPr>
      </w:pPr>
      <w:r w:rsidRPr="00621782">
        <w:rPr>
          <w:noProof/>
          <w:szCs w:val="28"/>
          <w:lang w:eastAsia="ru-RU"/>
        </w:rPr>
        <w:pict>
          <v:shape id="Рисунок 113" o:spid="_x0000_i1026" type="#_x0000_t75" alt="http://www.kgau.ru/istiki/umk/pis/pis_5.files/image417.jpg" style="width:310.5pt;height:102pt;visibility:visible">
            <v:imagedata r:id="rId9" o:title=""/>
          </v:shape>
        </w:pict>
      </w:r>
    </w:p>
    <w:p w:rsidR="00C1047C" w:rsidRPr="00864B77" w:rsidRDefault="00C1047C" w:rsidP="00153B85">
      <w:pPr>
        <w:spacing w:after="0" w:line="360" w:lineRule="auto"/>
        <w:ind w:firstLine="709"/>
        <w:jc w:val="both"/>
        <w:rPr>
          <w:szCs w:val="28"/>
        </w:rPr>
      </w:pPr>
      <w:r w:rsidRPr="00864B77">
        <w:rPr>
          <w:szCs w:val="28"/>
        </w:rPr>
        <w:t>На сетевых графиках события изображаются кружками с порядковыми номерами, действительные работы, ожидания -</w:t>
      </w:r>
      <w:r>
        <w:rPr>
          <w:szCs w:val="28"/>
        </w:rPr>
        <w:t xml:space="preserve"> </w:t>
      </w:r>
      <w:r w:rsidRPr="00864B77">
        <w:rPr>
          <w:szCs w:val="28"/>
        </w:rPr>
        <w:t>сплошными стрелками, фиктивные работы или зависимости -пунктирными линиями - стрелками. Стрелки указывают последовательность выполнения операций. Взаимосвязь кружков и стрелок является графическими символами сетевой модели, которые должны строиться по определенным правилам.</w:t>
      </w:r>
    </w:p>
    <w:p w:rsidR="00C1047C" w:rsidRDefault="00C1047C" w:rsidP="008A2860">
      <w:pPr>
        <w:pStyle w:val="Heading1"/>
      </w:pPr>
      <w:bookmarkStart w:id="2" w:name="_Toc350268923"/>
      <w:r>
        <w:t>Задание 2</w:t>
      </w:r>
      <w:bookmarkEnd w:id="2"/>
    </w:p>
    <w:p w:rsidR="00C1047C" w:rsidRDefault="00C1047C" w:rsidP="00465AC3">
      <w:pPr>
        <w:spacing w:line="360" w:lineRule="auto"/>
        <w:jc w:val="both"/>
      </w:pPr>
      <w:r>
        <w:t xml:space="preserve">2.8. Имеется два вида корма (I и II), содержащих питательные вещества (витамины) S1, S2 и S3. Данные о содержании питательных веществ в </w:t>
      </w:r>
      <w:smartTag w:uri="urn:schemas-microsoft-com:office:smarttags" w:element="metricconverter">
        <w:smartTagPr>
          <w:attr w:name="ProductID" w:val="1 кг"/>
        </w:smartTagPr>
        <w:r>
          <w:t>1 кг</w:t>
        </w:r>
      </w:smartTag>
      <w:r>
        <w:t xml:space="preserve"> каждого вида корма и необходимом минимуме питательных веществ приведены в таблице.</w:t>
      </w:r>
    </w:p>
    <w:p w:rsidR="00C1047C" w:rsidRDefault="00C1047C" w:rsidP="00465AC3">
      <w:pPr>
        <w:spacing w:line="360" w:lineRule="auto"/>
        <w:jc w:val="center"/>
      </w:pPr>
      <w:r w:rsidRPr="00560CA2">
        <w:rPr>
          <w:noProof/>
          <w:lang w:eastAsia="ru-RU"/>
        </w:rPr>
        <w:pict>
          <v:shape id="Рисунок 26" o:spid="_x0000_i1027" type="#_x0000_t75" style="width:395.25pt;height:120.75pt;visibility:visible">
            <v:imagedata r:id="rId10" o:title=""/>
          </v:shape>
        </w:pict>
      </w:r>
    </w:p>
    <w:p w:rsidR="00C1047C" w:rsidRDefault="00C1047C" w:rsidP="00465AC3">
      <w:pPr>
        <w:spacing w:line="360" w:lineRule="auto"/>
        <w:jc w:val="both"/>
      </w:pPr>
      <w:r>
        <w:t xml:space="preserve">Стоимость </w:t>
      </w:r>
      <w:smartTag w:uri="urn:schemas-microsoft-com:office:smarttags" w:element="metricconverter">
        <w:smartTagPr>
          <w:attr w:name="ProductID" w:val="1 кг"/>
        </w:smartTagPr>
        <w:r>
          <w:t>1 кг</w:t>
        </w:r>
      </w:smartTag>
      <w:r>
        <w:t xml:space="preserve"> кормов: вида I – 4 ден. ед., вида II – 6 ден. ед.</w:t>
      </w:r>
    </w:p>
    <w:p w:rsidR="00C1047C" w:rsidRDefault="00C1047C" w:rsidP="00465AC3">
      <w:pPr>
        <w:spacing w:line="360" w:lineRule="auto"/>
        <w:jc w:val="both"/>
      </w:pPr>
      <w:r>
        <w:t>Составьте дневной рацион, имеющий минимальную стоимость.</w:t>
      </w:r>
    </w:p>
    <w:p w:rsidR="00C1047C" w:rsidRDefault="00C1047C" w:rsidP="00465AC3">
      <w:pPr>
        <w:spacing w:line="360" w:lineRule="auto"/>
        <w:jc w:val="both"/>
      </w:pPr>
      <w:r>
        <w:t>Постройте экономико-математическую модель задачи, дайте необходимые комментарии к ее элементам и получите решение графическим методом. Что произойдет, если решать задачу на максимум, и почему?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</w:rPr>
      </w:pPr>
      <w:r w:rsidRPr="001233BB">
        <w:rPr>
          <w:b/>
        </w:rPr>
        <w:t>Решение</w:t>
      </w:r>
    </w:p>
    <w:p w:rsidR="00C1047C" w:rsidRPr="0046032B" w:rsidRDefault="00C1047C" w:rsidP="00465AC3">
      <w:pPr>
        <w:spacing w:after="0" w:line="360" w:lineRule="auto"/>
        <w:ind w:firstLine="709"/>
        <w:jc w:val="both"/>
        <w:rPr>
          <w:spacing w:val="46"/>
        </w:rPr>
      </w:pPr>
      <w:r w:rsidRPr="0046032B">
        <w:rPr>
          <w:spacing w:val="46"/>
        </w:rPr>
        <w:t>Экономико-математическая модель задачи</w:t>
      </w:r>
    </w:p>
    <w:p w:rsidR="00C1047C" w:rsidRDefault="00C1047C" w:rsidP="00465AC3">
      <w:pPr>
        <w:spacing w:after="0" w:line="360" w:lineRule="auto"/>
        <w:jc w:val="both"/>
      </w:pPr>
      <w:r w:rsidRPr="002413D6">
        <w:rPr>
          <w:i/>
        </w:rPr>
        <w:t>Переменные:</w:t>
      </w:r>
      <w:r>
        <w:rPr>
          <w:i/>
        </w:rPr>
        <w:t xml:space="preserve">   </w:t>
      </w:r>
      <w:r>
        <w:t xml:space="preserve">Пусть  </w:t>
      </w:r>
      <w:r>
        <w:rPr>
          <w:lang w:val="en-US"/>
        </w:rPr>
        <w:t>x</w:t>
      </w:r>
      <w:r w:rsidRPr="00B72B32">
        <w:rPr>
          <w:i/>
          <w:vertAlign w:val="subscript"/>
          <w:lang w:val="en-US"/>
        </w:rPr>
        <w:t>i</w:t>
      </w:r>
      <w:r w:rsidRPr="00B72B32">
        <w:rPr>
          <w:i/>
          <w:vertAlign w:val="subscript"/>
        </w:rPr>
        <w:t xml:space="preserve"> </w:t>
      </w:r>
      <w:r w:rsidRPr="002413D6">
        <w:t xml:space="preserve">– </w:t>
      </w:r>
      <w:r>
        <w:t xml:space="preserve">кол-во  кг корма  </w:t>
      </w:r>
      <w:r w:rsidRPr="00B72B32">
        <w:rPr>
          <w:i/>
          <w:lang w:val="en-US"/>
        </w:rPr>
        <w:t>i</w:t>
      </w:r>
      <w:r>
        <w:t xml:space="preserve">-го вида, где </w:t>
      </w:r>
      <w:r w:rsidRPr="00B72B32">
        <w:rPr>
          <w:i/>
          <w:lang w:val="en-US"/>
        </w:rPr>
        <w:t>i</w:t>
      </w:r>
      <w:r>
        <w:t xml:space="preserve"> = 1,2.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 xml:space="preserve">Дневной рацион, обеспечивающая минимальные затраты описывается </w:t>
      </w:r>
      <w:r w:rsidRPr="002413D6">
        <w:rPr>
          <w:i/>
        </w:rPr>
        <w:t>Целевой функцией</w:t>
      </w:r>
      <w:r>
        <w:t>:</w:t>
      </w:r>
    </w:p>
    <w:p w:rsidR="00C1047C" w:rsidRPr="001233BB" w:rsidRDefault="00C1047C" w:rsidP="00465AC3">
      <w:pPr>
        <w:spacing w:after="0" w:line="360" w:lineRule="auto"/>
        <w:ind w:firstLine="709"/>
        <w:jc w:val="center"/>
      </w:pPr>
      <w:r w:rsidRPr="002413D6">
        <w:rPr>
          <w:i/>
          <w:lang w:val="en-US"/>
        </w:rPr>
        <w:t>f</w:t>
      </w:r>
      <w:r w:rsidRPr="001233BB">
        <w:t>(</w:t>
      </w:r>
      <w:r w:rsidRPr="001233BB">
        <w:rPr>
          <w:position w:val="-4"/>
          <w:lang w:val="en-US"/>
        </w:rPr>
        <w:object w:dxaOrig="279" w:dyaOrig="300">
          <v:shape id="_x0000_i1028" type="#_x0000_t75" style="width:15pt;height:15pt" o:ole="">
            <v:imagedata r:id="rId11" o:title=""/>
          </v:shape>
          <o:OLEObject Type="Embed" ProgID="Equation.3" ShapeID="_x0000_i1028" DrawAspect="Content" ObjectID="_1463093043" r:id="rId12"/>
        </w:object>
      </w:r>
      <w:r w:rsidRPr="001233BB">
        <w:t xml:space="preserve">) = </w:t>
      </w:r>
      <w:r>
        <w:t>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→ </w:t>
      </w:r>
      <w:r>
        <w:rPr>
          <w:lang w:val="en-US"/>
        </w:rPr>
        <w:t>min</w:t>
      </w:r>
      <w:r w:rsidRPr="001233BB">
        <w:t>.</w:t>
      </w:r>
    </w:p>
    <w:p w:rsidR="00C1047C" w:rsidRDefault="00C1047C" w:rsidP="00465AC3">
      <w:pPr>
        <w:spacing w:after="0" w:line="360" w:lineRule="auto"/>
        <w:ind w:firstLine="709"/>
        <w:rPr>
          <w:i/>
        </w:rPr>
      </w:pPr>
      <w:r w:rsidRPr="002413D6">
        <w:rPr>
          <w:i/>
        </w:rPr>
        <w:t>Ограничения:</w:t>
      </w:r>
    </w:p>
    <w:p w:rsidR="00C1047C" w:rsidRDefault="00C1047C" w:rsidP="00465AC3">
      <w:pPr>
        <w:spacing w:after="0" w:line="360" w:lineRule="auto"/>
        <w:ind w:firstLine="709"/>
        <w:jc w:val="center"/>
      </w:pPr>
      <w:r>
        <w:rPr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30" o:spid="_x0000_s1026" type="#_x0000_t87" style="position:absolute;left:0;text-align:left;margin-left:191.7pt;margin-top:1.65pt;width:7.15pt;height:66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"/>
        </w:pict>
      </w:r>
      <w:r>
        <w:t>3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9,</w:t>
      </w:r>
    </w:p>
    <w:p w:rsidR="00C1047C" w:rsidRDefault="00C1047C" w:rsidP="00465AC3">
      <w:pPr>
        <w:spacing w:after="0" w:line="360" w:lineRule="auto"/>
        <w:ind w:firstLine="709"/>
      </w:pPr>
      <w:r>
        <w:t xml:space="preserve">                                                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8,</w:t>
      </w:r>
    </w:p>
    <w:p w:rsidR="00C1047C" w:rsidRDefault="00C1047C" w:rsidP="00465AC3">
      <w:pPr>
        <w:spacing w:after="0" w:line="360" w:lineRule="auto"/>
        <w:ind w:firstLine="709"/>
        <w:jc w:val="center"/>
      </w:pP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12.</w:t>
      </w:r>
    </w:p>
    <w:p w:rsidR="00C1047C" w:rsidRDefault="00C1047C" w:rsidP="00465AC3">
      <w:pPr>
        <w:spacing w:after="0" w:line="360" w:lineRule="auto"/>
        <w:ind w:firstLine="709"/>
        <w:jc w:val="center"/>
      </w:pPr>
      <w:r>
        <w:rPr>
          <w:lang w:val="en-US"/>
        </w:rPr>
        <w:t>x</w:t>
      </w:r>
      <w:r w:rsidRPr="001233BB">
        <w:rPr>
          <w:vertAlign w:val="subscript"/>
        </w:rPr>
        <w:t>1</w:t>
      </w:r>
      <w:r>
        <w:t xml:space="preserve"> ≥ 0</w:t>
      </w:r>
    </w:p>
    <w:p w:rsidR="00C1047C" w:rsidRPr="00B66AD3" w:rsidRDefault="00C1047C" w:rsidP="00465AC3">
      <w:pPr>
        <w:spacing w:after="0" w:line="360" w:lineRule="auto"/>
        <w:ind w:firstLine="709"/>
        <w:jc w:val="center"/>
      </w:pP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0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Первое ограничение (по 1-му виду ресурсов) имеет вид 3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9. Найдем пересечение с осями координат. Прямая 3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9 проходит через точки (0; 9) и (3; 0). Второе ограничение (по 2-му виду ресурсов) имеет вид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8. Прямая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8 проходит через точки (0; 4) и (8; 0). Третье ограничение имеет вид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≥ 12. Прямая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12 проходит через точки (0;2) и (12;0). 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В результате пересечения построенных четырех полуплоскостей получаем полуплоскость, которая и является областью допустимых решений (ОДР) задачи (см. рис. 2.1).</w:t>
      </w:r>
    </w:p>
    <w:p w:rsidR="00C1047C" w:rsidRDefault="00C1047C" w:rsidP="00465AC3">
      <w:pPr>
        <w:spacing w:after="0" w:line="360" w:lineRule="auto"/>
        <w:ind w:firstLine="709"/>
        <w:jc w:val="both"/>
        <w:rPr>
          <w:color w:val="000000"/>
          <w:szCs w:val="21"/>
        </w:rPr>
      </w:pPr>
      <w:r>
        <w:t xml:space="preserve"> Для определения направления движения к оптимуму построим вектор-</w:t>
      </w:r>
      <w:r w:rsidRPr="00030DCC">
        <w:t xml:space="preserve">градиент </w:t>
      </w:r>
      <w:r w:rsidRPr="00030DCC">
        <w:rPr>
          <w:rFonts w:ascii="Cambria Math" w:hAnsi="Cambria Math"/>
          <w:color w:val="000000"/>
          <w:szCs w:val="21"/>
        </w:rPr>
        <w:t>∇</w:t>
      </w:r>
      <w:r w:rsidRPr="00030DCC">
        <w:rPr>
          <w:color w:val="000000"/>
          <w:szCs w:val="21"/>
        </w:rPr>
        <w:t xml:space="preserve">, </w:t>
      </w:r>
      <w:r>
        <w:rPr>
          <w:color w:val="000000"/>
          <w:szCs w:val="21"/>
        </w:rPr>
        <w:t>координаты которого являются частными производными целевой функции:</w:t>
      </w:r>
    </w:p>
    <w:p w:rsidR="00C1047C" w:rsidRDefault="00C1047C" w:rsidP="00465AC3">
      <w:pPr>
        <w:spacing w:after="0" w:line="360" w:lineRule="auto"/>
        <w:ind w:firstLine="709"/>
        <w:jc w:val="both"/>
        <w:rPr>
          <w:rFonts w:ascii="Cambria Math" w:hAnsi="Cambria Math" w:cs="Cambria Math"/>
        </w:rPr>
      </w:pPr>
      <w:r>
        <w:rPr>
          <w:rFonts w:ascii="Cambria Math" w:hAnsi="Cambria Math" w:cs="Cambria Math"/>
        </w:rPr>
        <w:t xml:space="preserve">                                 </w:t>
      </w:r>
      <w:r w:rsidRPr="00030DCC">
        <w:rPr>
          <w:rFonts w:ascii="Cambria Math" w:hAnsi="Cambria Math" w:cs="Cambria Math"/>
          <w:position w:val="-32"/>
        </w:rPr>
        <w:object w:dxaOrig="3220" w:dyaOrig="760">
          <v:shape id="_x0000_i1029" type="#_x0000_t75" style="width:195pt;height:46.5pt" o:ole="">
            <v:imagedata r:id="rId13" o:title=""/>
          </v:shape>
          <o:OLEObject Type="Embed" ProgID="Equation.3" ShapeID="_x0000_i1029" DrawAspect="Content" ObjectID="_1463093044" r:id="rId14"/>
        </w:objec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Чтобы построить вектор-градиент необходимо соединить точку (4; 6) с началом координат. Затем постоим линию уровня 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>=</w:t>
      </w:r>
      <w:r w:rsidRPr="006D409B">
        <w:rPr>
          <w:i/>
          <w:lang w:val="en-US"/>
        </w:rPr>
        <w:t>a</w:t>
      </w:r>
      <w:r>
        <w:t xml:space="preserve">. Приравняем целевую функцию постоянной величине </w:t>
      </w:r>
      <w:r w:rsidRPr="006D409B">
        <w:rPr>
          <w:i/>
        </w:rPr>
        <w:t>а</w:t>
      </w:r>
      <w:r>
        <w:t xml:space="preserve">. Меняя значение </w:t>
      </w:r>
      <w:r>
        <w:rPr>
          <w:i/>
        </w:rPr>
        <w:t>а</w:t>
      </w:r>
      <w:r w:rsidRPr="006D409B">
        <w:t>, получим</w:t>
      </w:r>
      <w:r>
        <w:t xml:space="preserve"> семейство параллельных прямых, каждая из которых является линией уровня целевой функции: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4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6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12     (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>
        <w:t xml:space="preserve"> = 0,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=2; 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>
        <w:t xml:space="preserve"> = 3,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>=0);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Далее будем передвигать линию уровня до ее выхода из ОДР против направления градиента, поскольку речь идет о минимизации расходов.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В крайней угловой точке достигается минимум целевой функции. Для нахождения координат этой точки решаем систему  из двух  уравнений прямых, дающих в пересечении точку минимума:</w:t>
      </w:r>
    </w:p>
    <w:p w:rsidR="00C1047C" w:rsidRDefault="00C1047C" w:rsidP="00465AC3">
      <w:pPr>
        <w:spacing w:after="0" w:line="360" w:lineRule="auto"/>
        <w:ind w:firstLine="709"/>
      </w:pPr>
      <w:r>
        <w:rPr>
          <w:noProof/>
          <w:lang w:eastAsia="ru-RU"/>
        </w:rPr>
        <w:pict>
          <v:shape id="AutoShape 31" o:spid="_x0000_s1027" type="#_x0000_t87" style="position:absolute;left:0;text-align:left;margin-left:174.45pt;margin-top:3pt;width:7.15pt;height:33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"/>
        </w:pict>
      </w:r>
      <w:r>
        <w:t xml:space="preserve">                                           3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9,</w:t>
      </w:r>
    </w:p>
    <w:p w:rsidR="00C1047C" w:rsidRDefault="00C1047C" w:rsidP="00465AC3">
      <w:pPr>
        <w:spacing w:after="0" w:line="360" w:lineRule="auto"/>
        <w:ind w:firstLine="709"/>
      </w:pPr>
      <w:r>
        <w:t xml:space="preserve">                                           </w:t>
      </w:r>
      <w:r>
        <w:rPr>
          <w:lang w:val="en-US"/>
        </w:rPr>
        <w:t>x</w:t>
      </w:r>
      <w:r w:rsidRPr="001233BB">
        <w:rPr>
          <w:vertAlign w:val="subscript"/>
        </w:rPr>
        <w:t>1</w:t>
      </w:r>
      <w:r w:rsidRPr="001233BB">
        <w:t xml:space="preserve"> + </w:t>
      </w:r>
      <w:r>
        <w:t>2</w:t>
      </w:r>
      <w:r>
        <w:rPr>
          <w:lang w:val="en-US"/>
        </w:rPr>
        <w:t>x</w:t>
      </w:r>
      <w:r w:rsidRPr="001233BB">
        <w:rPr>
          <w:vertAlign w:val="subscript"/>
        </w:rPr>
        <w:t>2</w:t>
      </w:r>
      <w:r w:rsidRPr="001233BB">
        <w:t xml:space="preserve"> </w:t>
      </w:r>
      <w:r>
        <w:t xml:space="preserve"> = 8.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 xml:space="preserve">Получаем </w:t>
      </w:r>
    </w:p>
    <w:p w:rsidR="00C1047C" w:rsidRDefault="00C1047C" w:rsidP="00465AC3">
      <w:pPr>
        <w:spacing w:after="0" w:line="360" w:lineRule="auto"/>
        <w:ind w:firstLine="709"/>
        <w:jc w:val="both"/>
      </w:pPr>
      <w:r w:rsidRPr="002640F9">
        <w:rPr>
          <w:position w:val="-10"/>
        </w:rPr>
        <w:object w:dxaOrig="680" w:dyaOrig="360">
          <v:shape id="_x0000_i1030" type="#_x0000_t75" style="width:40.5pt;height:21pt" o:ole="">
            <v:imagedata r:id="rId15" o:title=""/>
          </v:shape>
          <o:OLEObject Type="Embed" ProgID="Equation.3" ShapeID="_x0000_i1030" DrawAspect="Content" ObjectID="_1463093045" r:id="rId16"/>
        </w:object>
      </w:r>
      <w:r>
        <w:t xml:space="preserve">, </w:t>
      </w:r>
      <w:r w:rsidRPr="002640F9">
        <w:rPr>
          <w:position w:val="-10"/>
        </w:rPr>
        <w:object w:dxaOrig="639" w:dyaOrig="360">
          <v:shape id="_x0000_i1031" type="#_x0000_t75" style="width:37.5pt;height:21pt" o:ole="">
            <v:imagedata r:id="rId17" o:title=""/>
          </v:shape>
          <o:OLEObject Type="Embed" ProgID="Equation.3" ShapeID="_x0000_i1031" DrawAspect="Content" ObjectID="_1463093046" r:id="rId18"/>
        </w:object>
      </w:r>
      <w:r>
        <w:t>. При этих значениях</w:t>
      </w:r>
    </w:p>
    <w:p w:rsidR="00C1047C" w:rsidRPr="0046032B" w:rsidRDefault="00C1047C" w:rsidP="00465AC3">
      <w:pPr>
        <w:spacing w:after="0" w:line="360" w:lineRule="auto"/>
        <w:ind w:firstLine="709"/>
        <w:jc w:val="both"/>
      </w:pPr>
      <w:r w:rsidRPr="0046032B">
        <w:rPr>
          <w:position w:val="-22"/>
        </w:rPr>
        <w:object w:dxaOrig="4020" w:dyaOrig="600">
          <v:shape id="_x0000_i1032" type="#_x0000_t75" style="width:229.5pt;height:34.5pt" o:ole="">
            <v:imagedata r:id="rId19" o:title=""/>
          </v:shape>
          <o:OLEObject Type="Embed" ProgID="Equation.3" ShapeID="_x0000_i1032" DrawAspect="Content" ObjectID="_1463093047" r:id="rId20"/>
        </w:object>
      </w:r>
    </w:p>
    <w:p w:rsidR="00C1047C" w:rsidRDefault="00C1047C" w:rsidP="00465AC3">
      <w:pPr>
        <w:spacing w:after="0" w:line="360" w:lineRule="auto"/>
        <w:ind w:firstLine="709"/>
        <w:rPr>
          <w:b/>
        </w:rPr>
      </w:pPr>
      <w:r>
        <w:rPr>
          <w:b/>
        </w:rPr>
        <w:t xml:space="preserve">    </w:t>
      </w:r>
      <w:r w:rsidRPr="00C171FC">
        <w:rPr>
          <w:b/>
        </w:rPr>
        <w:t>Рис</w:t>
      </w:r>
      <w:r w:rsidRPr="00550867">
        <w:rPr>
          <w:b/>
        </w:rPr>
        <w:t>. 2.1.</w:t>
      </w:r>
      <w:r>
        <w:rPr>
          <w:b/>
        </w:rPr>
        <w:t xml:space="preserve"> Решение задачи графическим методом</w:t>
      </w:r>
    </w:p>
    <w:p w:rsidR="00C1047C" w:rsidRDefault="00C1047C" w:rsidP="00465AC3">
      <w:pPr>
        <w:spacing w:after="0" w:line="360" w:lineRule="auto"/>
        <w:ind w:firstLine="709"/>
        <w:rPr>
          <w:b/>
        </w:rPr>
      </w:pPr>
      <w:r w:rsidRPr="00621782">
        <w:rPr>
          <w:b/>
          <w:noProof/>
          <w:lang w:eastAsia="ru-RU"/>
        </w:rPr>
        <w:pict>
          <v:shape id="Рисунок 38" o:spid="_x0000_i1033" type="#_x0000_t75" style="width:404.25pt;height:260.25pt;visibility:visible">
            <v:imagedata r:id="rId21" o:title="" croptop="27716f" cropbottom="9314f" cropleft="18807f" cropright="12681f"/>
          </v:shape>
        </w:pict>
      </w:r>
    </w:p>
    <w:p w:rsidR="00C1047C" w:rsidRDefault="00C1047C" w:rsidP="00465AC3">
      <w:pPr>
        <w:spacing w:after="0" w:line="360" w:lineRule="auto"/>
        <w:ind w:firstLine="709"/>
      </w:pPr>
      <w:r>
        <w:t>Для минимального расхода в 26 ден. ед. необходимо произвести 2 единицы корма первого вида и 3 единицы второго вида.</w:t>
      </w:r>
    </w:p>
    <w:p w:rsidR="00C1047C" w:rsidRDefault="00C1047C" w:rsidP="00465AC3">
      <w:pPr>
        <w:spacing w:after="0" w:line="360" w:lineRule="auto"/>
        <w:ind w:firstLine="709"/>
        <w:rPr>
          <w:b/>
        </w:rPr>
      </w:pPr>
    </w:p>
    <w:p w:rsidR="00C1047C" w:rsidRPr="00550867" w:rsidRDefault="00C1047C" w:rsidP="00465AC3">
      <w:pPr>
        <w:spacing w:after="0" w:line="360" w:lineRule="auto"/>
        <w:ind w:firstLine="709"/>
        <w:rPr>
          <w:b/>
        </w:rPr>
      </w:pPr>
      <w:r w:rsidRPr="00550867">
        <w:rPr>
          <w:b/>
        </w:rPr>
        <w:t>Проверка</w:t>
      </w:r>
    </w:p>
    <w:p w:rsidR="00C1047C" w:rsidRDefault="00C1047C" w:rsidP="00465AC3">
      <w:pPr>
        <w:spacing w:after="0" w:line="360" w:lineRule="auto"/>
        <w:ind w:firstLine="709"/>
      </w:pPr>
      <w:r>
        <w:t xml:space="preserve">Для проверки правильности решения задачи воспользуемся </w:t>
      </w:r>
      <w:r>
        <w:rPr>
          <w:lang w:val="en-US"/>
        </w:rPr>
        <w:t>MS</w:t>
      </w:r>
      <w:r w:rsidRPr="00550867">
        <w:t xml:space="preserve"> </w:t>
      </w:r>
      <w:r>
        <w:rPr>
          <w:lang w:val="en-US"/>
        </w:rPr>
        <w:t>Excel</w:t>
      </w:r>
      <w:r w:rsidRPr="00550867">
        <w:t xml:space="preserve"> 2007</w:t>
      </w:r>
      <w:r>
        <w:t>.</w:t>
      </w:r>
    </w:p>
    <w:p w:rsidR="00C1047C" w:rsidRDefault="00C1047C" w:rsidP="00465AC3">
      <w:pPr>
        <w:spacing w:after="0" w:line="360" w:lineRule="auto"/>
        <w:ind w:firstLine="709"/>
      </w:pPr>
      <w:r w:rsidRPr="0009046E">
        <w:rPr>
          <w:b/>
        </w:rPr>
        <w:t>1. Введем исходные данные</w:t>
      </w:r>
      <w:r>
        <w:t xml:space="preserve">. Оптимальные значения вектора </w:t>
      </w:r>
      <w:r w:rsidRPr="00550867">
        <w:rPr>
          <w:position w:val="-10"/>
        </w:rPr>
        <w:object w:dxaOrig="1240" w:dyaOrig="380">
          <v:shape id="_x0000_i1034" type="#_x0000_t75" style="width:62.25pt;height:19.5pt" o:ole="">
            <v:imagedata r:id="rId22" o:title=""/>
          </v:shape>
          <o:OLEObject Type="Embed" ProgID="Equation.3" ShapeID="_x0000_i1034" DrawAspect="Content" ObjectID="_1463093048" r:id="rId23"/>
        </w:object>
      </w:r>
      <w:r>
        <w:t xml:space="preserve"> будут помещены в ячейках А2:В2 (рис. 2.2)</w:t>
      </w:r>
    </w:p>
    <w:p w:rsidR="00C1047C" w:rsidRDefault="00C1047C" w:rsidP="00465AC3">
      <w:pPr>
        <w:spacing w:after="0" w:line="360" w:lineRule="auto"/>
        <w:ind w:firstLine="709"/>
        <w:rPr>
          <w:b/>
        </w:rPr>
      </w:pPr>
      <w:r>
        <w:rPr>
          <w:b/>
        </w:rPr>
        <w:t xml:space="preserve">                 </w:t>
      </w:r>
      <w:r w:rsidRPr="00550867">
        <w:rPr>
          <w:b/>
        </w:rPr>
        <w:t>Рис. 2.2.</w:t>
      </w:r>
      <w:r>
        <w:rPr>
          <w:b/>
        </w:rPr>
        <w:t xml:space="preserve"> Введены исходные данные</w:t>
      </w:r>
    </w:p>
    <w:p w:rsidR="00C1047C" w:rsidRPr="00550867" w:rsidRDefault="00C1047C" w:rsidP="00465AC3">
      <w:pPr>
        <w:spacing w:after="0" w:line="360" w:lineRule="auto"/>
        <w:ind w:firstLine="709"/>
        <w:rPr>
          <w:b/>
        </w:rPr>
      </w:pPr>
      <w:r>
        <w:rPr>
          <w:b/>
        </w:rPr>
        <w:t xml:space="preserve">                </w:t>
      </w:r>
      <w:r w:rsidRPr="00621782">
        <w:rPr>
          <w:b/>
          <w:noProof/>
          <w:lang w:eastAsia="ru-RU"/>
        </w:rPr>
        <w:pict>
          <v:shape id="Рисунок 41" o:spid="_x0000_i1035" type="#_x0000_t75" style="width:231pt;height:130.5pt;visibility:visible">
            <v:imagedata r:id="rId24" o:title="" croptop="10906f" cropbottom="40704f" cropright="46305f"/>
          </v:shape>
        </w:pict>
      </w:r>
    </w:p>
    <w:p w:rsidR="00C1047C" w:rsidRDefault="00C1047C" w:rsidP="00465AC3">
      <w:pPr>
        <w:spacing w:after="0" w:line="360" w:lineRule="auto"/>
        <w:ind w:firstLine="709"/>
      </w:pPr>
      <w:r>
        <w:t xml:space="preserve">          </w:t>
      </w:r>
      <w:r w:rsidRPr="0009046E">
        <w:rPr>
          <w:b/>
        </w:rPr>
        <w:t>2. В</w:t>
      </w:r>
      <w:r>
        <w:rPr>
          <w:b/>
        </w:rPr>
        <w:t>в</w:t>
      </w:r>
      <w:r w:rsidRPr="0009046E">
        <w:rPr>
          <w:b/>
        </w:rPr>
        <w:t>едем зависимость для целевой функции</w:t>
      </w:r>
      <w:r>
        <w:t xml:space="preserve">. В ячейку С3 вводим формулу </w:t>
      </w:r>
      <w:r w:rsidRPr="0009046E">
        <w:t>=СУММПРОИЗВ($A$2:$B$2;A3:B3)</w:t>
      </w:r>
      <w:r>
        <w:t xml:space="preserve">   (1). </w:t>
      </w:r>
    </w:p>
    <w:p w:rsidR="00C1047C" w:rsidRDefault="00C1047C" w:rsidP="00465AC3">
      <w:pPr>
        <w:spacing w:after="0" w:line="360" w:lineRule="auto"/>
        <w:ind w:firstLine="709"/>
      </w:pPr>
      <w:r w:rsidRPr="0009046E">
        <w:rPr>
          <w:b/>
        </w:rPr>
        <w:t>3.Введем зависимости для ограничений</w:t>
      </w:r>
      <w:r>
        <w:t>.  Скопируем формулу  (1) в ячейки С4:С6. Результат на рис. 2.3.</w:t>
      </w:r>
    </w:p>
    <w:p w:rsidR="00C1047C" w:rsidRDefault="00C1047C" w:rsidP="00465AC3">
      <w:pPr>
        <w:spacing w:after="0" w:line="360" w:lineRule="auto"/>
        <w:ind w:firstLine="709"/>
        <w:rPr>
          <w:b/>
        </w:rPr>
      </w:pPr>
      <w:r>
        <w:rPr>
          <w:b/>
        </w:rPr>
        <w:t xml:space="preserve">          </w:t>
      </w:r>
      <w:r w:rsidRPr="0009046E">
        <w:rPr>
          <w:b/>
        </w:rPr>
        <w:t>Рис. 2.3. Ввод зависимостей для ограничений</w:t>
      </w:r>
    </w:p>
    <w:p w:rsidR="00C1047C" w:rsidRPr="0009046E" w:rsidRDefault="00C1047C" w:rsidP="00465AC3">
      <w:pPr>
        <w:spacing w:after="0" w:line="360" w:lineRule="auto"/>
        <w:ind w:firstLine="709"/>
        <w:rPr>
          <w:b/>
        </w:rPr>
      </w:pPr>
      <w:r w:rsidRPr="00621782">
        <w:rPr>
          <w:b/>
          <w:noProof/>
          <w:lang w:eastAsia="ru-RU"/>
        </w:rPr>
        <w:pict>
          <v:shape id="Рисунок 44" o:spid="_x0000_i1036" type="#_x0000_t75" style="width:336pt;height:131.25pt;visibility:visible">
            <v:imagedata r:id="rId25" o:title="" croptop="12352f" cropbottom="39522f" cropright="38844f"/>
          </v:shape>
        </w:pict>
      </w:r>
    </w:p>
    <w:p w:rsidR="00C1047C" w:rsidRPr="0009046E" w:rsidRDefault="00C1047C" w:rsidP="00465AC3">
      <w:pPr>
        <w:spacing w:after="0" w:line="360" w:lineRule="auto"/>
        <w:ind w:firstLine="709"/>
        <w:rPr>
          <w:b/>
        </w:rPr>
      </w:pPr>
      <w:r>
        <w:t xml:space="preserve">     </w:t>
      </w:r>
      <w:r w:rsidRPr="0009046E">
        <w:rPr>
          <w:b/>
        </w:rPr>
        <w:t xml:space="preserve">4. Запуск команды </w:t>
      </w:r>
      <w:r>
        <w:rPr>
          <w:b/>
        </w:rPr>
        <w:t xml:space="preserve">   П</w:t>
      </w:r>
      <w:r w:rsidRPr="0009046E">
        <w:rPr>
          <w:b/>
          <w:spacing w:val="50"/>
        </w:rPr>
        <w:t>оиск решения</w:t>
      </w:r>
      <w:r w:rsidRPr="0009046E">
        <w:rPr>
          <w:b/>
        </w:rPr>
        <w:t>.</w:t>
      </w:r>
      <w:r>
        <w:rPr>
          <w:b/>
        </w:rPr>
        <w:t xml:space="preserve"> </w:t>
      </w:r>
      <w:r w:rsidRPr="00963067">
        <w:t xml:space="preserve">Данные → </w:t>
      </w:r>
      <w:r>
        <w:t>П</w:t>
      </w:r>
      <w:r w:rsidRPr="00963067">
        <w:t>оиск решения.</w:t>
      </w:r>
    </w:p>
    <w:p w:rsidR="00C1047C" w:rsidRDefault="00C1047C" w:rsidP="00465AC3">
      <w:pPr>
        <w:spacing w:after="0" w:line="360" w:lineRule="auto"/>
        <w:ind w:firstLine="709"/>
        <w:jc w:val="both"/>
      </w:pPr>
      <w:r w:rsidRPr="00963067">
        <w:rPr>
          <w:b/>
        </w:rPr>
        <w:t>5. Оптимизировать целевую функцию</w:t>
      </w:r>
      <w:r>
        <w:t xml:space="preserve">. Устанавливаем целевую ячейку </w:t>
      </w:r>
      <w:r w:rsidRPr="00963067">
        <w:t>$</w:t>
      </w:r>
      <w:r>
        <w:rPr>
          <w:lang w:val="en-US"/>
        </w:rPr>
        <w:t>C</w:t>
      </w:r>
      <w:r w:rsidRPr="00963067">
        <w:t>$3</w:t>
      </w:r>
      <w:r>
        <w:t xml:space="preserve"> равную максимальному значению (рис. 2.4)</w:t>
      </w:r>
    </w:p>
    <w:p w:rsidR="00C1047C" w:rsidRDefault="00C1047C" w:rsidP="00465AC3">
      <w:pPr>
        <w:spacing w:after="0" w:line="360" w:lineRule="auto"/>
        <w:ind w:firstLine="709"/>
        <w:jc w:val="both"/>
      </w:pPr>
      <w:r w:rsidRPr="00963067">
        <w:rPr>
          <w:b/>
        </w:rPr>
        <w:t>6. Изменить ячейки переменных.</w:t>
      </w:r>
      <w:r>
        <w:t xml:space="preserve"> В соответствующем поле вводим диапазон ячеек </w:t>
      </w:r>
      <w:r w:rsidRPr="00963067">
        <w:t>$</w:t>
      </w:r>
      <w:r>
        <w:rPr>
          <w:lang w:val="en-US"/>
        </w:rPr>
        <w:t>A</w:t>
      </w:r>
      <w:r w:rsidRPr="00963067">
        <w:t>$2:$</w:t>
      </w:r>
      <w:r>
        <w:rPr>
          <w:lang w:val="en-US"/>
        </w:rPr>
        <w:t>B</w:t>
      </w:r>
      <w:r w:rsidRPr="00963067">
        <w:t>$2</w:t>
      </w:r>
      <w:r>
        <w:t xml:space="preserve"> (рис. 2.4)</w:t>
      </w:r>
    </w:p>
    <w:p w:rsidR="00C1047C" w:rsidRDefault="00C1047C" w:rsidP="00465AC3">
      <w:pPr>
        <w:spacing w:after="0" w:line="360" w:lineRule="auto"/>
        <w:ind w:firstLine="709"/>
        <w:jc w:val="both"/>
      </w:pPr>
      <w:r w:rsidRPr="00963067">
        <w:rPr>
          <w:b/>
        </w:rPr>
        <w:t>7.</w:t>
      </w:r>
      <w:r>
        <w:rPr>
          <w:b/>
        </w:rPr>
        <w:t xml:space="preserve"> </w:t>
      </w:r>
      <w:r w:rsidRPr="00963067">
        <w:rPr>
          <w:b/>
        </w:rPr>
        <w:t>Ввести ограничения</w:t>
      </w:r>
      <w:r>
        <w:t>. Согласно условиям задачи имеется три ограничения со знаком ≥ (рис. 2.4)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</w:rPr>
      </w:pPr>
      <w:r w:rsidRPr="00205676">
        <w:rPr>
          <w:b/>
        </w:rPr>
        <w:t>Рис. 2.4. Введены все условия задачи</w:t>
      </w:r>
    </w:p>
    <w:p w:rsidR="00C1047C" w:rsidRPr="00205676" w:rsidRDefault="00C1047C" w:rsidP="00465AC3">
      <w:pPr>
        <w:spacing w:after="0" w:line="360" w:lineRule="auto"/>
        <w:ind w:firstLine="709"/>
        <w:jc w:val="both"/>
        <w:rPr>
          <w:b/>
        </w:rPr>
      </w:pPr>
      <w:r w:rsidRPr="00621782">
        <w:rPr>
          <w:b/>
          <w:noProof/>
          <w:lang w:eastAsia="ru-RU"/>
        </w:rPr>
        <w:pict>
          <v:shape id="Рисунок 47" o:spid="_x0000_i1037" type="#_x0000_t75" style="width:297pt;height:222.75pt;visibility:visible">
            <v:imagedata r:id="rId26" o:title="" croptop="14187f" cropbottom="19691f" cropright="30648f"/>
          </v:shape>
        </w:pic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 xml:space="preserve">   </w:t>
      </w:r>
      <w:r w:rsidRPr="00205676">
        <w:rPr>
          <w:b/>
        </w:rPr>
        <w:t>8. Сделать переменные без ограничений неотрицательными</w:t>
      </w:r>
      <w:r>
        <w:t xml:space="preserve">. В окне </w:t>
      </w:r>
      <w:r w:rsidRPr="00205676">
        <w:rPr>
          <w:spacing w:val="50"/>
        </w:rPr>
        <w:t>Поиск решения</w:t>
      </w:r>
      <w:r>
        <w:t xml:space="preserve"> → кнопка </w:t>
      </w:r>
      <w:r w:rsidRPr="00205676">
        <w:rPr>
          <w:spacing w:val="50"/>
        </w:rPr>
        <w:t>Параметры</w:t>
      </w:r>
      <w:r>
        <w:t xml:space="preserve"> → флажок </w:t>
      </w:r>
      <w:r w:rsidRPr="00205676">
        <w:rPr>
          <w:spacing w:val="50"/>
        </w:rPr>
        <w:t>Неотрицательные значения</w:t>
      </w:r>
      <w:r>
        <w:t>.</w:t>
      </w:r>
    </w:p>
    <w:p w:rsidR="00C1047C" w:rsidRDefault="00C1047C" w:rsidP="00465AC3">
      <w:pPr>
        <w:spacing w:after="0" w:line="360" w:lineRule="auto"/>
        <w:ind w:firstLine="709"/>
        <w:jc w:val="both"/>
      </w:pPr>
      <w:r w:rsidRPr="00205676">
        <w:rPr>
          <w:b/>
        </w:rPr>
        <w:t>9. Найти решение</w:t>
      </w:r>
      <w:r>
        <w:t xml:space="preserve">. Кнопка </w:t>
      </w:r>
      <w:r w:rsidRPr="00205676">
        <w:rPr>
          <w:spacing w:val="50"/>
        </w:rPr>
        <w:t>Выполнить</w:t>
      </w:r>
      <w:r>
        <w:t>.</w:t>
      </w:r>
    </w:p>
    <w:p w:rsidR="00C1047C" w:rsidRDefault="00C1047C" w:rsidP="00465AC3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Результат выполнения задачи выглядит следующим образом: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</w:t>
      </w:r>
      <w:r w:rsidRPr="00205676">
        <w:rPr>
          <w:b/>
          <w:noProof/>
          <w:lang w:eastAsia="ru-RU"/>
        </w:rPr>
        <w:t>Рис. 2.5. Решение найдено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  <w:noProof/>
          <w:lang w:eastAsia="ru-RU"/>
        </w:rPr>
      </w:pPr>
      <w:r w:rsidRPr="00621782">
        <w:rPr>
          <w:b/>
          <w:noProof/>
          <w:lang w:eastAsia="ru-RU"/>
        </w:rPr>
        <w:pict>
          <v:shape id="Рисунок 50" o:spid="_x0000_i1038" type="#_x0000_t75" style="width:4in;height:201pt;visibility:visible">
            <v:imagedata r:id="rId27" o:title="" croptop="12873f" cropbottom="26654f" cropright="35273f"/>
          </v:shape>
        </w:pic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rPr>
          <w:b/>
        </w:rPr>
        <w:t xml:space="preserve">       Ответ: </w:t>
      </w:r>
      <w:r>
        <w:t>Необходимый рацион должен включать 2</w:t>
      </w:r>
      <w:r w:rsidRPr="00075945">
        <w:t xml:space="preserve"> единицы </w:t>
      </w:r>
      <w:r>
        <w:t>корма</w:t>
      </w:r>
      <w:r w:rsidRPr="00075945">
        <w:t xml:space="preserve"> 1-го вида и 2 единицы </w:t>
      </w:r>
      <w:r>
        <w:t>корма</w:t>
      </w:r>
      <w:r w:rsidRPr="00075945">
        <w:t xml:space="preserve"> 2-го вида </w:t>
      </w:r>
      <w:r>
        <w:t xml:space="preserve">с минимальными расходами в 26 </w:t>
      </w:r>
      <w:r w:rsidRPr="00075945">
        <w:t xml:space="preserve">ден. ед. При этом </w:t>
      </w:r>
      <w:r>
        <w:t xml:space="preserve">избыточным </w:t>
      </w:r>
      <w:r w:rsidRPr="00075945">
        <w:t>окаж</w:t>
      </w:r>
      <w:r>
        <w:t>е</w:t>
      </w:r>
      <w:r w:rsidRPr="00075945">
        <w:t xml:space="preserve">тся </w:t>
      </w:r>
      <w:r>
        <w:t>8</w:t>
      </w:r>
      <w:r w:rsidRPr="00075945">
        <w:t xml:space="preserve"> единиц </w:t>
      </w:r>
      <w:r>
        <w:t xml:space="preserve">витамина </w:t>
      </w:r>
      <w:r>
        <w:rPr>
          <w:lang w:val="en-US"/>
        </w:rPr>
        <w:t>S</w:t>
      </w:r>
      <w:r w:rsidRPr="00E84992">
        <w:rPr>
          <w:vertAlign w:val="subscript"/>
        </w:rPr>
        <w:t>3</w:t>
      </w:r>
      <w:r w:rsidRPr="00075945">
        <w:t>.</w:t>
      </w:r>
    </w:p>
    <w:p w:rsidR="00C1047C" w:rsidRDefault="00C1047C" w:rsidP="00465AC3">
      <w:pPr>
        <w:spacing w:after="0" w:line="360" w:lineRule="auto"/>
        <w:ind w:firstLine="709"/>
        <w:jc w:val="both"/>
      </w:pPr>
      <w:r>
        <w:t>Если задачу решать на максимум, то результат будет соответствовать такому рациону, при котором ожидаются максимальные расходы. В этом случае команда Поиск решения выдаст результат: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</w:rPr>
      </w:pPr>
      <w:r>
        <w:rPr>
          <w:b/>
        </w:rPr>
        <w:t xml:space="preserve"> </w:t>
      </w:r>
      <w:r w:rsidRPr="00075945">
        <w:rPr>
          <w:b/>
        </w:rPr>
        <w:t>Рис. 2.6. Решение найдено</w:t>
      </w:r>
    </w:p>
    <w:p w:rsidR="00C1047C" w:rsidRDefault="00C1047C" w:rsidP="00465AC3">
      <w:pPr>
        <w:spacing w:after="0" w:line="360" w:lineRule="auto"/>
        <w:ind w:firstLine="709"/>
        <w:jc w:val="both"/>
        <w:rPr>
          <w:b/>
        </w:rPr>
      </w:pPr>
      <w:r w:rsidRPr="00621782">
        <w:rPr>
          <w:b/>
          <w:noProof/>
          <w:lang w:eastAsia="ru-RU"/>
        </w:rPr>
        <w:pict>
          <v:shape id="Рисунок 55" o:spid="_x0000_i1039" type="#_x0000_t75" style="width:250.5pt;height:177pt;visibility:visible">
            <v:imagedata r:id="rId28" o:title="" croptop="12612f" cropbottom="26914f" cropright="37059f"/>
          </v:shape>
        </w:pict>
      </w:r>
    </w:p>
    <w:p w:rsidR="00C1047C" w:rsidRPr="00075945" w:rsidRDefault="00C1047C" w:rsidP="00465AC3">
      <w:pPr>
        <w:spacing w:after="0" w:line="360" w:lineRule="auto"/>
        <w:ind w:firstLine="709"/>
        <w:jc w:val="both"/>
        <w:rPr>
          <w:b/>
        </w:rPr>
      </w:pPr>
      <w:r>
        <w:rPr>
          <w:b/>
        </w:rPr>
        <w:t xml:space="preserve">Ответ: </w:t>
      </w:r>
      <w:r w:rsidRPr="00465AC3">
        <w:t>2 ед. корма 1-го вида и 3 единицы корма 2-го вида.</w:t>
      </w:r>
    </w:p>
    <w:p w:rsidR="00C1047C" w:rsidRDefault="00C1047C" w:rsidP="00283943">
      <w:pPr>
        <w:spacing w:after="0" w:line="360" w:lineRule="auto"/>
        <w:ind w:firstLine="426"/>
        <w:jc w:val="both"/>
      </w:pPr>
    </w:p>
    <w:p w:rsidR="00C1047C" w:rsidRDefault="00C1047C" w:rsidP="00283943">
      <w:pPr>
        <w:pStyle w:val="Heading1"/>
        <w:spacing w:line="360" w:lineRule="auto"/>
      </w:pPr>
      <w:bookmarkStart w:id="3" w:name="_Toc350268924"/>
      <w:r w:rsidRPr="00D86E32">
        <w:t>Задание 3.</w:t>
      </w:r>
      <w:bookmarkEnd w:id="3"/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Крупная юридическая фирма использует ежедневно в среднем 30 упаковок бумаги. Фирма работает 260 дней в году. Годовая стоимость хранения бумаги оценивается в 20 руб. за упаковку. Затраты на оформление и получение заказа составляют 120 руб. Доставка бумаги осуществляется в течение одного дня. В настоящее время менеджер офиса использует объем заказа в 200 упаковок.</w:t>
      </w:r>
      <w:r w:rsidRPr="00F44E89">
        <w:rPr>
          <w:noProof/>
          <w:lang w:eastAsia="ru-RU"/>
        </w:rPr>
        <w:t xml:space="preserve"> 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Определите:</w:t>
      </w:r>
    </w:p>
    <w:p w:rsidR="00C1047C" w:rsidRDefault="00C1047C" w:rsidP="00283943">
      <w:pPr>
        <w:spacing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а) Объем заказа, который обеспечит минимальные расходы;</w:t>
      </w:r>
    </w:p>
    <w:p w:rsidR="00C1047C" w:rsidRDefault="00C1047C" w:rsidP="00283943">
      <w:pPr>
        <w:spacing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б) Период поставок;</w:t>
      </w:r>
    </w:p>
    <w:p w:rsidR="00C1047C" w:rsidRDefault="00C1047C" w:rsidP="00283943">
      <w:pPr>
        <w:spacing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в) Точку заказа;</w:t>
      </w:r>
    </w:p>
    <w:p w:rsidR="00C1047C" w:rsidRDefault="00C1047C" w:rsidP="00283943">
      <w:pPr>
        <w:spacing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г) Затраты на управление запасами за год.</w:t>
      </w:r>
    </w:p>
    <w:p w:rsidR="00C1047C" w:rsidRPr="000A17A6" w:rsidRDefault="00C1047C" w:rsidP="00283943">
      <w:pPr>
        <w:spacing w:line="360" w:lineRule="auto"/>
        <w:ind w:firstLine="709"/>
        <w:jc w:val="both"/>
        <w:rPr>
          <w:b/>
          <w:noProof/>
          <w:lang w:eastAsia="ru-RU"/>
        </w:rPr>
      </w:pPr>
      <w:r w:rsidRPr="000A17A6">
        <w:rPr>
          <w:b/>
          <w:noProof/>
          <w:lang w:eastAsia="ru-RU"/>
        </w:rPr>
        <w:t>Решение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Согласно условиям задачи, годовой спрос на продукцию λ = 30*260=7800 шт., расходы на доставку </w:t>
      </w:r>
      <w:r>
        <w:rPr>
          <w:noProof/>
          <w:lang w:val="en-US" w:eastAsia="ru-RU"/>
        </w:rPr>
        <w:t>s</w:t>
      </w:r>
      <w:r>
        <w:rPr>
          <w:noProof/>
          <w:lang w:eastAsia="ru-RU"/>
        </w:rPr>
        <w:t xml:space="preserve"> = 120 руб., стоимость хранения единицы товара </w:t>
      </w:r>
      <w:r>
        <w:rPr>
          <w:noProof/>
          <w:lang w:val="en-US" w:eastAsia="ru-RU"/>
        </w:rPr>
        <w:t>h</w:t>
      </w:r>
      <w:r>
        <w:rPr>
          <w:noProof/>
          <w:lang w:eastAsia="ru-RU"/>
        </w:rPr>
        <w:t xml:space="preserve"> = 20 руб./шт в год, период Т = 260 дней, срок доставки 1 день.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а) На основании имеющихся данных найдем оптимальный объем заказа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, который обеспечит минимальные расходы по формуле: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</w:t>
      </w:r>
      <w:r w:rsidRPr="00021188">
        <w:rPr>
          <w:noProof/>
          <w:position w:val="-26"/>
          <w:lang w:eastAsia="ru-RU"/>
        </w:rPr>
        <w:object w:dxaOrig="660" w:dyaOrig="700">
          <v:shape id="_x0000_i1040" type="#_x0000_t75" style="width:37.5pt;height:39pt" o:ole="">
            <v:imagedata r:id="rId29" o:title=""/>
          </v:shape>
          <o:OLEObject Type="Embed" ProgID="Equation.3" ShapeID="_x0000_i1040" DrawAspect="Content" ObjectID="_1463093049" r:id="rId30"/>
        </w:object>
      </w:r>
      <w:r>
        <w:rPr>
          <w:noProof/>
          <w:lang w:eastAsia="ru-RU"/>
        </w:rPr>
        <w:t>.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position w:val="6"/>
          <w:lang w:eastAsia="ru-RU"/>
        </w:rPr>
      </w:pPr>
      <w:r>
        <w:rPr>
          <w:noProof/>
          <w:lang w:eastAsia="ru-RU"/>
        </w:rPr>
        <w:t xml:space="preserve">               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 </w:t>
      </w:r>
      <w:r w:rsidRPr="00021188">
        <w:rPr>
          <w:noProof/>
          <w:position w:val="-10"/>
          <w:lang w:eastAsia="ru-RU"/>
        </w:rPr>
        <w:object w:dxaOrig="180" w:dyaOrig="340">
          <v:shape id="_x0000_i1041" type="#_x0000_t75" style="width:9pt;height:16.5pt" o:ole="">
            <v:imagedata r:id="rId31" o:title=""/>
          </v:shape>
          <o:OLEObject Type="Embed" ProgID="Equation.3" ShapeID="_x0000_i1041" DrawAspect="Content" ObjectID="_1463093050" r:id="rId32"/>
        </w:object>
      </w:r>
      <w:r w:rsidRPr="00021188">
        <w:rPr>
          <w:noProof/>
          <w:position w:val="-26"/>
          <w:lang w:eastAsia="ru-RU"/>
        </w:rPr>
        <w:object w:dxaOrig="2680" w:dyaOrig="700">
          <v:shape id="_x0000_i1042" type="#_x0000_t75" style="width:153pt;height:39pt" o:ole="">
            <v:imagedata r:id="rId33" o:title=""/>
          </v:shape>
          <o:OLEObject Type="Embed" ProgID="Equation.3" ShapeID="_x0000_i1042" DrawAspect="Content" ObjectID="_1463093051" r:id="rId34"/>
        </w:object>
      </w:r>
      <w:r w:rsidRPr="00457C49">
        <w:rPr>
          <w:noProof/>
          <w:position w:val="6"/>
          <w:lang w:eastAsia="ru-RU"/>
        </w:rPr>
        <w:t>шт.</w:t>
      </w:r>
    </w:p>
    <w:p w:rsidR="00C1047C" w:rsidRDefault="00C1047C" w:rsidP="00E14ACF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б) Период поставок, или длительность цикла заказа  τ  рассчитывается по формуле:</w:t>
      </w:r>
    </w:p>
    <w:p w:rsidR="00C1047C" w:rsidRDefault="00C1047C" w:rsidP="00E14ACF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</w:t>
      </w:r>
      <w:r w:rsidRPr="00266BE7">
        <w:rPr>
          <w:noProof/>
          <w:position w:val="-24"/>
          <w:lang w:eastAsia="ru-RU"/>
        </w:rPr>
        <w:object w:dxaOrig="2280" w:dyaOrig="620">
          <v:shape id="_x0000_i1043" type="#_x0000_t75" style="width:122.25pt;height:33pt" o:ole="">
            <v:imagedata r:id="rId35" o:title=""/>
          </v:shape>
          <o:OLEObject Type="Embed" ProgID="Equation.3" ShapeID="_x0000_i1043" DrawAspect="Content" ObjectID="_1463093052" r:id="rId36"/>
        </w:object>
      </w:r>
      <w:r w:rsidRPr="00B73059">
        <w:rPr>
          <w:noProof/>
          <w:sz w:val="26"/>
          <w:szCs w:val="26"/>
          <w:lang w:eastAsia="ru-RU"/>
        </w:rPr>
        <w:t>сут.</w:t>
      </w:r>
    </w:p>
    <w:p w:rsidR="00C1047C" w:rsidRDefault="00C1047C" w:rsidP="00E14ACF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в) Для расчета точки заказа, т.е. уровня запасов, при котором делается новый заказ, необходимо знать среднесуточный спрос, т.е. </w:t>
      </w:r>
      <w:r w:rsidRPr="00B73059">
        <w:rPr>
          <w:noProof/>
          <w:position w:val="-24"/>
          <w:lang w:eastAsia="ru-RU"/>
        </w:rPr>
        <w:object w:dxaOrig="1500" w:dyaOrig="620">
          <v:shape id="_x0000_i1044" type="#_x0000_t75" style="width:79.5pt;height:33pt" o:ole="">
            <v:imagedata r:id="rId37" o:title=""/>
          </v:shape>
          <o:OLEObject Type="Embed" ProgID="Equation.3" ShapeID="_x0000_i1044" DrawAspect="Content" ObjectID="_1463093053" r:id="rId38"/>
        </w:object>
      </w:r>
      <w:r>
        <w:rPr>
          <w:noProof/>
          <w:lang w:eastAsia="ru-RU"/>
        </w:rPr>
        <w:t xml:space="preserve"> шт./сут. Точка заказа при этом будет равна произведению среднесуточного спроса на срок доставки заказа, равного 1 суткам:  30∙1 = 30 шт.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</w:p>
    <w:p w:rsidR="00C1047C" w:rsidRDefault="00C1047C" w:rsidP="00E14ACF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г) Затраты на управление запасами за год: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</w:t>
      </w:r>
      <w:r w:rsidRPr="009B7165">
        <w:rPr>
          <w:noProof/>
          <w:position w:val="-24"/>
          <w:lang w:eastAsia="ru-RU"/>
        </w:rPr>
        <w:object w:dxaOrig="2820" w:dyaOrig="620">
          <v:shape id="_x0000_i1045" type="#_x0000_t75" style="width:152.25pt;height:33pt" o:ole="">
            <v:imagedata r:id="rId39" o:title=""/>
          </v:shape>
          <o:OLEObject Type="Embed" ProgID="Equation.3" ShapeID="_x0000_i1045" DrawAspect="Content" ObjectID="_1463093054" r:id="rId40"/>
        </w:object>
      </w:r>
      <w:r>
        <w:rPr>
          <w:noProof/>
          <w:lang w:eastAsia="ru-RU"/>
        </w:rPr>
        <w:t xml:space="preserve"> </w:t>
      </w:r>
      <w:r w:rsidRPr="00457C49">
        <w:rPr>
          <w:noProof/>
          <w:sz w:val="26"/>
          <w:szCs w:val="26"/>
          <w:lang w:eastAsia="ru-RU"/>
        </w:rPr>
        <w:t>руб</w:t>
      </w:r>
      <w:r>
        <w:rPr>
          <w:noProof/>
          <w:lang w:eastAsia="ru-RU"/>
        </w:rPr>
        <w:t>.</w:t>
      </w:r>
    </w:p>
    <w:p w:rsidR="00C1047C" w:rsidRDefault="00C1047C" w:rsidP="00283943">
      <w:pPr>
        <w:spacing w:line="360" w:lineRule="auto"/>
        <w:rPr>
          <w:noProof/>
          <w:lang w:eastAsia="ru-RU"/>
        </w:rPr>
      </w:pPr>
      <w:r w:rsidRPr="000A17A6">
        <w:rPr>
          <w:b/>
          <w:noProof/>
          <w:lang w:eastAsia="ru-RU"/>
        </w:rPr>
        <w:t>Ответ:</w:t>
      </w:r>
      <w:r>
        <w:rPr>
          <w:noProof/>
          <w:lang w:eastAsia="ru-RU"/>
        </w:rPr>
        <w:t xml:space="preserve"> а)  </w:t>
      </w:r>
      <w:r>
        <w:rPr>
          <w:noProof/>
          <w:lang w:val="en-US" w:eastAsia="ru-RU"/>
        </w:rPr>
        <w:t>q</w:t>
      </w:r>
      <w:r w:rsidRPr="00021188">
        <w:rPr>
          <w:noProof/>
          <w:vertAlign w:val="subscript"/>
          <w:lang w:eastAsia="ru-RU"/>
        </w:rPr>
        <w:t>опт</w:t>
      </w:r>
      <w:r>
        <w:rPr>
          <w:noProof/>
          <w:lang w:eastAsia="ru-RU"/>
        </w:rPr>
        <w:t xml:space="preserve"> = 19 шт;</w:t>
      </w:r>
    </w:p>
    <w:p w:rsidR="00C1047C" w:rsidRDefault="00C1047C" w:rsidP="009C50AC">
      <w:pPr>
        <w:spacing w:line="360" w:lineRule="auto"/>
        <w:ind w:firstLine="709"/>
        <w:rPr>
          <w:noProof/>
          <w:lang w:eastAsia="ru-RU"/>
        </w:rPr>
      </w:pPr>
      <w:r>
        <w:rPr>
          <w:noProof/>
          <w:lang w:eastAsia="ru-RU"/>
        </w:rPr>
        <w:t xml:space="preserve">   б) τ ≈ 0,6 сут.</w:t>
      </w:r>
    </w:p>
    <w:p w:rsidR="00C1047C" w:rsidRDefault="00C1047C" w:rsidP="00283943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           в) Точка заказа 30 шт.</w:t>
      </w:r>
    </w:p>
    <w:p w:rsidR="00C1047C" w:rsidRDefault="00C1047C" w:rsidP="00283943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             г) Годовые расходы на хранение запасов 49400 руб.</w:t>
      </w:r>
    </w:p>
    <w:p w:rsidR="00C1047C" w:rsidRPr="00E84B59" w:rsidRDefault="00C1047C" w:rsidP="006F7F50">
      <w:pPr>
        <w:pStyle w:val="Heading1"/>
        <w:rPr>
          <w:b w:val="0"/>
          <w:noProof/>
          <w:lang w:eastAsia="ru-RU"/>
        </w:rPr>
      </w:pPr>
      <w:bookmarkStart w:id="4" w:name="_Toc350268925"/>
      <w:r w:rsidRPr="00E84B59">
        <w:rPr>
          <w:noProof/>
          <w:lang w:eastAsia="ru-RU"/>
        </w:rPr>
        <w:t>Задание 4</w:t>
      </w:r>
      <w:bookmarkEnd w:id="4"/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 в тот момент, когда оба бухгалтера заняты обслуживанием ранее обратившихся коллег, то он уходит из бухгалтерии, не ожидая обслуживания. Статистический анализ показал,что среднее число сотрудников, обращающихся в бухгалтерию в течение часа, равно λ, а среднее время, которое затрачивает бухгалтер на оформление документа, -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мин.</w:t>
      </w:r>
    </w:p>
    <w:p w:rsidR="00C1047C" w:rsidRPr="00E84B59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λ = 8,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=10.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Оцените основные характеристики работы данной бухгалтерии как СМО с отказами (указание руководства не допускать непроизводственных потерь рабочего времени!). Определите, сколько бухгалтеров должно работать в бухгалтерии в отведенные дни с сотрудниками, чтобы вероятность обслуживания сотрудников была выше 85%.</w:t>
      </w:r>
    </w:p>
    <w:p w:rsidR="00C1047C" w:rsidRPr="000A17A6" w:rsidRDefault="00C1047C" w:rsidP="00283943">
      <w:pPr>
        <w:spacing w:line="360" w:lineRule="auto"/>
        <w:ind w:firstLine="709"/>
        <w:jc w:val="both"/>
        <w:rPr>
          <w:b/>
          <w:noProof/>
          <w:lang w:eastAsia="ru-RU"/>
        </w:rPr>
      </w:pPr>
      <w:r w:rsidRPr="000A17A6">
        <w:rPr>
          <w:b/>
          <w:noProof/>
          <w:lang w:eastAsia="ru-RU"/>
        </w:rPr>
        <w:t>Решение:</w:t>
      </w:r>
    </w:p>
    <w:p w:rsidR="00C1047C" w:rsidRDefault="00C1047C" w:rsidP="00283943">
      <w:pPr>
        <w:spacing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Данный вид задачи можно рассматривать как </w:t>
      </w:r>
      <w:r>
        <w:rPr>
          <w:noProof/>
          <w:lang w:val="en-US" w:eastAsia="ru-RU"/>
        </w:rPr>
        <w:t>n</w:t>
      </w:r>
      <w:r w:rsidRPr="00433B8C">
        <w:rPr>
          <w:noProof/>
          <w:lang w:eastAsia="ru-RU"/>
        </w:rPr>
        <w:t>-</w:t>
      </w:r>
      <w:r>
        <w:rPr>
          <w:noProof/>
          <w:lang w:eastAsia="ru-RU"/>
        </w:rPr>
        <w:t xml:space="preserve">канальную модель СМО с отказами. Следует определить вероятность того, что заявка, пришедшая в момент времени </w:t>
      </w:r>
      <w:r>
        <w:rPr>
          <w:noProof/>
          <w:lang w:val="en-US" w:eastAsia="ru-RU"/>
        </w:rPr>
        <w:t>t</w:t>
      </w:r>
      <w:r>
        <w:rPr>
          <w:noProof/>
          <w:lang w:eastAsia="ru-RU"/>
        </w:rPr>
        <w:t xml:space="preserve"> получит отказ Р</w:t>
      </w:r>
      <w:r w:rsidRPr="00433B8C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>, абсолютную (А) и относительную пропускную способность СМО (В), среднее число заявок, обслуживаемых одновременно (М).</w:t>
      </w:r>
    </w:p>
    <w:p w:rsidR="00C1047C" w:rsidRDefault="00C1047C" w:rsidP="00614F9D">
      <w:pPr>
        <w:pStyle w:val="ListParagraph"/>
        <w:numPr>
          <w:ilvl w:val="0"/>
          <w:numId w:val="1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Вероятность отказа в обслуживании рассчитывается по формуле:</w:t>
      </w:r>
    </w:p>
    <w:p w:rsidR="00C1047C" w:rsidRPr="00560AA7" w:rsidRDefault="00C1047C" w:rsidP="00614F9D">
      <w:pPr>
        <w:spacing w:after="0" w:line="360" w:lineRule="auto"/>
        <w:ind w:firstLine="709"/>
        <w:rPr>
          <w:noProof/>
          <w:lang w:eastAsia="ru-RU"/>
        </w:rPr>
      </w:pPr>
      <w:r w:rsidRPr="00560AA7">
        <w:rPr>
          <w:noProof/>
          <w:lang w:eastAsia="ru-RU"/>
        </w:rPr>
        <w:t xml:space="preserve">                                      </w:t>
      </w:r>
      <w:r w:rsidRPr="00433B8C">
        <w:rPr>
          <w:noProof/>
          <w:position w:val="-24"/>
          <w:lang w:val="en-US" w:eastAsia="ru-RU"/>
        </w:rPr>
        <w:object w:dxaOrig="1760" w:dyaOrig="660">
          <v:shape id="_x0000_i1046" type="#_x0000_t75" style="width:111pt;height:40.5pt" o:ole="">
            <v:imagedata r:id="rId41" o:title=""/>
          </v:shape>
          <o:OLEObject Type="Embed" ProgID="Equation.3" ShapeID="_x0000_i1046" DrawAspect="Content" ObjectID="_1463093055" r:id="rId42"/>
        </w:object>
      </w:r>
    </w:p>
    <w:p w:rsidR="00C1047C" w:rsidRPr="00433B8C" w:rsidRDefault="00C1047C" w:rsidP="00614F9D">
      <w:pPr>
        <w:spacing w:after="0" w:line="360" w:lineRule="auto"/>
        <w:rPr>
          <w:noProof/>
          <w:lang w:eastAsia="ru-RU"/>
        </w:rPr>
      </w:pPr>
      <w:r>
        <w:rPr>
          <w:noProof/>
          <w:lang w:eastAsia="ru-RU"/>
        </w:rPr>
        <w:t xml:space="preserve">где         </w:t>
      </w:r>
      <w:r w:rsidRPr="00433B8C">
        <w:rPr>
          <w:noProof/>
          <w:position w:val="-32"/>
          <w:lang w:eastAsia="ru-RU"/>
        </w:rPr>
        <w:object w:dxaOrig="2920" w:dyaOrig="800">
          <v:shape id="_x0000_i1047" type="#_x0000_t75" style="width:168pt;height:45pt" o:ole="">
            <v:imagedata r:id="rId43" o:title=""/>
          </v:shape>
          <o:OLEObject Type="Embed" ProgID="Equation.3" ShapeID="_x0000_i1047" DrawAspect="Content" ObjectID="_1463093056" r:id="rId44"/>
        </w:object>
      </w:r>
    </w:p>
    <w:p w:rsidR="00C1047C" w:rsidRDefault="00C1047C" w:rsidP="00614F9D">
      <w:p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</w:t>
      </w:r>
      <w:r w:rsidRPr="00433B8C">
        <w:rPr>
          <w:noProof/>
          <w:position w:val="-28"/>
          <w:lang w:eastAsia="ru-RU"/>
        </w:rPr>
        <w:object w:dxaOrig="700" w:dyaOrig="660">
          <v:shape id="_x0000_i1048" type="#_x0000_t75" style="width:42pt;height:39pt" o:ole="">
            <v:imagedata r:id="rId45" o:title=""/>
          </v:shape>
          <o:OLEObject Type="Embed" ProgID="Equation.3" ShapeID="_x0000_i1048" DrawAspect="Content" ObjectID="_1463093057" r:id="rId46"/>
        </w:object>
      </w:r>
      <w:r>
        <w:rPr>
          <w:noProof/>
          <w:lang w:eastAsia="ru-RU"/>
        </w:rPr>
        <w:t xml:space="preserve">  -  нагрузка на систему.</w:t>
      </w:r>
    </w:p>
    <w:p w:rsidR="00C1047C" w:rsidRDefault="00C1047C" w:rsidP="00614F9D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Среднее время, которое затрачивает бухгалтер на оформление документа, - Т</w:t>
      </w:r>
      <w:r w:rsidRPr="00E84B59">
        <w:rPr>
          <w:noProof/>
          <w:vertAlign w:val="subscript"/>
          <w:lang w:eastAsia="ru-RU"/>
        </w:rPr>
        <w:t>ср</w:t>
      </w:r>
      <w:r>
        <w:rPr>
          <w:noProof/>
          <w:lang w:eastAsia="ru-RU"/>
        </w:rPr>
        <w:t xml:space="preserve"> мин = 10, значит интенсивность потока обслуживания составляет </w:t>
      </w:r>
    </w:p>
    <w:p w:rsidR="00C1047C" w:rsidRDefault="00C1047C" w:rsidP="00614F9D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μ = 60 мин./10 мин. = 6.</w:t>
      </w:r>
    </w:p>
    <w:p w:rsidR="00C1047C" w:rsidRDefault="00C1047C" w:rsidP="00614F9D">
      <w:pPr>
        <w:pStyle w:val="ListParagraph"/>
        <w:numPr>
          <w:ilvl w:val="0"/>
          <w:numId w:val="1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Относительная пропускная способность В:</w:t>
      </w:r>
    </w:p>
    <w:p w:rsidR="00C1047C" w:rsidRDefault="00C1047C" w:rsidP="00614F9D">
      <w:p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В = 1 – </w:t>
      </w:r>
      <w:r w:rsidRPr="00560AA7">
        <w:rPr>
          <w:i/>
          <w:noProof/>
          <w:lang w:eastAsia="ru-RU"/>
        </w:rPr>
        <w:t>Р</w:t>
      </w:r>
      <w:r w:rsidRPr="00560AA7">
        <w:rPr>
          <w:i/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>.</w:t>
      </w:r>
    </w:p>
    <w:p w:rsidR="00C1047C" w:rsidRDefault="00C1047C" w:rsidP="00614F9D">
      <w:pPr>
        <w:pStyle w:val="ListParagraph"/>
        <w:numPr>
          <w:ilvl w:val="0"/>
          <w:numId w:val="1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Абсолютная пропускная способность А:</w:t>
      </w:r>
    </w:p>
    <w:p w:rsidR="00C1047C" w:rsidRDefault="00C1047C" w:rsidP="00614F9D">
      <w:pPr>
        <w:pStyle w:val="ListParagraph"/>
        <w:spacing w:after="0" w:line="360" w:lineRule="auto"/>
        <w:ind w:left="106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А = λВ </w:t>
      </w:r>
    </w:p>
    <w:p w:rsidR="00C1047C" w:rsidRDefault="00C1047C" w:rsidP="00614F9D">
      <w:pPr>
        <w:pStyle w:val="ListParagraph"/>
        <w:numPr>
          <w:ilvl w:val="0"/>
          <w:numId w:val="1"/>
        </w:numPr>
        <w:spacing w:after="0" w:line="36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>Среднее число занятых каналов М:</w:t>
      </w:r>
    </w:p>
    <w:p w:rsidR="00C1047C" w:rsidRDefault="00C1047C" w:rsidP="00614F9D">
      <w:pPr>
        <w:pStyle w:val="ListParagraph"/>
        <w:spacing w:after="0" w:line="360" w:lineRule="auto"/>
        <w:ind w:left="106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</w:t>
      </w:r>
      <w:r w:rsidRPr="00560AA7">
        <w:rPr>
          <w:noProof/>
          <w:position w:val="-28"/>
          <w:lang w:eastAsia="ru-RU"/>
        </w:rPr>
        <w:object w:dxaOrig="780" w:dyaOrig="660">
          <v:shape id="_x0000_i1049" type="#_x0000_t75" style="width:45pt;height:37.5pt" o:ole="">
            <v:imagedata r:id="rId47" o:title=""/>
          </v:shape>
          <o:OLEObject Type="Embed" ProgID="Equation.3" ShapeID="_x0000_i1049" DrawAspect="Content" ObjectID="_1463093058" r:id="rId48"/>
        </w:object>
      </w:r>
      <w:r>
        <w:rPr>
          <w:noProof/>
          <w:lang w:eastAsia="ru-RU"/>
        </w:rPr>
        <w:t>.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Произведем необходимые расчеты в </w:t>
      </w:r>
      <w:r>
        <w:rPr>
          <w:noProof/>
          <w:lang w:val="en-US" w:eastAsia="ru-RU"/>
        </w:rPr>
        <w:t>MS</w:t>
      </w:r>
      <w:r w:rsidRPr="000B5068">
        <w:rPr>
          <w:noProof/>
          <w:lang w:eastAsia="ru-RU"/>
        </w:rPr>
        <w:t xml:space="preserve"> </w:t>
      </w:r>
      <w:r>
        <w:rPr>
          <w:noProof/>
          <w:lang w:val="en-US" w:eastAsia="ru-RU"/>
        </w:rPr>
        <w:t>Excel</w:t>
      </w:r>
      <w:r>
        <w:rPr>
          <w:noProof/>
          <w:lang w:eastAsia="ru-RU"/>
        </w:rPr>
        <w:t xml:space="preserve">. Предположим наличие </w:t>
      </w:r>
      <w:r>
        <w:rPr>
          <w:noProof/>
          <w:lang w:val="en-US" w:eastAsia="ru-RU"/>
        </w:rPr>
        <w:t>n</w:t>
      </w:r>
      <w:r w:rsidRPr="000B5068">
        <w:rPr>
          <w:noProof/>
          <w:lang w:eastAsia="ru-RU"/>
        </w:rPr>
        <w:t>=</w:t>
      </w:r>
      <w:r>
        <w:rPr>
          <w:noProof/>
          <w:lang w:eastAsia="ru-RU"/>
        </w:rPr>
        <w:t>10 каналов обслуживания, и рассчитаем для каждого показатели вероятности Р</w:t>
      </w:r>
      <w:r w:rsidRPr="000B5068">
        <w:rPr>
          <w:noProof/>
          <w:vertAlign w:val="subscript"/>
          <w:lang w:eastAsia="ru-RU"/>
        </w:rPr>
        <w:t>о</w:t>
      </w:r>
      <w:r>
        <w:rPr>
          <w:noProof/>
          <w:lang w:eastAsia="ru-RU"/>
        </w:rPr>
        <w:t xml:space="preserve"> и вероятности отказа Р</w:t>
      </w:r>
      <w:r w:rsidRPr="000B5068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. Для упрощения расчетов введем столбец, в котором будут содержаться значения </w:t>
      </w:r>
      <w:r w:rsidRPr="00433B8C">
        <w:rPr>
          <w:noProof/>
          <w:position w:val="-32"/>
          <w:lang w:eastAsia="ru-RU"/>
        </w:rPr>
        <w:object w:dxaOrig="3019" w:dyaOrig="760">
          <v:shape id="_x0000_i1050" type="#_x0000_t75" style="width:171.75pt;height:42.75pt" o:ole="">
            <v:imagedata r:id="rId49" o:title=""/>
          </v:shape>
          <o:OLEObject Type="Embed" ProgID="Equation.3" ShapeID="_x0000_i1050" DrawAspect="Content" ObjectID="_1463093059" r:id="rId50"/>
        </w:object>
      </w:r>
      <w:r>
        <w:rPr>
          <w:noProof/>
          <w:lang w:eastAsia="ru-RU"/>
        </w:rPr>
        <w:t xml:space="preserve"> для каждого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>.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Для заполнения столбца </w:t>
      </w:r>
      <w:r w:rsidRPr="000B5068">
        <w:rPr>
          <w:noProof/>
          <w:position w:val="-28"/>
          <w:lang w:eastAsia="ru-RU"/>
        </w:rPr>
        <w:object w:dxaOrig="660" w:dyaOrig="700">
          <v:shape id="_x0000_i1051" type="#_x0000_t75" style="width:39pt;height:39pt" o:ole="">
            <v:imagedata r:id="rId51" o:title=""/>
          </v:shape>
          <o:OLEObject Type="Embed" ProgID="Equation.3" ShapeID="_x0000_i1051" DrawAspect="Content" ObjectID="_1463093060" r:id="rId52"/>
        </w:object>
      </w:r>
      <w:r>
        <w:rPr>
          <w:noProof/>
          <w:lang w:eastAsia="ru-RU"/>
        </w:rPr>
        <w:t xml:space="preserve"> введем формулу в ячейку С7</w:t>
      </w:r>
      <w:r w:rsidRPr="000B5068">
        <w:rPr>
          <w:noProof/>
          <w:lang w:eastAsia="ru-RU"/>
        </w:rPr>
        <w:t>=(1+($C$4^B7)/ФАКТР(B7))</w:t>
      </w:r>
      <w:r>
        <w:rPr>
          <w:noProof/>
          <w:lang w:eastAsia="ru-RU"/>
        </w:rPr>
        <w:t xml:space="preserve">. В ячейку С8 введем формулу </w:t>
      </w:r>
      <w:r w:rsidRPr="000B5068">
        <w:rPr>
          <w:noProof/>
          <w:lang w:eastAsia="ru-RU"/>
        </w:rPr>
        <w:t>=(C7+($C$4^B8)/ФАКТР(B8))</w:t>
      </w:r>
      <w:r>
        <w:rPr>
          <w:noProof/>
          <w:lang w:eastAsia="ru-RU"/>
        </w:rPr>
        <w:t xml:space="preserve"> и скопируем ее в С9:С16. 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Для заполнения столбца Р</w:t>
      </w:r>
      <w:r w:rsidRPr="000B5068">
        <w:rPr>
          <w:noProof/>
          <w:vertAlign w:val="subscript"/>
          <w:lang w:eastAsia="ru-RU"/>
        </w:rPr>
        <w:t>о</w:t>
      </w:r>
      <w:r>
        <w:rPr>
          <w:noProof/>
          <w:lang w:eastAsia="ru-RU"/>
        </w:rPr>
        <w:t xml:space="preserve"> введем в ячейку </w:t>
      </w:r>
      <w:r>
        <w:rPr>
          <w:noProof/>
          <w:lang w:val="en-US" w:eastAsia="ru-RU"/>
        </w:rPr>
        <w:t>D</w:t>
      </w:r>
      <w:r w:rsidRPr="00DE74E4">
        <w:rPr>
          <w:noProof/>
          <w:lang w:eastAsia="ru-RU"/>
        </w:rPr>
        <w:t>7</w:t>
      </w:r>
      <w:r>
        <w:rPr>
          <w:noProof/>
          <w:lang w:eastAsia="ru-RU"/>
        </w:rPr>
        <w:t xml:space="preserve"> формулу </w:t>
      </w:r>
      <w:r>
        <w:rPr>
          <w:noProof/>
          <w:lang w:val="en-US" w:eastAsia="ru-RU"/>
        </w:rPr>
        <w:t>D</w:t>
      </w:r>
      <w:r>
        <w:rPr>
          <w:noProof/>
          <w:lang w:eastAsia="ru-RU"/>
        </w:rPr>
        <w:t>7</w:t>
      </w:r>
      <w:r w:rsidRPr="00DE74E4">
        <w:rPr>
          <w:noProof/>
          <w:lang w:eastAsia="ru-RU"/>
        </w:rPr>
        <w:t>=</w:t>
      </w:r>
      <w:r w:rsidRPr="00DE74E4">
        <w:rPr>
          <w:noProof/>
          <w:lang w:val="en-US" w:eastAsia="ru-RU"/>
        </w:rPr>
        <w:t>C</w:t>
      </w:r>
      <w:r w:rsidRPr="00DE74E4">
        <w:rPr>
          <w:noProof/>
          <w:lang w:eastAsia="ru-RU"/>
        </w:rPr>
        <w:t xml:space="preserve">7^(-1) </w:t>
      </w:r>
      <w:r>
        <w:rPr>
          <w:noProof/>
          <w:lang w:eastAsia="ru-RU"/>
        </w:rPr>
        <w:t xml:space="preserve">и скопируем ее в </w:t>
      </w:r>
      <w:r>
        <w:rPr>
          <w:noProof/>
          <w:lang w:val="en-US" w:eastAsia="ru-RU"/>
        </w:rPr>
        <w:t>D</w:t>
      </w:r>
      <w:r w:rsidRPr="00DE74E4">
        <w:rPr>
          <w:noProof/>
          <w:lang w:eastAsia="ru-RU"/>
        </w:rPr>
        <w:t>8:</w:t>
      </w:r>
      <w:r>
        <w:rPr>
          <w:noProof/>
          <w:lang w:val="en-US" w:eastAsia="ru-RU"/>
        </w:rPr>
        <w:t>D</w:t>
      </w:r>
      <w:r w:rsidRPr="00DE74E4">
        <w:rPr>
          <w:noProof/>
          <w:lang w:eastAsia="ru-RU"/>
        </w:rPr>
        <w:t>16</w:t>
      </w:r>
      <w:r>
        <w:rPr>
          <w:noProof/>
          <w:lang w:eastAsia="ru-RU"/>
        </w:rPr>
        <w:t xml:space="preserve">. 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Для заполнения столбца Р</w:t>
      </w:r>
      <w:r w:rsidRPr="000B5068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 введем  в ячейку Е7 формулу Е7</w:t>
      </w:r>
      <w:r w:rsidRPr="00DE74E4">
        <w:t xml:space="preserve"> </w:t>
      </w:r>
      <w:r w:rsidRPr="00DE74E4">
        <w:rPr>
          <w:noProof/>
          <w:lang w:eastAsia="ru-RU"/>
        </w:rPr>
        <w:t>=D7*($C$4^B7)/ФАКТР(B7)</w:t>
      </w:r>
      <w:r>
        <w:rPr>
          <w:noProof/>
          <w:lang w:eastAsia="ru-RU"/>
        </w:rPr>
        <w:t xml:space="preserve"> и скопируем ее в Е8:Е16.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Для заполнения столбца Р</w:t>
      </w:r>
      <w:r w:rsidRPr="000B5068">
        <w:rPr>
          <w:noProof/>
          <w:vertAlign w:val="subscript"/>
          <w:lang w:eastAsia="ru-RU"/>
        </w:rPr>
        <w:t>обсл</w:t>
      </w:r>
      <w:r>
        <w:rPr>
          <w:noProof/>
          <w:lang w:eastAsia="ru-RU"/>
        </w:rPr>
        <w:t xml:space="preserve">  введем в ячейку </w:t>
      </w:r>
      <w:r>
        <w:rPr>
          <w:noProof/>
          <w:lang w:val="en-US" w:eastAsia="ru-RU"/>
        </w:rPr>
        <w:t>F</w:t>
      </w:r>
      <w:r w:rsidRPr="00DE74E4">
        <w:rPr>
          <w:noProof/>
          <w:lang w:eastAsia="ru-RU"/>
        </w:rPr>
        <w:t xml:space="preserve">7 </w:t>
      </w:r>
      <w:r>
        <w:rPr>
          <w:noProof/>
          <w:lang w:eastAsia="ru-RU"/>
        </w:rPr>
        <w:t xml:space="preserve">формулу </w:t>
      </w:r>
      <w:r>
        <w:rPr>
          <w:noProof/>
          <w:lang w:val="en-US" w:eastAsia="ru-RU"/>
        </w:rPr>
        <w:t>F</w:t>
      </w:r>
      <w:r>
        <w:rPr>
          <w:noProof/>
          <w:lang w:eastAsia="ru-RU"/>
        </w:rPr>
        <w:t>7</w:t>
      </w:r>
      <w:r w:rsidRPr="00DE74E4">
        <w:t xml:space="preserve"> </w:t>
      </w:r>
      <w:r w:rsidRPr="00DE74E4">
        <w:rPr>
          <w:noProof/>
          <w:lang w:eastAsia="ru-RU"/>
        </w:rPr>
        <w:t>=1-E7</w:t>
      </w:r>
      <w:r>
        <w:rPr>
          <w:noProof/>
          <w:lang w:eastAsia="ru-RU"/>
        </w:rPr>
        <w:t xml:space="preserve"> и скопируем ее в </w:t>
      </w:r>
      <w:r>
        <w:rPr>
          <w:noProof/>
          <w:lang w:val="en-US" w:eastAsia="ru-RU"/>
        </w:rPr>
        <w:t>F</w:t>
      </w:r>
      <w:r w:rsidRPr="00DE74E4">
        <w:rPr>
          <w:noProof/>
          <w:lang w:eastAsia="ru-RU"/>
        </w:rPr>
        <w:t>8:</w:t>
      </w:r>
      <w:r>
        <w:rPr>
          <w:noProof/>
          <w:lang w:val="en-US" w:eastAsia="ru-RU"/>
        </w:rPr>
        <w:t>F</w:t>
      </w:r>
      <w:r w:rsidRPr="00DE74E4">
        <w:rPr>
          <w:noProof/>
          <w:lang w:eastAsia="ru-RU"/>
        </w:rPr>
        <w:t>16</w:t>
      </w:r>
      <w:r>
        <w:rPr>
          <w:noProof/>
          <w:lang w:eastAsia="ru-RU"/>
        </w:rPr>
        <w:t>.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Результаты всех расчетов представлены на рис 4.1.</w:t>
      </w:r>
    </w:p>
    <w:p w:rsidR="00C1047C" w:rsidRDefault="00C1047C" w:rsidP="00614F9D">
      <w:pPr>
        <w:pStyle w:val="ListParagraph"/>
        <w:spacing w:after="0" w:line="360" w:lineRule="auto"/>
        <w:ind w:left="0" w:firstLine="709"/>
        <w:jc w:val="both"/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                                      </w:t>
      </w:r>
    </w:p>
    <w:p w:rsidR="00C1047C" w:rsidRPr="002628D4" w:rsidRDefault="00C1047C" w:rsidP="002628D4">
      <w:pPr>
        <w:rPr>
          <w:b/>
          <w:noProof/>
          <w:lang w:eastAsia="ru-RU"/>
        </w:rPr>
      </w:pPr>
      <w:r>
        <w:rPr>
          <w:b/>
          <w:noProof/>
          <w:lang w:eastAsia="ru-RU"/>
        </w:rPr>
        <w:t xml:space="preserve">           </w:t>
      </w:r>
      <w:r w:rsidRPr="002628D4">
        <w:rPr>
          <w:b/>
          <w:noProof/>
          <w:lang w:eastAsia="ru-RU"/>
        </w:rPr>
        <w:t>Рис. 4.1</w:t>
      </w:r>
      <w:r>
        <w:rPr>
          <w:b/>
          <w:noProof/>
          <w:lang w:eastAsia="ru-RU"/>
        </w:rPr>
        <w:t xml:space="preserve"> -</w:t>
      </w:r>
      <w:r w:rsidRPr="002628D4">
        <w:rPr>
          <w:b/>
          <w:noProof/>
          <w:lang w:eastAsia="ru-RU"/>
        </w:rPr>
        <w:t xml:space="preserve"> Результаты расчетов</w:t>
      </w:r>
    </w:p>
    <w:p w:rsidR="00C1047C" w:rsidRPr="00DE74E4" w:rsidRDefault="00C1047C" w:rsidP="002628D4">
      <w:pPr>
        <w:pStyle w:val="ListParagraph"/>
        <w:ind w:left="0" w:firstLine="709"/>
        <w:rPr>
          <w:b/>
          <w:noProof/>
          <w:lang w:eastAsia="ru-RU"/>
        </w:rPr>
      </w:pPr>
      <w:r w:rsidRPr="00621782">
        <w:rPr>
          <w:b/>
          <w:noProof/>
          <w:lang w:eastAsia="ru-RU"/>
        </w:rPr>
        <w:pict>
          <v:shape id="Рисунок 32" o:spid="_x0000_i1052" type="#_x0000_t75" style="width:308.25pt;height:289.5pt;visibility:visible">
            <v:imagedata r:id="rId53" o:title="" croptop="15701f" cropbottom="8710f" cropright="40211f"/>
          </v:shape>
        </w:pict>
      </w:r>
    </w:p>
    <w:p w:rsidR="00C1047C" w:rsidRDefault="00C1047C" w:rsidP="006F7F50">
      <w:pPr>
        <w:pStyle w:val="ListParagraph"/>
        <w:ind w:left="0" w:firstLine="709"/>
        <w:jc w:val="both"/>
        <w:rPr>
          <w:noProof/>
          <w:lang w:eastAsia="ru-RU"/>
        </w:rPr>
      </w:pP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В нашей задаче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>=2, поэтому в дополнительной таблице «Расчет относительной (В) и абсолютной (А) пропускной способности; среднего числа занятых каналов М (</w:t>
      </w:r>
      <w:r>
        <w:rPr>
          <w:noProof/>
          <w:lang w:val="en-US" w:eastAsia="ru-RU"/>
        </w:rPr>
        <w:t>n</w:t>
      </w:r>
      <w:r w:rsidRPr="00DE74E4">
        <w:rPr>
          <w:noProof/>
          <w:lang w:eastAsia="ru-RU"/>
        </w:rPr>
        <w:t>=2)</w:t>
      </w:r>
      <w:r>
        <w:rPr>
          <w:noProof/>
          <w:lang w:eastAsia="ru-RU"/>
        </w:rPr>
        <w:t xml:space="preserve"> представленной на рис. 4.1. вводится значение Р</w:t>
      </w:r>
      <w:r w:rsidRPr="000B5068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 при </w:t>
      </w:r>
      <w:r>
        <w:rPr>
          <w:noProof/>
          <w:lang w:val="en-US" w:eastAsia="ru-RU"/>
        </w:rPr>
        <w:t>n</w:t>
      </w:r>
      <w:r>
        <w:rPr>
          <w:noProof/>
          <w:lang w:eastAsia="ru-RU"/>
        </w:rPr>
        <w:t xml:space="preserve">=2. </w:t>
      </w: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Для расчета В использована формула С21</w:t>
      </w:r>
      <w:r w:rsidRPr="00C7049B">
        <w:rPr>
          <w:noProof/>
          <w:lang w:eastAsia="ru-RU"/>
        </w:rPr>
        <w:t>=1-B21</w:t>
      </w:r>
      <w:r>
        <w:rPr>
          <w:noProof/>
          <w:lang w:eastAsia="ru-RU"/>
        </w:rPr>
        <w:t xml:space="preserve">. Для расчета А использована формула </w:t>
      </w:r>
      <w:r>
        <w:rPr>
          <w:noProof/>
          <w:lang w:val="en-US" w:eastAsia="ru-RU"/>
        </w:rPr>
        <w:t>D</w:t>
      </w:r>
      <w:r w:rsidRPr="00C7049B">
        <w:rPr>
          <w:noProof/>
          <w:lang w:eastAsia="ru-RU"/>
        </w:rPr>
        <w:t>21=C2*C21</w:t>
      </w:r>
      <w:r>
        <w:rPr>
          <w:noProof/>
          <w:lang w:eastAsia="ru-RU"/>
        </w:rPr>
        <w:t>. Для расчета М использована формула Е21</w:t>
      </w:r>
      <w:r w:rsidRPr="00C7049B">
        <w:rPr>
          <w:noProof/>
          <w:lang w:eastAsia="ru-RU"/>
        </w:rPr>
        <w:t>=D21/C3</w:t>
      </w:r>
      <w:r>
        <w:rPr>
          <w:noProof/>
          <w:lang w:eastAsia="ru-RU"/>
        </w:rPr>
        <w:t>.</w:t>
      </w: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>Таким образом, из двух бухгалтеров занято, в среднем 0,96, а из обращающихся в бухгалтерию сотрудников около 27,5% получают отказ.</w:t>
      </w: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Для анализа данных и принятия решения об оптимальном числе бухгалтеров, построим график, на котором будет отложены вероятности быть обслуженными и получить отказ. Воспользуемся </w:t>
      </w:r>
      <w:r w:rsidRPr="00E0360B">
        <w:rPr>
          <w:b/>
          <w:noProof/>
          <w:lang w:eastAsia="ru-RU"/>
        </w:rPr>
        <w:t>Мастером Диаграм</w:t>
      </w:r>
      <w:r>
        <w:rPr>
          <w:noProof/>
          <w:lang w:eastAsia="ru-RU"/>
        </w:rPr>
        <w:t>, выбрав для представления точечную диаграмму:</w:t>
      </w:r>
    </w:p>
    <w:p w:rsidR="00C1047C" w:rsidRDefault="00C1047C" w:rsidP="006F7F50">
      <w:pPr>
        <w:pStyle w:val="ListParagraph"/>
        <w:ind w:left="0" w:firstLine="709"/>
        <w:jc w:val="both"/>
        <w:rPr>
          <w:b/>
          <w:noProof/>
          <w:lang w:eastAsia="ru-RU"/>
        </w:rPr>
      </w:pPr>
    </w:p>
    <w:p w:rsidR="00C1047C" w:rsidRDefault="00C1047C" w:rsidP="006F7F50">
      <w:pPr>
        <w:pStyle w:val="ListParagraph"/>
        <w:ind w:left="0" w:firstLine="709"/>
        <w:jc w:val="both"/>
        <w:rPr>
          <w:b/>
          <w:noProof/>
          <w:lang w:eastAsia="ru-RU"/>
        </w:rPr>
      </w:pPr>
      <w:r w:rsidRPr="00C7049B">
        <w:rPr>
          <w:b/>
          <w:noProof/>
          <w:lang w:eastAsia="ru-RU"/>
        </w:rPr>
        <w:t>Рис. 4.2. Вероятности отказа заявки на обслуживание</w:t>
      </w:r>
    </w:p>
    <w:p w:rsidR="00C1047C" w:rsidRDefault="00C1047C" w:rsidP="006F7F50">
      <w:pPr>
        <w:pStyle w:val="ListParagraph"/>
        <w:ind w:left="0" w:firstLine="709"/>
        <w:jc w:val="both"/>
        <w:rPr>
          <w:b/>
          <w:noProof/>
          <w:lang w:eastAsia="ru-RU"/>
        </w:rPr>
      </w:pPr>
    </w:p>
    <w:p w:rsidR="00C1047C" w:rsidRDefault="00C1047C" w:rsidP="006F7F50">
      <w:pPr>
        <w:pStyle w:val="ListParagraph"/>
        <w:ind w:left="0" w:firstLine="709"/>
        <w:jc w:val="both"/>
        <w:rPr>
          <w:b/>
          <w:noProof/>
          <w:lang w:eastAsia="ru-RU"/>
        </w:rPr>
      </w:pPr>
      <w:r w:rsidRPr="00621782">
        <w:rPr>
          <w:b/>
          <w:noProof/>
          <w:lang w:eastAsia="ru-RU"/>
        </w:rPr>
        <w:pict>
          <v:shape id="Рисунок 35" o:spid="_x0000_i1053" type="#_x0000_t75" style="width:318.75pt;height:207pt;visibility:visible">
            <v:imagedata r:id="rId54" o:title="" croptop="26328f" cropbottom="9335f" cropleft="2731f" cropright="36321f"/>
          </v:shape>
        </w:pict>
      </w:r>
    </w:p>
    <w:p w:rsidR="00C1047C" w:rsidRPr="00C7049B" w:rsidRDefault="00C1047C" w:rsidP="006F7F50">
      <w:pPr>
        <w:pStyle w:val="ListParagraph"/>
        <w:ind w:left="0" w:firstLine="709"/>
        <w:jc w:val="both"/>
        <w:rPr>
          <w:b/>
          <w:noProof/>
          <w:lang w:eastAsia="ru-RU"/>
        </w:rPr>
      </w:pPr>
    </w:p>
    <w:p w:rsidR="00C1047C" w:rsidRDefault="00C1047C" w:rsidP="00283943">
      <w:pPr>
        <w:pStyle w:val="ListParagraph"/>
        <w:spacing w:line="360" w:lineRule="auto"/>
        <w:ind w:left="0" w:firstLine="709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Из рис. 4.2. видно, что вероятность принятия заявки на обслуживание свыше 85%, т.е. вероятность отказа менее 15% возможна при количестве бухгалтеров </w:t>
      </w:r>
      <w:r>
        <w:rPr>
          <w:noProof/>
          <w:lang w:val="en-US" w:eastAsia="ru-RU"/>
        </w:rPr>
        <w:t>n</w:t>
      </w:r>
      <w:r w:rsidRPr="00CA773C">
        <w:rPr>
          <w:noProof/>
          <w:lang w:eastAsia="ru-RU"/>
        </w:rPr>
        <w:t>=</w:t>
      </w:r>
      <w:r>
        <w:rPr>
          <w:noProof/>
          <w:lang w:eastAsia="ru-RU"/>
        </w:rPr>
        <w:t>3. Т.о. во избежание потери рабочего времени необходимо выделить не менее 3 бухгелтеров для данного вида работы.</w:t>
      </w:r>
    </w:p>
    <w:p w:rsidR="00C1047C" w:rsidRDefault="00C1047C" w:rsidP="006F7F50">
      <w:pPr>
        <w:pStyle w:val="ListParagraph"/>
        <w:ind w:left="0" w:firstLine="709"/>
        <w:jc w:val="both"/>
        <w:rPr>
          <w:noProof/>
          <w:lang w:eastAsia="ru-RU"/>
        </w:rPr>
      </w:pPr>
    </w:p>
    <w:p w:rsidR="00C1047C" w:rsidRPr="00E0360B" w:rsidRDefault="00C1047C" w:rsidP="006F7F50">
      <w:pPr>
        <w:pStyle w:val="ListParagraph"/>
        <w:ind w:left="0" w:firstLine="709"/>
        <w:jc w:val="both"/>
        <w:rPr>
          <w:noProof/>
          <w:lang w:eastAsia="ru-RU"/>
        </w:rPr>
      </w:pPr>
      <w:r w:rsidRPr="00E0360B">
        <w:rPr>
          <w:b/>
          <w:noProof/>
          <w:lang w:eastAsia="ru-RU"/>
        </w:rPr>
        <w:t>Ответ</w:t>
      </w:r>
      <w:r>
        <w:rPr>
          <w:noProof/>
          <w:lang w:eastAsia="ru-RU"/>
        </w:rPr>
        <w:t>: Р</w:t>
      </w:r>
      <w:r w:rsidRPr="00E0360B">
        <w:rPr>
          <w:noProof/>
          <w:vertAlign w:val="subscript"/>
          <w:lang w:eastAsia="ru-RU"/>
        </w:rPr>
        <w:t>отк</w:t>
      </w:r>
      <w:r>
        <w:rPr>
          <w:noProof/>
          <w:lang w:eastAsia="ru-RU"/>
        </w:rPr>
        <w:t xml:space="preserve"> ≈ 0,275, А ≈ 5,79, В ≈ 0,72, М ≈ 0,97, </w:t>
      </w:r>
      <w:r>
        <w:rPr>
          <w:noProof/>
          <w:lang w:val="en-US" w:eastAsia="ru-RU"/>
        </w:rPr>
        <w:t>n</w:t>
      </w:r>
      <w:r w:rsidRPr="00E0360B">
        <w:rPr>
          <w:noProof/>
          <w:lang w:eastAsia="ru-RU"/>
        </w:rPr>
        <w:t xml:space="preserve"> = </w:t>
      </w:r>
      <w:r>
        <w:rPr>
          <w:noProof/>
          <w:lang w:eastAsia="ru-RU"/>
        </w:rPr>
        <w:t>3.</w:t>
      </w:r>
    </w:p>
    <w:p w:rsidR="00C1047C" w:rsidRDefault="00C1047C" w:rsidP="00283943">
      <w:pPr>
        <w:pStyle w:val="Heading1"/>
        <w:spacing w:line="360" w:lineRule="auto"/>
        <w:rPr>
          <w:noProof/>
          <w:lang w:eastAsia="ru-RU"/>
        </w:rPr>
      </w:pPr>
      <w:bookmarkStart w:id="5" w:name="_Toc350268926"/>
      <w:r w:rsidRPr="00E84B59">
        <w:rPr>
          <w:noProof/>
          <w:lang w:eastAsia="ru-RU"/>
        </w:rPr>
        <w:t xml:space="preserve">Задание </w:t>
      </w:r>
      <w:r>
        <w:rPr>
          <w:noProof/>
          <w:lang w:eastAsia="ru-RU"/>
        </w:rPr>
        <w:t>5</w:t>
      </w:r>
      <w:bookmarkEnd w:id="5"/>
    </w:p>
    <w:p w:rsidR="00C1047C" w:rsidRDefault="00C1047C" w:rsidP="00283943">
      <w:pPr>
        <w:spacing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 xml:space="preserve">Статистический анализ показал, сто случайная величина Х (длительность облуживания клиента в парикмахерской) следует показательному закону распределения с параметром µ, а число клиентов, поступающих в единицу времени (случайная величина </w:t>
      </w:r>
      <w:r>
        <w:rPr>
          <w:lang w:val="en-US" w:eastAsia="ru-RU"/>
        </w:rPr>
        <w:t>Y</w:t>
      </w:r>
      <w:r>
        <w:rPr>
          <w:lang w:eastAsia="ru-RU"/>
        </w:rPr>
        <w:t>), закону Пуассона с параметром λ.</w:t>
      </w:r>
    </w:p>
    <w:p w:rsidR="00C1047C" w:rsidRDefault="00C1047C" w:rsidP="00283943">
      <w:pPr>
        <w:spacing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>λ = 2,3,  µ = 1,0.</w:t>
      </w:r>
    </w:p>
    <w:p w:rsidR="00C1047C" w:rsidRDefault="00C1047C" w:rsidP="00283943">
      <w:pPr>
        <w:spacing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 xml:space="preserve">Организуйте датчики псевдослучайных чисел для целей статистического моделирования (использования метода Монте-Карло). Получите средствами </w:t>
      </w:r>
      <w:r>
        <w:rPr>
          <w:lang w:val="en-US" w:eastAsia="ru-RU"/>
        </w:rPr>
        <w:t>MS</w:t>
      </w:r>
      <w:r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15 реализаций случайной величины Х и 15 реализаций случайной величины </w:t>
      </w:r>
      <w:r>
        <w:rPr>
          <w:lang w:val="en-US" w:eastAsia="ru-RU"/>
        </w:rPr>
        <w:t>Y</w:t>
      </w:r>
      <w:r>
        <w:rPr>
          <w:lang w:eastAsia="ru-RU"/>
        </w:rPr>
        <w:t>.</w:t>
      </w:r>
    </w:p>
    <w:p w:rsidR="00C1047C" w:rsidRPr="00283943" w:rsidRDefault="00C1047C" w:rsidP="00234C45">
      <w:pPr>
        <w:rPr>
          <w:b/>
          <w:lang w:eastAsia="ru-RU"/>
        </w:rPr>
      </w:pPr>
      <w:r w:rsidRPr="00283943">
        <w:rPr>
          <w:b/>
          <w:lang w:eastAsia="ru-RU"/>
        </w:rPr>
        <w:t>Решение:</w: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Случайная величина </w:t>
      </w:r>
      <w:r>
        <w:rPr>
          <w:lang w:val="en-US" w:eastAsia="ru-RU"/>
        </w:rPr>
        <w:t>Y</w:t>
      </w:r>
      <w:r>
        <w:rPr>
          <w:lang w:eastAsia="ru-RU"/>
        </w:rPr>
        <w:t>, распределенная по закону Пуассона:</w: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  <w:r w:rsidRPr="00621782">
        <w:pict>
          <v:shape id="_x0000_i1054" type="#_x0000_t75" style="width:63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3ED8&quot;/&gt;&lt;wsp:rsid wsp:val=&quot;00014AA4&quot;/&gt;&lt;wsp:rsid wsp:val=&quot;00030DCC&quot;/&gt;&lt;wsp:rsid wsp:val=&quot;00075945&quot;/&gt;&lt;wsp:rsid wsp:val=&quot;0009046E&quot;/&gt;&lt;wsp:rsid wsp:val=&quot;00092808&quot;/&gt;&lt;wsp:rsid wsp:val=&quot;00093742&quot;/&gt;&lt;wsp:rsid wsp:val=&quot;000A17A6&quot;/&gt;&lt;wsp:rsid wsp:val=&quot;000C4780&quot;/&gt;&lt;wsp:rsid wsp:val=&quot;000D67E7&quot;/&gt;&lt;wsp:rsid wsp:val=&quot;001233BB&quot;/&gt;&lt;wsp:rsid wsp:val=&quot;00131F0F&quot;/&gt;&lt;wsp:rsid wsp:val=&quot;00147814&quot;/&gt;&lt;wsp:rsid wsp:val=&quot;00150627&quot;/&gt;&lt;wsp:rsid wsp:val=&quot;00153B85&quot;/&gt;&lt;wsp:rsid wsp:val=&quot;0018126C&quot;/&gt;&lt;wsp:rsid wsp:val=&quot;001F482F&quot;/&gt;&lt;wsp:rsid wsp:val=&quot;00205676&quot;/&gt;&lt;wsp:rsid wsp:val=&quot;0022364D&quot;/&gt;&lt;wsp:rsid wsp:val=&quot;00234C45&quot;/&gt;&lt;wsp:rsid wsp:val=&quot;002413D6&quot;/&gt;&lt;wsp:rsid wsp:val=&quot;002628D4&quot;/&gt;&lt;wsp:rsid wsp:val=&quot;002640F9&quot;/&gt;&lt;wsp:rsid wsp:val=&quot;00283943&quot;/&gt;&lt;wsp:rsid wsp:val=&quot;002C2A49&quot;/&gt;&lt;wsp:rsid wsp:val=&quot;002F4056&quot;/&gt;&lt;wsp:rsid wsp:val=&quot;003C5E14&quot;/&gt;&lt;wsp:rsid wsp:val=&quot;00402887&quot;/&gt;&lt;wsp:rsid wsp:val=&quot;00433DFD&quot;/&gt;&lt;wsp:rsid wsp:val=&quot;0046032B&quot;/&gt;&lt;wsp:rsid wsp:val=&quot;00465AC3&quot;/&gt;&lt;wsp:rsid wsp:val=&quot;00550867&quot;/&gt;&lt;wsp:rsid wsp:val=&quot;00614F9D&quot;/&gt;&lt;wsp:rsid wsp:val=&quot;00621854&quot;/&gt;&lt;wsp:rsid wsp:val=&quot;00692F46&quot;/&gt;&lt;wsp:rsid wsp:val=&quot;006D409B&quot;/&gt;&lt;wsp:rsid wsp:val=&quot;006F493E&quot;/&gt;&lt;wsp:rsid wsp:val=&quot;006F7F50&quot;/&gt;&lt;wsp:rsid wsp:val=&quot;0078536F&quot;/&gt;&lt;wsp:rsid wsp:val=&quot;007A0C6A&quot;/&gt;&lt;wsp:rsid wsp:val=&quot;007B2784&quot;/&gt;&lt;wsp:rsid wsp:val=&quot;00886F8B&quot;/&gt;&lt;wsp:rsid wsp:val=&quot;00891403&quot;/&gt;&lt;wsp:rsid wsp:val=&quot;008A2860&quot;/&gt;&lt;wsp:rsid wsp:val=&quot;008C4C51&quot;/&gt;&lt;wsp:rsid wsp:val=&quot;008F18F7&quot;/&gt;&lt;wsp:rsid wsp:val=&quot;00963067&quot;/&gt;&lt;wsp:rsid wsp:val=&quot;009A0DA5&quot;/&gt;&lt;wsp:rsid wsp:val=&quot;009C50AC&quot;/&gt;&lt;wsp:rsid wsp:val=&quot;00A310D8&quot;/&gt;&lt;wsp:rsid wsp:val=&quot;00A34706&quot;/&gt;&lt;wsp:rsid wsp:val=&quot;00A42740&quot;/&gt;&lt;wsp:rsid wsp:val=&quot;00A57F86&quot;/&gt;&lt;wsp:rsid wsp:val=&quot;00A95EC3&quot;/&gt;&lt;wsp:rsid wsp:val=&quot;00B30C91&quot;/&gt;&lt;wsp:rsid wsp:val=&quot;00B66AD3&quot;/&gt;&lt;wsp:rsid wsp:val=&quot;00B72B32&quot;/&gt;&lt;wsp:rsid wsp:val=&quot;00B92186&quot;/&gt;&lt;wsp:rsid wsp:val=&quot;00BF3DEF&quot;/&gt;&lt;wsp:rsid wsp:val=&quot;00C04676&quot;/&gt;&lt;wsp:rsid wsp:val=&quot;00C171FC&quot;/&gt;&lt;wsp:rsid wsp:val=&quot;00CD62E4&quot;/&gt;&lt;wsp:rsid wsp:val=&quot;00CF1799&quot;/&gt;&lt;wsp:rsid wsp:val=&quot;00CF48C3&quot;/&gt;&lt;wsp:rsid wsp:val=&quot;00D4326B&quot;/&gt;&lt;wsp:rsid wsp:val=&quot;00D77254&quot;/&gt;&lt;wsp:rsid wsp:val=&quot;00D86E32&quot;/&gt;&lt;wsp:rsid wsp:val=&quot;00E0360B&quot;/&gt;&lt;wsp:rsid wsp:val=&quot;00E1102D&quot;/&gt;&lt;wsp:rsid wsp:val=&quot;00E14ACF&quot;/&gt;&lt;wsp:rsid wsp:val=&quot;00E30857&quot;/&gt;&lt;wsp:rsid wsp:val=&quot;00EC41C2&quot;/&gt;&lt;wsp:rsid wsp:val=&quot;00EC4254&quot;/&gt;&lt;wsp:rsid wsp:val=&quot;00EC68FC&quot;/&gt;&lt;wsp:rsid wsp:val=&quot;00F44E89&quot;/&gt;&lt;wsp:rsid wsp:val=&quot;00FA2844&quot;/&gt;&lt;wsp:rsid wsp:val=&quot;00FC1ECF&quot;/&gt;&lt;/wsp:rsids&gt;&lt;/w:docPr&gt;&lt;w:body&gt;&lt;w:p wsp:rsidR=&quot;00000000&quot; wsp:rsidRDefault=&quot;00E1102D&quot;&gt;&lt;m:oMathPara&gt;&lt;m:oMath&gt;&lt;m:r&gt;&lt;w:rPr&gt;&lt;w:rFonts w:ascii=&quot;Cambria Math&quot; w:h-ansi=&quot;Cambria Math&quot;/&gt;&lt;wx:font wx:val=&quot;Cambria Math&quot;/&gt;&lt;w:i/&gt;&lt;w:lang w:fareast=&quot;RU&quot;/&gt;&lt;/w:rPr&gt;&lt;m:t&gt;f&lt;/m:t&gt;&lt;/m:r&gt;&lt;m:d&gt;&lt;m:dPr&gt;&lt;m:ctrlPr&gt;&lt;w:rPr&gt;&lt;w:rFonts w:ascii=&quot;Cambria Math&quot; w:h-ansi=&quot;Cambria Math&quot;/&gt;&lt;wx:font wx:val=&quot;Cambria Math&quot;/&gt;&lt;w:i/&gt;&lt;w:lang w:fareast=&quot;RU&quot;/&gt;&lt;/w:rPr&gt;&lt;/m:ctrlPr&gt;&lt;/m:d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/m:d&gt;&lt;m:r&gt;&lt;w:rPr&gt;&lt;w:rFonts w:ascii=&quot;Cambria Math&quot; w:h-ansi=&quot;Cambria Math&quot;/&gt;&lt;wx:font wx:val=&quot;Cambria Math&quot;/&gt;&lt;w:i/&gt;&lt;w:lang w:fareast=&quot;RU&quot;/&gt;&lt;/w:rPr&gt;&lt;m:t&gt;=&lt;/m:t&gt;&lt;/m:r&gt;&lt;m:f&gt;&lt;m:fPr&gt;&lt;m:ctrlPr&gt;&lt;w:rPr&gt;&lt;w:rFonts w:ascii=&quot;Cambria Math&quot; w:h-ansi=&quot;Cambria Math&quot;/&gt;&lt;wx:font wx:val=&quot;Cambria Math&quot;/&gt;&lt;w:i/&gt;&lt;w:lang w:fareast=&quot;RU&quot;/&gt;&lt;/w:rPr&gt;&lt;/m:ctrlPr&gt;&lt;/m:fPr&gt;&lt;m:num&gt;&lt;m:sSup&gt;&lt;m:sSupPr&gt;&lt;m:ctrlPr&gt;&lt;w:rPr&gt;&lt;w:rFonts w:ascii=&quot;Cambria Math&quot; w:h-ansi=&quot;Cambria Math&quot;/&gt;&lt;wx:font wx:val=&quot;Cambria Math&quot;/&gt;&lt;w:i/&gt;&lt;w:lang w:fareast=&quot;RU&quot;/&gt;&lt;/w:rPr&gt;&lt;/m:ctrlPr&gt;&lt;/m:sSupPr&gt;&lt;m:e&gt;&lt;m:r&gt;&lt;w:rPr&gt;&lt;w:rFonts w:ascii=&quot;Cambria Math&quot; w:h-ansi=&quot;Cambria Math&quot;/&gt;&lt;wx:font wx:val=&quot;Cambria Math&quot;/&gt;&lt;w:i/&gt;&lt;w:lang w:fareast=&quot;RU&quot;/&gt;&lt;/w:rPr&gt;&lt;m:t&gt;О»&lt;/m:t&gt;&lt;/m:r&gt;&lt;/m:e&gt;&lt;m:sup&gt;&lt;m:r&gt;&lt;w:rPr&gt;&lt;w:rFonts w:ascii=&quot;Cambria Math&quot; w:h-ansi=&quot;Cambria Math&quot;/&gt;&lt;wx:font wx:val=&quot;Cambria Math&quot;/&gt;&lt;w:i/&gt;&lt;w:lang w:fareast=&quot;RU&quot;/&gt;&lt;/w:rPr&gt;&lt;m:t&gt;x&lt;/m:t&gt;&lt;/m:r&gt;&lt;/m:sup&gt;&lt;/m:sSup&gt;&lt;/m:num&gt;&lt;m:den&gt;&lt;m:r&gt;&lt;w:rPr&gt;&lt;w:rFonts w:ascii=&quot;Cambria Math&quot; w:h-ansi=&quot;Cambria Math&quot;/&gt;&lt;wx:font wx:val=&quot;Cambria Math&quot;/&gt;&lt;w:i/&gt;&lt;w:lang w:fareast=&quot;RU&quot;/&gt;&lt;/w:rPr&gt;&lt;m:t&gt;x!&lt;/m:t&gt;&lt;/m:r&gt;&lt;/m:den&gt;&lt;/m:f&gt;&lt;m:sSup&gt;&lt;m:sSupPr&gt;&lt;m:ctrlPr&gt;&lt;w:rPr&gt;&lt;w:rFonts w:ascii=&quot;Cambria Math&quot; w:h-ansi=&quot;Cambria Math&quot;/&gt;&lt;wx:font wx:val=&quot;Cambria Math&quot;/&gt;&lt;w:i/&gt;&lt;w:lang w:fareast=&quot;RU&quot;/&gt;&lt;/w:rPr&gt;&lt;/m:ctrlPr&gt;&lt;/m:sSupPr&gt;&lt;m:e&gt;&lt;m:r&gt;&lt;w:rPr&gt;&lt;w:rFonts w:ascii=&quot;Cambria Math&quot; w:h-ansi=&quot;Cambria Math&quot;/&gt;&lt;wx:font wx:val=&quot;Cambria Math&quot;/&gt;&lt;w:i/&gt;&lt;w:lang w:fareast=&quot;RU&quot;/&gt;&lt;/w:rPr&gt;&lt;m:t&gt;e&lt;/m:t&gt;&lt;/m:r&gt;&lt;/m:e&gt;&lt;m:sup&gt;&lt;m:r&gt;&lt;w:rPr&gt;&lt;w:rFonts w:ascii=&quot;Cambria Math&quot; w:h-ansi=&quot;Cambria Math&quot;/&gt;&lt;wx:font wx:val=&quot;Cambria Math&quot;/&gt;&lt;w:i/&gt;&lt;w:lang w:fareast=&quot;RU&quot;/&gt;&lt;/w:rPr&gt;&lt;m:t&gt;-О»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5" o:title="" chromakey="white"/>
          </v:shape>
        </w:pic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при </w:t>
      </w:r>
      <w:r>
        <w:rPr>
          <w:lang w:val="en-US" w:eastAsia="ru-RU"/>
        </w:rPr>
        <w:t>x</w:t>
      </w:r>
      <w:r w:rsidRPr="00A3687C">
        <w:rPr>
          <w:lang w:eastAsia="ru-RU"/>
        </w:rPr>
        <w:t xml:space="preserve"> = 0</w:t>
      </w:r>
      <w:r>
        <w:rPr>
          <w:lang w:eastAsia="ru-RU"/>
        </w:rPr>
        <w:t>, 1, 2,… .</w:t>
      </w:r>
    </w:p>
    <w:p w:rsidR="00C1047C" w:rsidRPr="00A3687C" w:rsidRDefault="00C1047C" w:rsidP="00283943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 xml:space="preserve">формируется, согласно </w:t>
      </w:r>
      <w:r w:rsidRPr="00A3687C">
        <w:rPr>
          <w:lang w:eastAsia="ru-RU"/>
        </w:rPr>
        <w:t xml:space="preserve"> </w:t>
      </w:r>
      <w:r w:rsidRPr="00A3687C">
        <w:rPr>
          <w:i/>
          <w:lang w:val="en-US" w:eastAsia="ru-RU"/>
        </w:rPr>
        <w:t>x</w:t>
      </w:r>
      <w:r w:rsidRPr="00A3687C">
        <w:rPr>
          <w:i/>
          <w:vertAlign w:val="subscript"/>
          <w:lang w:val="en-US" w:eastAsia="ru-RU"/>
        </w:rPr>
        <w:t>i</w:t>
      </w:r>
      <w:r w:rsidRPr="00A3687C">
        <w:rPr>
          <w:i/>
          <w:lang w:eastAsia="ru-RU"/>
        </w:rPr>
        <w:t xml:space="preserve"> = </w:t>
      </w:r>
      <w:r w:rsidRPr="00A3687C">
        <w:rPr>
          <w:i/>
          <w:lang w:val="en-US" w:eastAsia="ru-RU"/>
        </w:rPr>
        <w:t>x</w:t>
      </w:r>
      <w:r>
        <w:rPr>
          <w:i/>
          <w:lang w:eastAsia="ru-RU"/>
        </w:rPr>
        <w:t xml:space="preserve"> </w:t>
      </w:r>
      <w:r>
        <w:rPr>
          <w:lang w:eastAsia="ru-RU"/>
        </w:rPr>
        <w:t>– первое значение, для которого выполняется неравенство:</w:t>
      </w:r>
    </w:p>
    <w:p w:rsidR="00C1047C" w:rsidRDefault="00C1047C" w:rsidP="00283943">
      <w:pPr>
        <w:spacing w:after="0" w:line="360" w:lineRule="auto"/>
        <w:jc w:val="center"/>
        <w:rPr>
          <w:lang w:eastAsia="ru-RU"/>
        </w:rPr>
      </w:pPr>
      <w:r>
        <w:rPr>
          <w:lang w:eastAsia="ru-RU"/>
        </w:rPr>
        <w:t>.</w: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</w:p>
    <w:p w:rsidR="00C1047C" w:rsidRPr="00A3687C" w:rsidRDefault="00C1047C" w:rsidP="00283943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Случайная величина Х, распределенная по показательному закону распределения:</w:t>
      </w:r>
    </w:p>
    <w:p w:rsidR="00C1047C" w:rsidRPr="00010186" w:rsidRDefault="00C1047C" w:rsidP="00283943">
      <w:pPr>
        <w:spacing w:after="0" w:line="360" w:lineRule="auto"/>
        <w:jc w:val="center"/>
        <w:rPr>
          <w:i/>
          <w:lang w:eastAsia="ru-RU"/>
        </w:rPr>
      </w:pPr>
      <w:r w:rsidRPr="00621782">
        <w:rPr>
          <w:lang w:eastAsia="ru-RU"/>
        </w:rPr>
        <w:fldChar w:fldCharType="begin"/>
      </w:r>
      <w:r w:rsidRPr="00621782">
        <w:rPr>
          <w:lang w:eastAsia="ru-RU"/>
        </w:rPr>
        <w:instrText xml:space="preserve"> QUOTE </w:instrText>
      </w:r>
      <w:r w:rsidRPr="00621782">
        <w:pict>
          <v:shape id="_x0000_i1055" type="#_x0000_t75" style="width:61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3ED8&quot;/&gt;&lt;wsp:rsid wsp:val=&quot;00014AA4&quot;/&gt;&lt;wsp:rsid wsp:val=&quot;00030DCC&quot;/&gt;&lt;wsp:rsid wsp:val=&quot;00075945&quot;/&gt;&lt;wsp:rsid wsp:val=&quot;0009046E&quot;/&gt;&lt;wsp:rsid wsp:val=&quot;00092808&quot;/&gt;&lt;wsp:rsid wsp:val=&quot;00093742&quot;/&gt;&lt;wsp:rsid wsp:val=&quot;000A17A6&quot;/&gt;&lt;wsp:rsid wsp:val=&quot;000C4780&quot;/&gt;&lt;wsp:rsid wsp:val=&quot;000D67E7&quot;/&gt;&lt;wsp:rsid wsp:val=&quot;001233BB&quot;/&gt;&lt;wsp:rsid wsp:val=&quot;00131F0F&quot;/&gt;&lt;wsp:rsid wsp:val=&quot;00147814&quot;/&gt;&lt;wsp:rsid wsp:val=&quot;00150627&quot;/&gt;&lt;wsp:rsid wsp:val=&quot;00153B85&quot;/&gt;&lt;wsp:rsid wsp:val=&quot;0018126C&quot;/&gt;&lt;wsp:rsid wsp:val=&quot;001F482F&quot;/&gt;&lt;wsp:rsid wsp:val=&quot;00205676&quot;/&gt;&lt;wsp:rsid wsp:val=&quot;0022364D&quot;/&gt;&lt;wsp:rsid wsp:val=&quot;00234C45&quot;/&gt;&lt;wsp:rsid wsp:val=&quot;002413D6&quot;/&gt;&lt;wsp:rsid wsp:val=&quot;002628D4&quot;/&gt;&lt;wsp:rsid wsp:val=&quot;002640F9&quot;/&gt;&lt;wsp:rsid wsp:val=&quot;00283943&quot;/&gt;&lt;wsp:rsid wsp:val=&quot;002C2A49&quot;/&gt;&lt;wsp:rsid wsp:val=&quot;002F4056&quot;/&gt;&lt;wsp:rsid wsp:val=&quot;003C5E14&quot;/&gt;&lt;wsp:rsid wsp:val=&quot;00402887&quot;/&gt;&lt;wsp:rsid wsp:val=&quot;00433DFD&quot;/&gt;&lt;wsp:rsid wsp:val=&quot;0046032B&quot;/&gt;&lt;wsp:rsid wsp:val=&quot;00465AC3&quot;/&gt;&lt;wsp:rsid wsp:val=&quot;00550867&quot;/&gt;&lt;wsp:rsid wsp:val=&quot;00614F9D&quot;/&gt;&lt;wsp:rsid wsp:val=&quot;00621782&quot;/&gt;&lt;wsp:rsid wsp:val=&quot;00621854&quot;/&gt;&lt;wsp:rsid wsp:val=&quot;00692F46&quot;/&gt;&lt;wsp:rsid wsp:val=&quot;006D409B&quot;/&gt;&lt;wsp:rsid wsp:val=&quot;006F493E&quot;/&gt;&lt;wsp:rsid wsp:val=&quot;006F7F50&quot;/&gt;&lt;wsp:rsid wsp:val=&quot;0078536F&quot;/&gt;&lt;wsp:rsid wsp:val=&quot;007A0C6A&quot;/&gt;&lt;wsp:rsid wsp:val=&quot;007B2784&quot;/&gt;&lt;wsp:rsid wsp:val=&quot;00886F8B&quot;/&gt;&lt;wsp:rsid wsp:val=&quot;00891403&quot;/&gt;&lt;wsp:rsid wsp:val=&quot;00891955&quot;/&gt;&lt;wsp:rsid wsp:val=&quot;008A2860&quot;/&gt;&lt;wsp:rsid wsp:val=&quot;008C4C51&quot;/&gt;&lt;wsp:rsid wsp:val=&quot;008F18F7&quot;/&gt;&lt;wsp:rsid wsp:val=&quot;00963067&quot;/&gt;&lt;wsp:rsid wsp:val=&quot;009A0DA5&quot;/&gt;&lt;wsp:rsid wsp:val=&quot;009C50AC&quot;/&gt;&lt;wsp:rsid wsp:val=&quot;00A310D8&quot;/&gt;&lt;wsp:rsid wsp:val=&quot;00A34706&quot;/&gt;&lt;wsp:rsid wsp:val=&quot;00A42740&quot;/&gt;&lt;wsp:rsid wsp:val=&quot;00A57F86&quot;/&gt;&lt;wsp:rsid wsp:val=&quot;00A95EC3&quot;/&gt;&lt;wsp:rsid wsp:val=&quot;00B30C91&quot;/&gt;&lt;wsp:rsid wsp:val=&quot;00B66AD3&quot;/&gt;&lt;wsp:rsid wsp:val=&quot;00B72B32&quot;/&gt;&lt;wsp:rsid wsp:val=&quot;00B92186&quot;/&gt;&lt;wsp:rsid wsp:val=&quot;00BF3DEF&quot;/&gt;&lt;wsp:rsid wsp:val=&quot;00C04676&quot;/&gt;&lt;wsp:rsid wsp:val=&quot;00C171FC&quot;/&gt;&lt;wsp:rsid wsp:val=&quot;00CD62E4&quot;/&gt;&lt;wsp:rsid wsp:val=&quot;00CF1799&quot;/&gt;&lt;wsp:rsid wsp:val=&quot;00CF48C3&quot;/&gt;&lt;wsp:rsid wsp:val=&quot;00D4326B&quot;/&gt;&lt;wsp:rsid wsp:val=&quot;00D77254&quot;/&gt;&lt;wsp:rsid wsp:val=&quot;00D86E32&quot;/&gt;&lt;wsp:rsid wsp:val=&quot;00E0360B&quot;/&gt;&lt;wsp:rsid wsp:val=&quot;00E14ACF&quot;/&gt;&lt;wsp:rsid wsp:val=&quot;00E30857&quot;/&gt;&lt;wsp:rsid wsp:val=&quot;00EC41C2&quot;/&gt;&lt;wsp:rsid wsp:val=&quot;00EC4254&quot;/&gt;&lt;wsp:rsid wsp:val=&quot;00EC68FC&quot;/&gt;&lt;wsp:rsid wsp:val=&quot;00F44E89&quot;/&gt;&lt;wsp:rsid wsp:val=&quot;00FA2844&quot;/&gt;&lt;wsp:rsid wsp:val=&quot;00FC1ECF&quot;/&gt;&lt;/wsp:rsids&gt;&lt;/w:docPr&gt;&lt;w:body&gt;&lt;w:p wsp:rsidR=&quot;00000000&quot; wsp:rsidRDefault=&quot;00891955&quot;&gt;&lt;m:oMathPara&gt;&lt;m:oMath&gt;&lt;m:r&gt;&lt;w:rPr&gt;&lt;w:rFonts w:ascii=&quot;Cambria Math&quot; w:h-ansi=&quot;Cambria Math&quot;/&gt;&lt;wx:font wx:val=&quot;Cambria Math&quot;/&gt;&lt;w:i/&gt;&lt;w:lang w:fareast=&quot;RU&quot;/&gt;&lt;/w:rPr&gt;&lt;m:t&gt;f&lt;/m:t&gt;&lt;/m:r&gt;&lt;m:d&gt;&lt;m:dPr&gt;&lt;m:ctrlPr&gt;&lt;w:rPr&gt;&lt;w:rFonts w:ascii=&quot;Cambria Math&quot; w:h-ansi=&quot;Cambria Math&quot;/&gt;&lt;wx:font wx:val=&quot;Cambria Math&quot;/&gt;&lt;w:i/&gt;&lt;w:lang w:fareast=&quot;RU&quot;/&gt;&lt;/w:rPr&gt;&lt;/m:ctrlPr&gt;&lt;/m:d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/m:d&gt;&lt;m:r&gt;&lt;w:rPr&gt;&lt;w:rFonts w:ascii=&quot;Cambria Math&quot; w:h-ansi=&quot;Cambria Math&quot;/&gt;&lt;wx:font wx:val=&quot;Cambria Math&quot;/&gt;&lt;w:i/&gt;&lt;w:lang w:fareast=&quot;RU&quot;/&gt;&lt;/w:rPr&gt;&lt;m:t&gt;=О»&lt;/m:t&gt;&lt;/m:r&gt;&lt;m:sSup&gt;&lt;m:sSupPr&gt;&lt;m:ctrlPr&gt;&lt;w:rPr&gt;&lt;w:rFonts w:ascii=&quot;Cambria Math&quot; w:h-ansi=&quot;Cambria Math&quot;/&gt;&lt;wx:font wx:val=&quot;Cambria Math&quot;/&gt;&lt;w:i/&gt;&lt;w:lang w:fareast=&quot;RU&quot;/&gt;&lt;/w:rPr&gt;&lt;/m:ctrlPr&gt;&lt;/m:sSupPr&gt;&lt;m:e&gt;&lt;m:r&gt;&lt;w:rPr&gt;&lt;w:rFonts w:ascii=&quot;Cambria Math&quot; w:h-ansi=&quot;Cambria Math&quot;/&gt;&lt;wx:font wx:val=&quot;Cambria Math&quot;/&gt;&lt;w:i/&gt;&lt;w:lang w:fareast=&quot;RU&quot;/&gt;&lt;/w:rPr&gt;&lt;m:t&gt;e&lt;/m:t&gt;&lt;/m:r&gt;&lt;/m:e&gt;&lt;m:sup&gt;&lt;m:r&gt;&lt;w:rPr&gt;&lt;w:rFonts w:ascii=&quot;Cambria Math&quot; w:h-ansi=&quot;Cambria Math&quot;/&gt;&lt;wx:font wx:val=&quot;Cambria Math&quot;/&gt;&lt;w:i/&gt;&lt;w:lang w:fareast=&quot;RU&quot;/&gt;&lt;/w:rPr&gt;&lt;m:t&gt;-О»x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6" o:title="" chromakey="white"/>
          </v:shape>
        </w:pict>
      </w:r>
      <w:r w:rsidRPr="00621782">
        <w:rPr>
          <w:lang w:eastAsia="ru-RU"/>
        </w:rPr>
        <w:instrText xml:space="preserve"> </w:instrText>
      </w:r>
      <w:r w:rsidRPr="00621782">
        <w:rPr>
          <w:lang w:eastAsia="ru-RU"/>
        </w:rPr>
        <w:fldChar w:fldCharType="separate"/>
      </w:r>
      <w:r w:rsidRPr="00621782">
        <w:pict>
          <v:shape id="_x0000_i1056" type="#_x0000_t75" style="width:61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3ED8&quot;/&gt;&lt;wsp:rsid wsp:val=&quot;00014AA4&quot;/&gt;&lt;wsp:rsid wsp:val=&quot;00030DCC&quot;/&gt;&lt;wsp:rsid wsp:val=&quot;00075945&quot;/&gt;&lt;wsp:rsid wsp:val=&quot;0009046E&quot;/&gt;&lt;wsp:rsid wsp:val=&quot;00092808&quot;/&gt;&lt;wsp:rsid wsp:val=&quot;00093742&quot;/&gt;&lt;wsp:rsid wsp:val=&quot;000A17A6&quot;/&gt;&lt;wsp:rsid wsp:val=&quot;000C4780&quot;/&gt;&lt;wsp:rsid wsp:val=&quot;000D67E7&quot;/&gt;&lt;wsp:rsid wsp:val=&quot;001233BB&quot;/&gt;&lt;wsp:rsid wsp:val=&quot;00131F0F&quot;/&gt;&lt;wsp:rsid wsp:val=&quot;00147814&quot;/&gt;&lt;wsp:rsid wsp:val=&quot;00150627&quot;/&gt;&lt;wsp:rsid wsp:val=&quot;00153B85&quot;/&gt;&lt;wsp:rsid wsp:val=&quot;0018126C&quot;/&gt;&lt;wsp:rsid wsp:val=&quot;001F482F&quot;/&gt;&lt;wsp:rsid wsp:val=&quot;00205676&quot;/&gt;&lt;wsp:rsid wsp:val=&quot;0022364D&quot;/&gt;&lt;wsp:rsid wsp:val=&quot;00234C45&quot;/&gt;&lt;wsp:rsid wsp:val=&quot;002413D6&quot;/&gt;&lt;wsp:rsid wsp:val=&quot;002628D4&quot;/&gt;&lt;wsp:rsid wsp:val=&quot;002640F9&quot;/&gt;&lt;wsp:rsid wsp:val=&quot;00283943&quot;/&gt;&lt;wsp:rsid wsp:val=&quot;002C2A49&quot;/&gt;&lt;wsp:rsid wsp:val=&quot;002F4056&quot;/&gt;&lt;wsp:rsid wsp:val=&quot;003C5E14&quot;/&gt;&lt;wsp:rsid wsp:val=&quot;00402887&quot;/&gt;&lt;wsp:rsid wsp:val=&quot;00433DFD&quot;/&gt;&lt;wsp:rsid wsp:val=&quot;0046032B&quot;/&gt;&lt;wsp:rsid wsp:val=&quot;00465AC3&quot;/&gt;&lt;wsp:rsid wsp:val=&quot;00550867&quot;/&gt;&lt;wsp:rsid wsp:val=&quot;00614F9D&quot;/&gt;&lt;wsp:rsid wsp:val=&quot;00621782&quot;/&gt;&lt;wsp:rsid wsp:val=&quot;00621854&quot;/&gt;&lt;wsp:rsid wsp:val=&quot;00692F46&quot;/&gt;&lt;wsp:rsid wsp:val=&quot;006D409B&quot;/&gt;&lt;wsp:rsid wsp:val=&quot;006F493E&quot;/&gt;&lt;wsp:rsid wsp:val=&quot;006F7F50&quot;/&gt;&lt;wsp:rsid wsp:val=&quot;0078536F&quot;/&gt;&lt;wsp:rsid wsp:val=&quot;007A0C6A&quot;/&gt;&lt;wsp:rsid wsp:val=&quot;007B2784&quot;/&gt;&lt;wsp:rsid wsp:val=&quot;00886F8B&quot;/&gt;&lt;wsp:rsid wsp:val=&quot;00891403&quot;/&gt;&lt;wsp:rsid wsp:val=&quot;00891955&quot;/&gt;&lt;wsp:rsid wsp:val=&quot;008A2860&quot;/&gt;&lt;wsp:rsid wsp:val=&quot;008C4C51&quot;/&gt;&lt;wsp:rsid wsp:val=&quot;008F18F7&quot;/&gt;&lt;wsp:rsid wsp:val=&quot;00963067&quot;/&gt;&lt;wsp:rsid wsp:val=&quot;009A0DA5&quot;/&gt;&lt;wsp:rsid wsp:val=&quot;009C50AC&quot;/&gt;&lt;wsp:rsid wsp:val=&quot;00A310D8&quot;/&gt;&lt;wsp:rsid wsp:val=&quot;00A34706&quot;/&gt;&lt;wsp:rsid wsp:val=&quot;00A42740&quot;/&gt;&lt;wsp:rsid wsp:val=&quot;00A57F86&quot;/&gt;&lt;wsp:rsid wsp:val=&quot;00A95EC3&quot;/&gt;&lt;wsp:rsid wsp:val=&quot;00B30C91&quot;/&gt;&lt;wsp:rsid wsp:val=&quot;00B66AD3&quot;/&gt;&lt;wsp:rsid wsp:val=&quot;00B72B32&quot;/&gt;&lt;wsp:rsid wsp:val=&quot;00B92186&quot;/&gt;&lt;wsp:rsid wsp:val=&quot;00BF3DEF&quot;/&gt;&lt;wsp:rsid wsp:val=&quot;00C04676&quot;/&gt;&lt;wsp:rsid wsp:val=&quot;00C171FC&quot;/&gt;&lt;wsp:rsid wsp:val=&quot;00CD62E4&quot;/&gt;&lt;wsp:rsid wsp:val=&quot;00CF1799&quot;/&gt;&lt;wsp:rsid wsp:val=&quot;00CF48C3&quot;/&gt;&lt;wsp:rsid wsp:val=&quot;00D4326B&quot;/&gt;&lt;wsp:rsid wsp:val=&quot;00D77254&quot;/&gt;&lt;wsp:rsid wsp:val=&quot;00D86E32&quot;/&gt;&lt;wsp:rsid wsp:val=&quot;00E0360B&quot;/&gt;&lt;wsp:rsid wsp:val=&quot;00E14ACF&quot;/&gt;&lt;wsp:rsid wsp:val=&quot;00E30857&quot;/&gt;&lt;wsp:rsid wsp:val=&quot;00EC41C2&quot;/&gt;&lt;wsp:rsid wsp:val=&quot;00EC4254&quot;/&gt;&lt;wsp:rsid wsp:val=&quot;00EC68FC&quot;/&gt;&lt;wsp:rsid wsp:val=&quot;00F44E89&quot;/&gt;&lt;wsp:rsid wsp:val=&quot;00FA2844&quot;/&gt;&lt;wsp:rsid wsp:val=&quot;00FC1ECF&quot;/&gt;&lt;/wsp:rsids&gt;&lt;/w:docPr&gt;&lt;w:body&gt;&lt;w:p wsp:rsidR=&quot;00000000&quot; wsp:rsidRDefault=&quot;00891955&quot;&gt;&lt;m:oMathPara&gt;&lt;m:oMath&gt;&lt;m:r&gt;&lt;w:rPr&gt;&lt;w:rFonts w:ascii=&quot;Cambria Math&quot; w:h-ansi=&quot;Cambria Math&quot;/&gt;&lt;wx:font wx:val=&quot;Cambria Math&quot;/&gt;&lt;w:i/&gt;&lt;w:lang w:fareast=&quot;RU&quot;/&gt;&lt;/w:rPr&gt;&lt;m:t&gt;f&lt;/m:t&gt;&lt;/m:r&gt;&lt;m:d&gt;&lt;m:dPr&gt;&lt;m:ctrlPr&gt;&lt;w:rPr&gt;&lt;w:rFonts w:ascii=&quot;Cambria Math&quot; w:h-ansi=&quot;Cambria Math&quot;/&gt;&lt;wx:font wx:val=&quot;Cambria Math&quot;/&gt;&lt;w:i/&gt;&lt;w:lang w:fareast=&quot;RU&quot;/&gt;&lt;/w:rPr&gt;&lt;/m:ctrlPr&gt;&lt;/m:d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/m:d&gt;&lt;m:r&gt;&lt;w:rPr&gt;&lt;w:rFonts w:ascii=&quot;Cambria Math&quot; w:h-ansi=&quot;Cambria Math&quot;/&gt;&lt;wx:font wx:val=&quot;Cambria Math&quot;/&gt;&lt;w:i/&gt;&lt;w:lang w:fareast=&quot;RU&quot;/&gt;&lt;/w:rPr&gt;&lt;m:t&gt;=О»&lt;/m:t&gt;&lt;/m:r&gt;&lt;m:sSup&gt;&lt;m:sSupPr&gt;&lt;m:ctrlPr&gt;&lt;w:rPr&gt;&lt;w:rFonts w:ascii=&quot;Cambria Math&quot; w:h-ansi=&quot;Cambria Math&quot;/&gt;&lt;wx:font wx:val=&quot;Cambria Math&quot;/&gt;&lt;w:i/&gt;&lt;w:lang w:fareast=&quot;RU&quot;/&gt;&lt;/w:rPr&gt;&lt;/m:ctrlPr&gt;&lt;/m:sSupPr&gt;&lt;m:e&gt;&lt;m:r&gt;&lt;w:rPr&gt;&lt;w:rFonts w:ascii=&quot;Cambria Math&quot; w:h-ansi=&quot;Cambria Math&quot;/&gt;&lt;wx:font wx:val=&quot;Cambria Math&quot;/&gt;&lt;w:i/&gt;&lt;w:lang w:fareast=&quot;RU&quot;/&gt;&lt;/w:rPr&gt;&lt;m:t&gt;e&lt;/m:t&gt;&lt;/m:r&gt;&lt;/m:e&gt;&lt;m:sup&gt;&lt;m:r&gt;&lt;w:rPr&gt;&lt;w:rFonts w:ascii=&quot;Cambria Math&quot; w:h-ansi=&quot;Cambria Math&quot;/&gt;&lt;wx:font wx:val=&quot;Cambria Math&quot;/&gt;&lt;w:i/&gt;&lt;w:lang w:fareast=&quot;RU&quot;/&gt;&lt;/w:rPr&gt;&lt;m:t&gt;-О»x&lt;/m:t&gt;&lt;/m:r&gt;&lt;/m:sup&gt;&lt;/m:s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6" o:title="" chromakey="white"/>
          </v:shape>
        </w:pict>
      </w:r>
      <w:r w:rsidRPr="00621782">
        <w:rPr>
          <w:lang w:eastAsia="ru-RU"/>
        </w:rPr>
        <w:fldChar w:fldCharType="end"/>
      </w:r>
      <w:r>
        <w:rPr>
          <w:i/>
          <w:lang w:eastAsia="ru-RU"/>
        </w:rPr>
        <w:t>,</w: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  <w:r>
        <w:rPr>
          <w:lang w:eastAsia="ru-RU"/>
        </w:rPr>
        <w:t>формируется, согласно:</w:t>
      </w:r>
    </w:p>
    <w:p w:rsidR="00C1047C" w:rsidRPr="00010186" w:rsidRDefault="00C1047C" w:rsidP="00283943">
      <w:pPr>
        <w:spacing w:after="0" w:line="360" w:lineRule="auto"/>
        <w:jc w:val="center"/>
        <w:rPr>
          <w:i/>
          <w:lang w:eastAsia="ru-RU"/>
        </w:rPr>
      </w:pPr>
      <w:r w:rsidRPr="00621782">
        <w:rPr>
          <w:lang w:eastAsia="ru-RU"/>
        </w:rPr>
        <w:fldChar w:fldCharType="begin"/>
      </w:r>
      <w:r w:rsidRPr="00621782">
        <w:rPr>
          <w:lang w:eastAsia="ru-RU"/>
        </w:rPr>
        <w:instrText xml:space="preserve"> QUOTE </w:instrText>
      </w:r>
      <w:r w:rsidRPr="00621782">
        <w:pict>
          <v:shape id="_x0000_i1057" type="#_x0000_t75" style="width:60.75pt;height:22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3ED8&quot;/&gt;&lt;wsp:rsid wsp:val=&quot;00014AA4&quot;/&gt;&lt;wsp:rsid wsp:val=&quot;00030DCC&quot;/&gt;&lt;wsp:rsid wsp:val=&quot;00075945&quot;/&gt;&lt;wsp:rsid wsp:val=&quot;0009046E&quot;/&gt;&lt;wsp:rsid wsp:val=&quot;00092808&quot;/&gt;&lt;wsp:rsid wsp:val=&quot;00093742&quot;/&gt;&lt;wsp:rsid wsp:val=&quot;000A17A6&quot;/&gt;&lt;wsp:rsid wsp:val=&quot;000C4780&quot;/&gt;&lt;wsp:rsid wsp:val=&quot;000D67E7&quot;/&gt;&lt;wsp:rsid wsp:val=&quot;001233BB&quot;/&gt;&lt;wsp:rsid wsp:val=&quot;00131F0F&quot;/&gt;&lt;wsp:rsid wsp:val=&quot;00147814&quot;/&gt;&lt;wsp:rsid wsp:val=&quot;00150627&quot;/&gt;&lt;wsp:rsid wsp:val=&quot;00153B85&quot;/&gt;&lt;wsp:rsid wsp:val=&quot;0018126C&quot;/&gt;&lt;wsp:rsid wsp:val=&quot;001F482F&quot;/&gt;&lt;wsp:rsid wsp:val=&quot;00205676&quot;/&gt;&lt;wsp:rsid wsp:val=&quot;0022364D&quot;/&gt;&lt;wsp:rsid wsp:val=&quot;00234C45&quot;/&gt;&lt;wsp:rsid wsp:val=&quot;002413D6&quot;/&gt;&lt;wsp:rsid wsp:val=&quot;002628D4&quot;/&gt;&lt;wsp:rsid wsp:val=&quot;002640F9&quot;/&gt;&lt;wsp:rsid wsp:val=&quot;00283943&quot;/&gt;&lt;wsp:rsid wsp:val=&quot;002C2A49&quot;/&gt;&lt;wsp:rsid wsp:val=&quot;002F4056&quot;/&gt;&lt;wsp:rsid wsp:val=&quot;003C5E14&quot;/&gt;&lt;wsp:rsid wsp:val=&quot;00402887&quot;/&gt;&lt;wsp:rsid wsp:val=&quot;00433DFD&quot;/&gt;&lt;wsp:rsid wsp:val=&quot;0046032B&quot;/&gt;&lt;wsp:rsid wsp:val=&quot;00465AC3&quot;/&gt;&lt;wsp:rsid wsp:val=&quot;00550867&quot;/&gt;&lt;wsp:rsid wsp:val=&quot;00551DD0&quot;/&gt;&lt;wsp:rsid wsp:val=&quot;00614F9D&quot;/&gt;&lt;wsp:rsid wsp:val=&quot;00621782&quot;/&gt;&lt;wsp:rsid wsp:val=&quot;00621854&quot;/&gt;&lt;wsp:rsid wsp:val=&quot;00692F46&quot;/&gt;&lt;wsp:rsid wsp:val=&quot;006D409B&quot;/&gt;&lt;wsp:rsid wsp:val=&quot;006F493E&quot;/&gt;&lt;wsp:rsid wsp:val=&quot;006F7F50&quot;/&gt;&lt;wsp:rsid wsp:val=&quot;0078536F&quot;/&gt;&lt;wsp:rsid wsp:val=&quot;007A0C6A&quot;/&gt;&lt;wsp:rsid wsp:val=&quot;007B2784&quot;/&gt;&lt;wsp:rsid wsp:val=&quot;00886F8B&quot;/&gt;&lt;wsp:rsid wsp:val=&quot;00891403&quot;/&gt;&lt;wsp:rsid wsp:val=&quot;008A2860&quot;/&gt;&lt;wsp:rsid wsp:val=&quot;008C4C51&quot;/&gt;&lt;wsp:rsid wsp:val=&quot;008F18F7&quot;/&gt;&lt;wsp:rsid wsp:val=&quot;00963067&quot;/&gt;&lt;wsp:rsid wsp:val=&quot;009A0DA5&quot;/&gt;&lt;wsp:rsid wsp:val=&quot;009C50AC&quot;/&gt;&lt;wsp:rsid wsp:val=&quot;00A310D8&quot;/&gt;&lt;wsp:rsid wsp:val=&quot;00A34706&quot;/&gt;&lt;wsp:rsid wsp:val=&quot;00A42740&quot;/&gt;&lt;wsp:rsid wsp:val=&quot;00A57F86&quot;/&gt;&lt;wsp:rsid wsp:val=&quot;00A95EC3&quot;/&gt;&lt;wsp:rsid wsp:val=&quot;00B30C91&quot;/&gt;&lt;wsp:rsid wsp:val=&quot;00B66AD3&quot;/&gt;&lt;wsp:rsid wsp:val=&quot;00B72B32&quot;/&gt;&lt;wsp:rsid wsp:val=&quot;00B92186&quot;/&gt;&lt;wsp:rsid wsp:val=&quot;00BF3DEF&quot;/&gt;&lt;wsp:rsid wsp:val=&quot;00C04676&quot;/&gt;&lt;wsp:rsid wsp:val=&quot;00C171FC&quot;/&gt;&lt;wsp:rsid wsp:val=&quot;00CD62E4&quot;/&gt;&lt;wsp:rsid wsp:val=&quot;00CF1799&quot;/&gt;&lt;wsp:rsid wsp:val=&quot;00CF48C3&quot;/&gt;&lt;wsp:rsid wsp:val=&quot;00D4326B&quot;/&gt;&lt;wsp:rsid wsp:val=&quot;00D77254&quot;/&gt;&lt;wsp:rsid wsp:val=&quot;00D86E32&quot;/&gt;&lt;wsp:rsid wsp:val=&quot;00E0360B&quot;/&gt;&lt;wsp:rsid wsp:val=&quot;00E14ACF&quot;/&gt;&lt;wsp:rsid wsp:val=&quot;00E30857&quot;/&gt;&lt;wsp:rsid wsp:val=&quot;00EC41C2&quot;/&gt;&lt;wsp:rsid wsp:val=&quot;00EC4254&quot;/&gt;&lt;wsp:rsid wsp:val=&quot;00EC68FC&quot;/&gt;&lt;wsp:rsid wsp:val=&quot;00F44E89&quot;/&gt;&lt;wsp:rsid wsp:val=&quot;00FA2844&quot;/&gt;&lt;wsp:rsid wsp:val=&quot;00FC1ECF&quot;/&gt;&lt;/wsp:rsids&gt;&lt;/w:docPr&gt;&lt;w:body&gt;&lt;w:p wsp:rsidR=&quot;00000000&quot; wsp:rsidRDefault=&quot;00551DD0&quot;&gt;&lt;m:oMathPara&gt;&lt;m:oMath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m:r&gt;&lt;w:rPr&gt;&lt;w:rFonts w:ascii=&quot;Cambria Math&quot; w:h-ansi=&quot;Cambria Math&quot;/&gt;&lt;wx:font wx:val=&quot;Cambria Math&quot;/&gt;&lt;w:i/&gt;&lt;w:lang w:fareast=&quot;RU&quot;/&gt;&lt;/w:rPr&gt;&lt;m:t&gt;=-&lt;/m:t&gt;&lt;/m:r&gt;&lt;m:f&gt;&lt;m:fPr&gt;&lt;m:ctrlPr&gt;&lt;w:rPr&gt;&lt;w:rFonts w:ascii=&quot;Cambria Math&quot; w:h-ansi=&quot;Cambria Math&quot;/&gt;&lt;wx:font wx:val=&quot;Cambria Math&quot;/&gt;&lt;w:i/&gt;&lt;w:lang w:fareast=&quot;RU&quot;/&gt;&lt;/w:rPr&gt;&lt;/m:ctrlPr&gt;&lt;/m:fPr&gt;&lt;m:num&gt;&lt;m:r&gt;&lt;w:rPr&gt;&lt;w:rFonts w:ascii=&quot;Cambria Math&quot; w:h-ansi=&quot;Cambria Math&quot;/&gt;&lt;wx:font wx:val=&quot;Cambria Math&quot;/&gt;&lt;w:i/&gt;&lt;w:lang w:fareast=&quot;RU&quot;/&gt;&lt;/w:rPr&gt;&lt;m:t&gt;1&lt;/m:t&gt;&lt;/m:r&gt;&lt;/m:num&gt;&lt;m:den&gt;&lt;m:r&gt;&lt;w:rPr&gt;&lt;w:rFonts w:ascii=&quot;Cambria Math&quot; w:h-ansi=&quot;Cambria Math&quot;/&gt;&lt;wx:font wx:val=&quot;Cambria Math&quot;/&gt;&lt;w:i/&gt;&lt;w:lang w:fareast=&quot;RU&quot;/&gt;&lt;/w:rPr&gt;&lt;m:t&gt;О»&lt;/m:t&gt;&lt;/m:r&gt;&lt;/m:den&gt;&lt;/m:f&gt;&lt;m:r&gt;&lt;w:rPr&gt;&lt;w:rFonts w:ascii=&quot;Cambria Math&quot; w:h-ansi=&quot;Cambria Math&quot;/&gt;&lt;wx:font wx:val=&quot;Cambria Math&quot;/&gt;&lt;w:i/&gt;&lt;w:lang w:fareast=&quot;RU&quot;/&gt;&lt;/w:rPr&gt;&lt;m:t&gt;ln&lt;/m:t&gt;&lt;/m:r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P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621782">
        <w:rPr>
          <w:lang w:eastAsia="ru-RU"/>
        </w:rPr>
        <w:instrText xml:space="preserve"> </w:instrText>
      </w:r>
      <w:r w:rsidRPr="00621782">
        <w:rPr>
          <w:lang w:eastAsia="ru-RU"/>
        </w:rPr>
        <w:fldChar w:fldCharType="separate"/>
      </w:r>
      <w:r w:rsidRPr="00621782">
        <w:pict>
          <v:shape id="_x0000_i1058" type="#_x0000_t75" style="width:60.75pt;height:22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F18F7&quot;/&gt;&lt;wsp:rsid wsp:val=&quot;00013ED8&quot;/&gt;&lt;wsp:rsid wsp:val=&quot;00014AA4&quot;/&gt;&lt;wsp:rsid wsp:val=&quot;00030DCC&quot;/&gt;&lt;wsp:rsid wsp:val=&quot;00075945&quot;/&gt;&lt;wsp:rsid wsp:val=&quot;0009046E&quot;/&gt;&lt;wsp:rsid wsp:val=&quot;00092808&quot;/&gt;&lt;wsp:rsid wsp:val=&quot;00093742&quot;/&gt;&lt;wsp:rsid wsp:val=&quot;000A17A6&quot;/&gt;&lt;wsp:rsid wsp:val=&quot;000C4780&quot;/&gt;&lt;wsp:rsid wsp:val=&quot;000D67E7&quot;/&gt;&lt;wsp:rsid wsp:val=&quot;001233BB&quot;/&gt;&lt;wsp:rsid wsp:val=&quot;00131F0F&quot;/&gt;&lt;wsp:rsid wsp:val=&quot;00147814&quot;/&gt;&lt;wsp:rsid wsp:val=&quot;00150627&quot;/&gt;&lt;wsp:rsid wsp:val=&quot;00153B85&quot;/&gt;&lt;wsp:rsid wsp:val=&quot;0018126C&quot;/&gt;&lt;wsp:rsid wsp:val=&quot;001F482F&quot;/&gt;&lt;wsp:rsid wsp:val=&quot;00205676&quot;/&gt;&lt;wsp:rsid wsp:val=&quot;0022364D&quot;/&gt;&lt;wsp:rsid wsp:val=&quot;00234C45&quot;/&gt;&lt;wsp:rsid wsp:val=&quot;002413D6&quot;/&gt;&lt;wsp:rsid wsp:val=&quot;002628D4&quot;/&gt;&lt;wsp:rsid wsp:val=&quot;002640F9&quot;/&gt;&lt;wsp:rsid wsp:val=&quot;00283943&quot;/&gt;&lt;wsp:rsid wsp:val=&quot;002C2A49&quot;/&gt;&lt;wsp:rsid wsp:val=&quot;002F4056&quot;/&gt;&lt;wsp:rsid wsp:val=&quot;003C5E14&quot;/&gt;&lt;wsp:rsid wsp:val=&quot;00402887&quot;/&gt;&lt;wsp:rsid wsp:val=&quot;00433DFD&quot;/&gt;&lt;wsp:rsid wsp:val=&quot;0046032B&quot;/&gt;&lt;wsp:rsid wsp:val=&quot;00465AC3&quot;/&gt;&lt;wsp:rsid wsp:val=&quot;00550867&quot;/&gt;&lt;wsp:rsid wsp:val=&quot;00551DD0&quot;/&gt;&lt;wsp:rsid wsp:val=&quot;00614F9D&quot;/&gt;&lt;wsp:rsid wsp:val=&quot;00621782&quot;/&gt;&lt;wsp:rsid wsp:val=&quot;00621854&quot;/&gt;&lt;wsp:rsid wsp:val=&quot;00692F46&quot;/&gt;&lt;wsp:rsid wsp:val=&quot;006D409B&quot;/&gt;&lt;wsp:rsid wsp:val=&quot;006F493E&quot;/&gt;&lt;wsp:rsid wsp:val=&quot;006F7F50&quot;/&gt;&lt;wsp:rsid wsp:val=&quot;0078536F&quot;/&gt;&lt;wsp:rsid wsp:val=&quot;007A0C6A&quot;/&gt;&lt;wsp:rsid wsp:val=&quot;007B2784&quot;/&gt;&lt;wsp:rsid wsp:val=&quot;00886F8B&quot;/&gt;&lt;wsp:rsid wsp:val=&quot;00891403&quot;/&gt;&lt;wsp:rsid wsp:val=&quot;008A2860&quot;/&gt;&lt;wsp:rsid wsp:val=&quot;008C4C51&quot;/&gt;&lt;wsp:rsid wsp:val=&quot;008F18F7&quot;/&gt;&lt;wsp:rsid wsp:val=&quot;00963067&quot;/&gt;&lt;wsp:rsid wsp:val=&quot;009A0DA5&quot;/&gt;&lt;wsp:rsid wsp:val=&quot;009C50AC&quot;/&gt;&lt;wsp:rsid wsp:val=&quot;00A310D8&quot;/&gt;&lt;wsp:rsid wsp:val=&quot;00A34706&quot;/&gt;&lt;wsp:rsid wsp:val=&quot;00A42740&quot;/&gt;&lt;wsp:rsid wsp:val=&quot;00A57F86&quot;/&gt;&lt;wsp:rsid wsp:val=&quot;00A95EC3&quot;/&gt;&lt;wsp:rsid wsp:val=&quot;00B30C91&quot;/&gt;&lt;wsp:rsid wsp:val=&quot;00B66AD3&quot;/&gt;&lt;wsp:rsid wsp:val=&quot;00B72B32&quot;/&gt;&lt;wsp:rsid wsp:val=&quot;00B92186&quot;/&gt;&lt;wsp:rsid wsp:val=&quot;00BF3DEF&quot;/&gt;&lt;wsp:rsid wsp:val=&quot;00C04676&quot;/&gt;&lt;wsp:rsid wsp:val=&quot;00C171FC&quot;/&gt;&lt;wsp:rsid wsp:val=&quot;00CD62E4&quot;/&gt;&lt;wsp:rsid wsp:val=&quot;00CF1799&quot;/&gt;&lt;wsp:rsid wsp:val=&quot;00CF48C3&quot;/&gt;&lt;wsp:rsid wsp:val=&quot;00D4326B&quot;/&gt;&lt;wsp:rsid wsp:val=&quot;00D77254&quot;/&gt;&lt;wsp:rsid wsp:val=&quot;00D86E32&quot;/&gt;&lt;wsp:rsid wsp:val=&quot;00E0360B&quot;/&gt;&lt;wsp:rsid wsp:val=&quot;00E14ACF&quot;/&gt;&lt;wsp:rsid wsp:val=&quot;00E30857&quot;/&gt;&lt;wsp:rsid wsp:val=&quot;00EC41C2&quot;/&gt;&lt;wsp:rsid wsp:val=&quot;00EC4254&quot;/&gt;&lt;wsp:rsid wsp:val=&quot;00EC68FC&quot;/&gt;&lt;wsp:rsid wsp:val=&quot;00F44E89&quot;/&gt;&lt;wsp:rsid wsp:val=&quot;00FA2844&quot;/&gt;&lt;wsp:rsid wsp:val=&quot;00FC1ECF&quot;/&gt;&lt;/wsp:rsids&gt;&lt;/w:docPr&gt;&lt;w:body&gt;&lt;w:p wsp:rsidR=&quot;00000000&quot; wsp:rsidRDefault=&quot;00551DD0&quot;&gt;&lt;m:oMathPara&gt;&lt;m:oMath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x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m:r&gt;&lt;w:rPr&gt;&lt;w:rFonts w:ascii=&quot;Cambria Math&quot; w:h-ansi=&quot;Cambria Math&quot;/&gt;&lt;wx:font wx:val=&quot;Cambria Math&quot;/&gt;&lt;w:i/&gt;&lt;w:lang w:fareast=&quot;RU&quot;/&gt;&lt;/w:rPr&gt;&lt;m:t&gt;=-&lt;/m:t&gt;&lt;/m:r&gt;&lt;m:f&gt;&lt;m:fPr&gt;&lt;m:ctrlPr&gt;&lt;w:rPr&gt;&lt;w:rFonts w:ascii=&quot;Cambria Math&quot; w:h-ansi=&quot;Cambria Math&quot;/&gt;&lt;wx:font wx:val=&quot;Cambria Math&quot;/&gt;&lt;w:i/&gt;&lt;w:lang w:fareast=&quot;RU&quot;/&gt;&lt;/w:rPr&gt;&lt;/m:ctrlPr&gt;&lt;/m:fPr&gt;&lt;m:num&gt;&lt;m:r&gt;&lt;w:rPr&gt;&lt;w:rFonts w:ascii=&quot;Cambria Math&quot; w:h-ansi=&quot;Cambria Math&quot;/&gt;&lt;wx:font wx:val=&quot;Cambria Math&quot;/&gt;&lt;w:i/&gt;&lt;w:lang w:fareast=&quot;RU&quot;/&gt;&lt;/w:rPr&gt;&lt;m:t&gt;1&lt;/m:t&gt;&lt;/m:r&gt;&lt;/m:num&gt;&lt;m:den&gt;&lt;m:r&gt;&lt;w:rPr&gt;&lt;w:rFonts w:ascii=&quot;Cambria Math&quot; w:h-ansi=&quot;Cambria Math&quot;/&gt;&lt;wx:font wx:val=&quot;Cambria Math&quot;/&gt;&lt;w:i/&gt;&lt;w:lang w:fareast=&quot;RU&quot;/&gt;&lt;/w:rPr&gt;&lt;m:t&gt;О»&lt;/m:t&gt;&lt;/m:r&gt;&lt;/m:den&gt;&lt;/m:f&gt;&lt;m:r&gt;&lt;w:rPr&gt;&lt;w:rFonts w:ascii=&quot;Cambria Math&quot; w:h-ansi=&quot;Cambria Math&quot;/&gt;&lt;wx:font wx:val=&quot;Cambria Math&quot;/&gt;&lt;w:i/&gt;&lt;w:lang w:fareast=&quot;RU&quot;/&gt;&lt;/w:rPr&gt;&lt;m:t&gt;ln&lt;/m:t&gt;&lt;/m:r&gt;&lt;m:sSub&gt;&lt;m:sSubPr&gt;&lt;m:ctrlPr&gt;&lt;w:rPr&gt;&lt;w:rFonts w:ascii=&quot;Cambria Math&quot; w:h-ansi=&quot;Cambria Math&quot;/&gt;&lt;wx:font wx:val=&quot;Cambria Math&quot;/&gt;&lt;w:i/&gt;&lt;w:lang w:fareast=&quot;RU&quot;/&gt;&lt;/w:rPr&gt;&lt;/m:ctrlPr&gt;&lt;/m:sSubPr&gt;&lt;m:e&gt;&lt;m:r&gt;&lt;w:rPr&gt;&lt;w:rFonts w:ascii=&quot;Cambria Math&quot; w:h-ansi=&quot;Cambria Math&quot;/&gt;&lt;wx:font wx:val=&quot;Cambria Math&quot;/&gt;&lt;w:i/&gt;&lt;w:lang w:fareast=&quot;RU&quot;/&gt;&lt;/w:rPr&gt;&lt;m:t&gt;P&lt;/m:t&gt;&lt;/m:r&gt;&lt;/m:e&gt;&lt;m:sub&gt;&lt;m:r&gt;&lt;w:rPr&gt;&lt;w:rFonts w:ascii=&quot;Cambria Math&quot; w:h-ansi=&quot;Cambria Math&quot;/&gt;&lt;wx:font wx:val=&quot;Cambria Math&quot;/&gt;&lt;w:i/&gt;&lt;w:lang w:fareast=&quot;RU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621782">
        <w:rPr>
          <w:lang w:eastAsia="ru-RU"/>
        </w:rPr>
        <w:fldChar w:fldCharType="end"/>
      </w:r>
      <w:r>
        <w:rPr>
          <w:i/>
          <w:lang w:eastAsia="ru-RU"/>
        </w:rPr>
        <w:t>.</w:t>
      </w:r>
    </w:p>
    <w:p w:rsidR="00C1047C" w:rsidRDefault="00C1047C" w:rsidP="00283943">
      <w:pPr>
        <w:spacing w:after="0" w:line="360" w:lineRule="auto"/>
        <w:jc w:val="both"/>
        <w:rPr>
          <w:lang w:eastAsia="ru-RU"/>
        </w:rPr>
      </w:pPr>
    </w:p>
    <w:p w:rsidR="00C1047C" w:rsidRDefault="00C1047C" w:rsidP="00A310D8">
      <w:pPr>
        <w:spacing w:after="0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>В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MS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ряд случайных чисел </w:t>
      </w:r>
      <w:r>
        <w:rPr>
          <w:lang w:val="en-US" w:eastAsia="ru-RU"/>
        </w:rPr>
        <w:t>Y</w:t>
      </w:r>
      <w:r>
        <w:rPr>
          <w:lang w:eastAsia="ru-RU"/>
        </w:rPr>
        <w:t>, распределенных по закону Пуассона удобно получить при помощи надстройки «Анализ данных», инструмента «Генерация случайных чисел», при этом число переменных = 1, число случайных чисел = 15, λ=2,4. Также необходимо указать диапазон ячеек для вывода результатов. Результаты представлены на рис. 5.1.</w:t>
      </w:r>
    </w:p>
    <w:p w:rsidR="00C1047C" w:rsidRPr="00C26F0D" w:rsidRDefault="00C1047C" w:rsidP="00283943">
      <w:pPr>
        <w:rPr>
          <w:b/>
          <w:lang w:eastAsia="ru-RU"/>
        </w:rPr>
      </w:pPr>
      <w:r w:rsidRPr="00C26F0D">
        <w:rPr>
          <w:b/>
          <w:lang w:eastAsia="ru-RU"/>
        </w:rPr>
        <w:t xml:space="preserve">                 Рис. 5.1.</w:t>
      </w:r>
    </w:p>
    <w:p w:rsidR="00C1047C" w:rsidRDefault="00C1047C" w:rsidP="00283943">
      <w:pPr>
        <w:rPr>
          <w:lang w:eastAsia="ru-RU"/>
        </w:rPr>
      </w:pPr>
      <w:r>
        <w:rPr>
          <w:lang w:eastAsia="ru-RU"/>
        </w:rPr>
        <w:t xml:space="preserve">                </w:t>
      </w:r>
      <w:r w:rsidRPr="00560CA2">
        <w:rPr>
          <w:noProof/>
          <w:lang w:eastAsia="ru-RU"/>
        </w:rPr>
        <w:pict>
          <v:shape id="_x0000_i1059" type="#_x0000_t75" style="width:277.5pt;height:196.5pt;visibility:visible">
            <v:imagedata r:id="rId58" o:title="" croptop="14023f" cropbottom="13005f" cropright="35378f"/>
          </v:shape>
        </w:pict>
      </w:r>
    </w:p>
    <w:p w:rsidR="00C1047C" w:rsidRDefault="00C1047C" w:rsidP="00402887">
      <w:pPr>
        <w:rPr>
          <w:lang w:eastAsia="ru-RU"/>
        </w:rPr>
      </w:pPr>
      <w:r>
        <w:rPr>
          <w:lang w:eastAsia="ru-RU"/>
        </w:rPr>
        <w:t xml:space="preserve">   В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MS</w:t>
      </w:r>
      <w:r w:rsidRPr="00C17B91">
        <w:rPr>
          <w:lang w:eastAsia="ru-RU"/>
        </w:rPr>
        <w:t xml:space="preserve"> </w:t>
      </w:r>
      <w:r>
        <w:rPr>
          <w:lang w:val="en-US" w:eastAsia="ru-RU"/>
        </w:rPr>
        <w:t>Excel</w:t>
      </w:r>
      <w:r>
        <w:rPr>
          <w:lang w:eastAsia="ru-RU"/>
        </w:rPr>
        <w:t xml:space="preserve"> ряд случайных чисел Х, распределенных по показательному закону удобно сформировать при помощи формулы </w:t>
      </w:r>
      <w:r w:rsidRPr="00C26F0D">
        <w:rPr>
          <w:lang w:eastAsia="ru-RU"/>
        </w:rPr>
        <w:t>=</w:t>
      </w:r>
      <w:r>
        <w:rPr>
          <w:lang w:eastAsia="ru-RU"/>
        </w:rPr>
        <w:t>60*</w:t>
      </w:r>
      <w:r w:rsidRPr="00C26F0D">
        <w:rPr>
          <w:lang w:eastAsia="ru-RU"/>
        </w:rPr>
        <w:t>(-1/$B$</w:t>
      </w:r>
      <w:r>
        <w:rPr>
          <w:lang w:eastAsia="ru-RU"/>
        </w:rPr>
        <w:t>3</w:t>
      </w:r>
      <w:r w:rsidRPr="00C26F0D">
        <w:rPr>
          <w:lang w:eastAsia="ru-RU"/>
        </w:rPr>
        <w:t>)*LN(</w:t>
      </w:r>
      <w:r>
        <w:rPr>
          <w:lang w:eastAsia="ru-RU"/>
        </w:rPr>
        <w:t>СЛЧИС()</w:t>
      </w:r>
      <w:r w:rsidRPr="00C26F0D">
        <w:rPr>
          <w:lang w:eastAsia="ru-RU"/>
        </w:rPr>
        <w:t>)</w:t>
      </w:r>
      <w:r>
        <w:rPr>
          <w:lang w:eastAsia="ru-RU"/>
        </w:rPr>
        <w:t xml:space="preserve">, скопированной в ячейки В6:В19. Умножение на 60 дает нам случайное время в минутах. </w:t>
      </w:r>
    </w:p>
    <w:p w:rsidR="00C1047C" w:rsidRDefault="00C1047C" w:rsidP="00283943">
      <w:pPr>
        <w:rPr>
          <w:b/>
          <w:lang w:eastAsia="ru-RU"/>
        </w:rPr>
      </w:pPr>
      <w:r>
        <w:rPr>
          <w:b/>
          <w:lang w:eastAsia="ru-RU"/>
        </w:rPr>
        <w:t xml:space="preserve">                                              </w:t>
      </w:r>
      <w:r w:rsidRPr="00010186">
        <w:rPr>
          <w:b/>
          <w:lang w:eastAsia="ru-RU"/>
        </w:rPr>
        <w:t>Рис. 5.2.</w:t>
      </w:r>
    </w:p>
    <w:p w:rsidR="00C1047C" w:rsidRPr="00010186" w:rsidRDefault="00C1047C" w:rsidP="00D77254">
      <w:pPr>
        <w:jc w:val="center"/>
        <w:rPr>
          <w:b/>
          <w:lang w:eastAsia="ru-RU"/>
        </w:rPr>
      </w:pPr>
      <w:r w:rsidRPr="00621782">
        <w:rPr>
          <w:b/>
          <w:noProof/>
          <w:lang w:eastAsia="ru-RU"/>
        </w:rPr>
        <w:pict>
          <v:shape id="Рисунок 29" o:spid="_x0000_i1060" type="#_x0000_t75" style="width:132pt;height:288.75pt;visibility:visible">
            <v:imagedata r:id="rId59" o:title="" croptop="11776f" cropbottom="8146f" cropright="52506f"/>
          </v:shape>
        </w:pict>
      </w:r>
    </w:p>
    <w:p w:rsidR="00C1047C" w:rsidRDefault="00C1047C" w:rsidP="00891403">
      <w:pPr>
        <w:jc w:val="center"/>
        <w:rPr>
          <w:lang w:eastAsia="ru-RU"/>
        </w:rPr>
      </w:pPr>
    </w:p>
    <w:p w:rsidR="00C1047C" w:rsidRDefault="00C1047C" w:rsidP="00891403">
      <w:pPr>
        <w:jc w:val="center"/>
        <w:rPr>
          <w:lang w:eastAsia="ru-RU"/>
        </w:rPr>
      </w:pPr>
    </w:p>
    <w:p w:rsidR="00C1047C" w:rsidRDefault="00C1047C" w:rsidP="00891403">
      <w:pPr>
        <w:jc w:val="center"/>
        <w:rPr>
          <w:lang w:eastAsia="ru-RU"/>
        </w:rPr>
      </w:pPr>
    </w:p>
    <w:p w:rsidR="00C1047C" w:rsidRPr="00891403" w:rsidRDefault="00C1047C" w:rsidP="00891403">
      <w:pPr>
        <w:pStyle w:val="Heading1"/>
        <w:rPr>
          <w:lang w:eastAsia="ru-RU"/>
        </w:rPr>
      </w:pPr>
      <w:bookmarkStart w:id="6" w:name="_Toc350268927"/>
      <w:r w:rsidRPr="00891403">
        <w:rPr>
          <w:lang w:eastAsia="ru-RU"/>
        </w:rPr>
        <w:t>Список использованной литературы:</w:t>
      </w:r>
      <w:bookmarkEnd w:id="6"/>
    </w:p>
    <w:p w:rsidR="00C1047C" w:rsidRDefault="00C1047C" w:rsidP="00614F9D">
      <w:pPr>
        <w:jc w:val="both"/>
        <w:rPr>
          <w:lang w:eastAsia="ru-RU"/>
        </w:rPr>
      </w:pPr>
    </w:p>
    <w:p w:rsidR="00C1047C" w:rsidRDefault="00C1047C" w:rsidP="00614F9D">
      <w:pPr>
        <w:pStyle w:val="ListParagraph"/>
        <w:numPr>
          <w:ilvl w:val="0"/>
          <w:numId w:val="5"/>
        </w:numPr>
        <w:spacing w:line="360" w:lineRule="auto"/>
        <w:jc w:val="both"/>
        <w:rPr>
          <w:lang w:eastAsia="ru-RU"/>
        </w:rPr>
      </w:pPr>
      <w:r>
        <w:rPr>
          <w:lang w:eastAsia="ru-RU"/>
        </w:rPr>
        <w:t>Афанасьев М.Ю. Прикладные задачи исследования операций: учебное пособие / М.Ю. Афанасьев, К.А. Багриновский, В.М. Матюшок. – М.: ИНФРА-М, 2008. – 352 с.</w:t>
      </w:r>
    </w:p>
    <w:p w:rsidR="00C1047C" w:rsidRDefault="00C1047C" w:rsidP="00614F9D">
      <w:pPr>
        <w:pStyle w:val="ListParagraph"/>
        <w:numPr>
          <w:ilvl w:val="0"/>
          <w:numId w:val="5"/>
        </w:numPr>
        <w:spacing w:line="360" w:lineRule="auto"/>
        <w:jc w:val="both"/>
        <w:rPr>
          <w:lang w:eastAsia="ru-RU"/>
        </w:rPr>
      </w:pPr>
      <w:r>
        <w:rPr>
          <w:lang w:eastAsia="ru-RU"/>
        </w:rPr>
        <w:t>Гармаш А.Н. Математические методы в управлении: учебное пособие / А.Н. Гармаш, И.В. Орлова. – М.: Вузовский учебник, 2012. – 272 с.</w:t>
      </w:r>
    </w:p>
    <w:p w:rsidR="00C1047C" w:rsidRDefault="00C1047C" w:rsidP="00614F9D">
      <w:pPr>
        <w:pStyle w:val="ListParagraph"/>
        <w:numPr>
          <w:ilvl w:val="0"/>
          <w:numId w:val="5"/>
        </w:numPr>
        <w:spacing w:line="360" w:lineRule="auto"/>
        <w:jc w:val="both"/>
        <w:rPr>
          <w:lang w:eastAsia="ru-RU"/>
        </w:rPr>
      </w:pPr>
      <w:r>
        <w:rPr>
          <w:lang w:eastAsia="ru-RU"/>
        </w:rPr>
        <w:t>Орлова И.В. Экономико-математические методы и модели: компьютерное моделирование: учебное пособие / И.В. Орлова, В.А. Половников. –М.: Вузовский учебник, 2011. – 389 с.</w:t>
      </w:r>
    </w:p>
    <w:p w:rsidR="00C1047C" w:rsidRDefault="00C1047C" w:rsidP="00614F9D">
      <w:pPr>
        <w:pStyle w:val="ListParagraph"/>
        <w:numPr>
          <w:ilvl w:val="0"/>
          <w:numId w:val="5"/>
        </w:numPr>
        <w:spacing w:line="360" w:lineRule="auto"/>
        <w:jc w:val="both"/>
        <w:rPr>
          <w:lang w:eastAsia="ru-RU"/>
        </w:rPr>
      </w:pPr>
      <w:r>
        <w:rPr>
          <w:lang w:eastAsia="ru-RU"/>
        </w:rPr>
        <w:t>Орлова И.В. Экономико-математическое моделирование: Практическое пособие по решению задач. – 2-е изд., испр. и доп. – М.: Вузовский учебник ,  2011. – 140 с.</w:t>
      </w:r>
    </w:p>
    <w:p w:rsidR="00C1047C" w:rsidRPr="00FC1ECF" w:rsidRDefault="00C1047C" w:rsidP="00614F9D">
      <w:pPr>
        <w:pStyle w:val="ListParagraph"/>
        <w:numPr>
          <w:ilvl w:val="0"/>
          <w:numId w:val="5"/>
        </w:numPr>
        <w:spacing w:line="360" w:lineRule="auto"/>
        <w:jc w:val="both"/>
        <w:rPr>
          <w:lang w:eastAsia="ru-RU"/>
        </w:rPr>
      </w:pPr>
      <w:r>
        <w:rPr>
          <w:lang w:eastAsia="ru-RU"/>
        </w:rPr>
        <w:t>Федосеев В.В., Гармаш А.Н., Орлова И.В. Экономико-математические методы и прикладные модели: учебник для бакалавров /В.В.  Федосеев, А.Н. Гармаш, И.В. Орлова – 3-е изд., перераб. и доп. – М.: Юрайт, 2012. - 304 с.</w:t>
      </w:r>
    </w:p>
    <w:p w:rsidR="00C1047C" w:rsidRPr="005D5C09" w:rsidRDefault="00C1047C" w:rsidP="00614F9D">
      <w:pPr>
        <w:pStyle w:val="ListParagraph"/>
        <w:numPr>
          <w:ilvl w:val="0"/>
          <w:numId w:val="5"/>
        </w:numPr>
        <w:spacing w:after="0" w:line="360" w:lineRule="auto"/>
        <w:jc w:val="both"/>
      </w:pPr>
      <w:r>
        <w:t>Метод Монте-Карло</w:t>
      </w:r>
      <w:r w:rsidRPr="005D5C09">
        <w:t xml:space="preserve">. </w:t>
      </w:r>
      <w:r>
        <w:t>Википедия</w:t>
      </w:r>
      <w:r w:rsidRPr="005D5C09">
        <w:t xml:space="preserve"> [Электронный ресурс] – Режим доступа: </w:t>
      </w:r>
      <w:hyperlink r:id="rId60" w:history="1">
        <w:r w:rsidRPr="00C24407">
          <w:rPr>
            <w:rStyle w:val="Hyperlink"/>
          </w:rPr>
          <w:t>http://</w:t>
        </w:r>
        <w:r w:rsidRPr="00C24407">
          <w:rPr>
            <w:rStyle w:val="Hyperlink"/>
            <w:lang w:val="en-US"/>
          </w:rPr>
          <w:t>ru</w:t>
        </w:r>
        <w:r w:rsidRPr="00C24407">
          <w:rPr>
            <w:rStyle w:val="Hyperlink"/>
          </w:rPr>
          <w:t>.</w:t>
        </w:r>
        <w:r w:rsidRPr="00C24407">
          <w:rPr>
            <w:rStyle w:val="Hyperlink"/>
            <w:lang w:val="en-US"/>
          </w:rPr>
          <w:t>vikipedia</w:t>
        </w:r>
        <w:r w:rsidRPr="00C24407">
          <w:rPr>
            <w:rStyle w:val="Hyperlink"/>
          </w:rPr>
          <w:t>.</w:t>
        </w:r>
        <w:r w:rsidRPr="00C24407">
          <w:rPr>
            <w:rStyle w:val="Hyperlink"/>
            <w:lang w:val="en-US"/>
          </w:rPr>
          <w:t>org</w:t>
        </w:r>
      </w:hyperlink>
    </w:p>
    <w:p w:rsidR="00C1047C" w:rsidRPr="00A310D8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10D8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4706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4706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4706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4706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A34706" w:rsidRDefault="00C1047C" w:rsidP="00FC1ECF">
      <w:pPr>
        <w:pStyle w:val="ListParagraph"/>
        <w:spacing w:line="360" w:lineRule="auto"/>
        <w:rPr>
          <w:lang w:eastAsia="ru-RU"/>
        </w:rPr>
      </w:pPr>
    </w:p>
    <w:p w:rsidR="00C1047C" w:rsidRPr="00891403" w:rsidRDefault="00C1047C" w:rsidP="00D86E32"/>
    <w:sectPr w:rsidR="00C1047C" w:rsidRPr="00891403" w:rsidSect="00A310D8">
      <w:footerReference w:type="default" r:id="rId61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047C" w:rsidRDefault="00C1047C" w:rsidP="00A310D8">
      <w:pPr>
        <w:spacing w:after="0" w:line="240" w:lineRule="auto"/>
      </w:pPr>
      <w:r>
        <w:separator/>
      </w:r>
    </w:p>
  </w:endnote>
  <w:endnote w:type="continuationSeparator" w:id="0">
    <w:p w:rsidR="00C1047C" w:rsidRDefault="00C1047C" w:rsidP="00A310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047C" w:rsidRDefault="00C1047C">
    <w:pPr>
      <w:pStyle w:val="Footer"/>
      <w:jc w:val="center"/>
    </w:pPr>
    <w:fldSimple w:instr=" PAGE   \* MERGEFORMAT ">
      <w:r>
        <w:rPr>
          <w:noProof/>
        </w:rPr>
        <w:t>4</w:t>
      </w:r>
    </w:fldSimple>
  </w:p>
  <w:p w:rsidR="00C1047C" w:rsidRDefault="00C1047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047C" w:rsidRDefault="00C1047C" w:rsidP="00A310D8">
      <w:pPr>
        <w:spacing w:after="0" w:line="240" w:lineRule="auto"/>
      </w:pPr>
      <w:r>
        <w:separator/>
      </w:r>
    </w:p>
  </w:footnote>
  <w:footnote w:type="continuationSeparator" w:id="0">
    <w:p w:rsidR="00C1047C" w:rsidRDefault="00C1047C" w:rsidP="00A310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F217D0"/>
    <w:multiLevelType w:val="hybridMultilevel"/>
    <w:tmpl w:val="8E7237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762516"/>
    <w:multiLevelType w:val="hybridMultilevel"/>
    <w:tmpl w:val="40F0B168"/>
    <w:lvl w:ilvl="0" w:tplc="7E46A06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509D6140"/>
    <w:multiLevelType w:val="hybridMultilevel"/>
    <w:tmpl w:val="3CDACF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0AC15D9"/>
    <w:multiLevelType w:val="multilevel"/>
    <w:tmpl w:val="D6D2C08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B5D138A"/>
    <w:multiLevelType w:val="hybridMultilevel"/>
    <w:tmpl w:val="858E28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CC46868"/>
    <w:multiLevelType w:val="hybridMultilevel"/>
    <w:tmpl w:val="B9FECC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E6CD0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50D0C54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366A78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6D3C306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B86577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98234B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18E307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A72CE07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782504FE"/>
    <w:multiLevelType w:val="hybridMultilevel"/>
    <w:tmpl w:val="775C79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4"/>
  </w:num>
  <w:num w:numId="5">
    <w:abstractNumId w:val="6"/>
  </w:num>
  <w:num w:numId="6">
    <w:abstractNumId w:val="2"/>
  </w:num>
  <w:num w:numId="7">
    <w:abstractNumId w:val="3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F18F7"/>
    <w:rsid w:val="00010186"/>
    <w:rsid w:val="00013ED8"/>
    <w:rsid w:val="00014AA4"/>
    <w:rsid w:val="00021188"/>
    <w:rsid w:val="00030DCC"/>
    <w:rsid w:val="00075945"/>
    <w:rsid w:val="0009046E"/>
    <w:rsid w:val="00092808"/>
    <w:rsid w:val="00093742"/>
    <w:rsid w:val="000A17A6"/>
    <w:rsid w:val="000B5068"/>
    <w:rsid w:val="000C4780"/>
    <w:rsid w:val="000D67E7"/>
    <w:rsid w:val="001233BB"/>
    <w:rsid w:val="00131F0F"/>
    <w:rsid w:val="00147814"/>
    <w:rsid w:val="00150627"/>
    <w:rsid w:val="00153B85"/>
    <w:rsid w:val="0018126C"/>
    <w:rsid w:val="001F482F"/>
    <w:rsid w:val="00205676"/>
    <w:rsid w:val="0022364D"/>
    <w:rsid w:val="00234C45"/>
    <w:rsid w:val="002413D6"/>
    <w:rsid w:val="002628D4"/>
    <w:rsid w:val="002640F9"/>
    <w:rsid w:val="00266BE7"/>
    <w:rsid w:val="00283943"/>
    <w:rsid w:val="002C2A49"/>
    <w:rsid w:val="002F4056"/>
    <w:rsid w:val="003C5E14"/>
    <w:rsid w:val="00402887"/>
    <w:rsid w:val="00414FD2"/>
    <w:rsid w:val="00433B8C"/>
    <w:rsid w:val="00433DFD"/>
    <w:rsid w:val="00457C49"/>
    <w:rsid w:val="0046032B"/>
    <w:rsid w:val="00465AC3"/>
    <w:rsid w:val="00550867"/>
    <w:rsid w:val="00560AA7"/>
    <w:rsid w:val="00560CA2"/>
    <w:rsid w:val="005D5C09"/>
    <w:rsid w:val="00614F9D"/>
    <w:rsid w:val="00621782"/>
    <w:rsid w:val="00621854"/>
    <w:rsid w:val="00692F46"/>
    <w:rsid w:val="006D409B"/>
    <w:rsid w:val="006F493E"/>
    <w:rsid w:val="006F7F50"/>
    <w:rsid w:val="0078536F"/>
    <w:rsid w:val="007A0C6A"/>
    <w:rsid w:val="007B2784"/>
    <w:rsid w:val="00864B77"/>
    <w:rsid w:val="00886F8B"/>
    <w:rsid w:val="00891403"/>
    <w:rsid w:val="008A2860"/>
    <w:rsid w:val="008C4C51"/>
    <w:rsid w:val="008F18F7"/>
    <w:rsid w:val="00963067"/>
    <w:rsid w:val="009A0DA5"/>
    <w:rsid w:val="009B7165"/>
    <w:rsid w:val="009C50AC"/>
    <w:rsid w:val="00A310D8"/>
    <w:rsid w:val="00A34706"/>
    <w:rsid w:val="00A3687C"/>
    <w:rsid w:val="00A42740"/>
    <w:rsid w:val="00A57F86"/>
    <w:rsid w:val="00A661F9"/>
    <w:rsid w:val="00A95EC3"/>
    <w:rsid w:val="00B30C91"/>
    <w:rsid w:val="00B63062"/>
    <w:rsid w:val="00B66AD3"/>
    <w:rsid w:val="00B72B32"/>
    <w:rsid w:val="00B73059"/>
    <w:rsid w:val="00B92186"/>
    <w:rsid w:val="00BF3DEF"/>
    <w:rsid w:val="00C04676"/>
    <w:rsid w:val="00C06DCB"/>
    <w:rsid w:val="00C1047C"/>
    <w:rsid w:val="00C171FC"/>
    <w:rsid w:val="00C17B91"/>
    <w:rsid w:val="00C24407"/>
    <w:rsid w:val="00C26F0D"/>
    <w:rsid w:val="00C7049B"/>
    <w:rsid w:val="00CA773C"/>
    <w:rsid w:val="00CD62E4"/>
    <w:rsid w:val="00CF1799"/>
    <w:rsid w:val="00CF48C3"/>
    <w:rsid w:val="00D10659"/>
    <w:rsid w:val="00D4326B"/>
    <w:rsid w:val="00D77254"/>
    <w:rsid w:val="00D86E32"/>
    <w:rsid w:val="00DE74E4"/>
    <w:rsid w:val="00E0360B"/>
    <w:rsid w:val="00E14ACF"/>
    <w:rsid w:val="00E30857"/>
    <w:rsid w:val="00E84992"/>
    <w:rsid w:val="00E84B59"/>
    <w:rsid w:val="00EC41C2"/>
    <w:rsid w:val="00EC4254"/>
    <w:rsid w:val="00EC68FC"/>
    <w:rsid w:val="00F44E89"/>
    <w:rsid w:val="00FA2844"/>
    <w:rsid w:val="00FC1E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8C4C51"/>
    <w:pPr>
      <w:spacing w:after="200" w:line="276" w:lineRule="auto"/>
    </w:pPr>
    <w:rPr>
      <w:sz w:val="28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F18F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8F18F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F18F7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8F18F7"/>
    <w:rPr>
      <w:rFonts w:ascii="Cambria" w:hAnsi="Cambria" w:cs="Times New Roman"/>
      <w:b/>
      <w:bCs/>
      <w:color w:val="4F81BD"/>
      <w:sz w:val="26"/>
      <w:szCs w:val="26"/>
    </w:rPr>
  </w:style>
  <w:style w:type="paragraph" w:styleId="TOCHeading">
    <w:name w:val="TOC Heading"/>
    <w:basedOn w:val="Heading1"/>
    <w:next w:val="Normal"/>
    <w:uiPriority w:val="99"/>
    <w:qFormat/>
    <w:rsid w:val="008F18F7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rsid w:val="008F1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F18F7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99"/>
    <w:rsid w:val="008F18F7"/>
    <w:pPr>
      <w:spacing w:after="100"/>
    </w:pPr>
  </w:style>
  <w:style w:type="character" w:styleId="Hyperlink">
    <w:name w:val="Hyperlink"/>
    <w:basedOn w:val="DefaultParagraphFont"/>
    <w:uiPriority w:val="99"/>
    <w:rsid w:val="008F18F7"/>
    <w:rPr>
      <w:rFonts w:cs="Times New Roman"/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1233BB"/>
    <w:rPr>
      <w:rFonts w:cs="Times New Roman"/>
      <w:color w:val="808080"/>
    </w:rPr>
  </w:style>
  <w:style w:type="paragraph" w:styleId="ListParagraph">
    <w:name w:val="List Paragraph"/>
    <w:basedOn w:val="Normal"/>
    <w:uiPriority w:val="99"/>
    <w:qFormat/>
    <w:rsid w:val="006F7F50"/>
    <w:pPr>
      <w:ind w:left="720"/>
      <w:contextualSpacing/>
    </w:pPr>
  </w:style>
  <w:style w:type="table" w:styleId="TableGrid">
    <w:name w:val="Table Grid"/>
    <w:basedOn w:val="TableNormal"/>
    <w:uiPriority w:val="99"/>
    <w:rsid w:val="001F482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rsid w:val="00A31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310D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A31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310D8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2167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7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7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7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167413">
          <w:marLeft w:val="0"/>
          <w:marRight w:val="0"/>
          <w:marTop w:val="93"/>
          <w:marBottom w:val="93"/>
          <w:divBdr>
            <w:top w:val="single" w:sz="4" w:space="0" w:color="DDDDDD"/>
            <w:left w:val="single" w:sz="4" w:space="13" w:color="DDDDDD"/>
            <w:bottom w:val="single" w:sz="4" w:space="3" w:color="DDDDDD"/>
            <w:right w:val="single" w:sz="4" w:space="3" w:color="DDDDDD"/>
          </w:divBdr>
        </w:div>
      </w:divsChild>
    </w:div>
    <w:div w:id="1112167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167414">
          <w:marLeft w:val="0"/>
          <w:marRight w:val="0"/>
          <w:marTop w:val="93"/>
          <w:marBottom w:val="93"/>
          <w:divBdr>
            <w:top w:val="single" w:sz="4" w:space="0" w:color="DDDDDD"/>
            <w:left w:val="single" w:sz="4" w:space="13" w:color="DDDDDD"/>
            <w:bottom w:val="single" w:sz="4" w:space="3" w:color="DDDDDD"/>
            <w:right w:val="single" w:sz="4" w:space="3" w:color="DDDDDD"/>
          </w:divBdr>
        </w:div>
      </w:divsChild>
    </w:div>
    <w:div w:id="1112167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167412">
          <w:marLeft w:val="0"/>
          <w:marRight w:val="0"/>
          <w:marTop w:val="93"/>
          <w:marBottom w:val="93"/>
          <w:divBdr>
            <w:top w:val="single" w:sz="4" w:space="0" w:color="DDDDDD"/>
            <w:left w:val="single" w:sz="4" w:space="13" w:color="DDDDDD"/>
            <w:bottom w:val="single" w:sz="4" w:space="3" w:color="DDDDDD"/>
            <w:right w:val="single" w:sz="4" w:space="3" w:color="DDDDDD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4.bin"/><Relationship Id="rId26" Type="http://schemas.openxmlformats.org/officeDocument/2006/relationships/image" Target="media/image13.png"/><Relationship Id="rId39" Type="http://schemas.openxmlformats.org/officeDocument/2006/relationships/image" Target="media/image21.wmf"/><Relationship Id="rId21" Type="http://schemas.openxmlformats.org/officeDocument/2006/relationships/image" Target="media/image9.png"/><Relationship Id="rId34" Type="http://schemas.openxmlformats.org/officeDocument/2006/relationships/oleObject" Target="embeddings/oleObject9.bin"/><Relationship Id="rId42" Type="http://schemas.openxmlformats.org/officeDocument/2006/relationships/oleObject" Target="embeddings/oleObject13.bin"/><Relationship Id="rId47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5" Type="http://schemas.openxmlformats.org/officeDocument/2006/relationships/image" Target="media/image30.png"/><Relationship Id="rId63" Type="http://schemas.openxmlformats.org/officeDocument/2006/relationships/theme" Target="theme/theme1.xml"/><Relationship Id="rId7" Type="http://schemas.openxmlformats.org/officeDocument/2006/relationships/hyperlink" Target="http://www.grandars.ru/student/vysshaya-matematika/ekonomiko-matematicheskaya-model.html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6.wmf"/><Relationship Id="rId41" Type="http://schemas.openxmlformats.org/officeDocument/2006/relationships/image" Target="media/image22.wmf"/><Relationship Id="rId54" Type="http://schemas.openxmlformats.org/officeDocument/2006/relationships/image" Target="media/image29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1.png"/><Relationship Id="rId32" Type="http://schemas.openxmlformats.org/officeDocument/2006/relationships/oleObject" Target="embeddings/oleObject8.bin"/><Relationship Id="rId37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5" Type="http://schemas.openxmlformats.org/officeDocument/2006/relationships/image" Target="media/image24.wmf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oleObject" Target="embeddings/oleObject6.bin"/><Relationship Id="rId28" Type="http://schemas.openxmlformats.org/officeDocument/2006/relationships/image" Target="media/image15.png"/><Relationship Id="rId36" Type="http://schemas.openxmlformats.org/officeDocument/2006/relationships/oleObject" Target="embeddings/oleObject10.bin"/><Relationship Id="rId49" Type="http://schemas.openxmlformats.org/officeDocument/2006/relationships/image" Target="media/image26.wmf"/><Relationship Id="rId57" Type="http://schemas.openxmlformats.org/officeDocument/2006/relationships/image" Target="media/image32.png"/><Relationship Id="rId61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8.wmf"/><Relationship Id="rId31" Type="http://schemas.openxmlformats.org/officeDocument/2006/relationships/image" Target="media/image17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hyperlink" Target="http://ru.vikipedi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0.wmf"/><Relationship Id="rId27" Type="http://schemas.openxmlformats.org/officeDocument/2006/relationships/image" Target="media/image14.png"/><Relationship Id="rId30" Type="http://schemas.openxmlformats.org/officeDocument/2006/relationships/oleObject" Target="embeddings/oleObject7.bin"/><Relationship Id="rId35" Type="http://schemas.openxmlformats.org/officeDocument/2006/relationships/image" Target="media/image19.wmf"/><Relationship Id="rId43" Type="http://schemas.openxmlformats.org/officeDocument/2006/relationships/image" Target="media/image23.wmf"/><Relationship Id="rId48" Type="http://schemas.openxmlformats.org/officeDocument/2006/relationships/oleObject" Target="embeddings/oleObject16.bin"/><Relationship Id="rId56" Type="http://schemas.openxmlformats.org/officeDocument/2006/relationships/image" Target="media/image31.png"/><Relationship Id="rId8" Type="http://schemas.openxmlformats.org/officeDocument/2006/relationships/image" Target="media/image1.png"/><Relationship Id="rId51" Type="http://schemas.openxmlformats.org/officeDocument/2006/relationships/image" Target="media/image27.wmf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wmf"/><Relationship Id="rId25" Type="http://schemas.openxmlformats.org/officeDocument/2006/relationships/image" Target="media/image12.png"/><Relationship Id="rId33" Type="http://schemas.openxmlformats.org/officeDocument/2006/relationships/image" Target="media/image18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21</Pages>
  <Words>2942</Words>
  <Characters>16776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3</cp:revision>
  <cp:lastPrinted>2013-03-05T13:46:00Z</cp:lastPrinted>
  <dcterms:created xsi:type="dcterms:W3CDTF">2013-05-17T18:58:00Z</dcterms:created>
  <dcterms:modified xsi:type="dcterms:W3CDTF">2014-05-31T21:57:00Z</dcterms:modified>
</cp:coreProperties>
</file>