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FF1" w:rsidRPr="00DE7264" w:rsidRDefault="00E94FF1" w:rsidP="009841F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Практическая</w:t>
      </w:r>
      <w:r w:rsidRPr="00DE7264">
        <w:rPr>
          <w:rFonts w:ascii="Times New Roman" w:hAnsi="Times New Roman" w:cs="Times New Roman"/>
          <w:i/>
          <w:iCs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DE7264">
        <w:rPr>
          <w:rFonts w:ascii="Times New Roman" w:hAnsi="Times New Roman" w:cs="Times New Roman"/>
          <w:i/>
          <w:iCs/>
          <w:sz w:val="28"/>
          <w:szCs w:val="28"/>
        </w:rPr>
        <w:t xml:space="preserve"> № 1</w:t>
      </w:r>
    </w:p>
    <w:p w:rsidR="00E94FF1" w:rsidRPr="00DE7264" w:rsidRDefault="00E94FF1" w:rsidP="009841F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7264">
        <w:rPr>
          <w:rFonts w:ascii="Times New Roman" w:hAnsi="Times New Roman" w:cs="Times New Roman"/>
          <w:b/>
          <w:bCs/>
          <w:sz w:val="28"/>
          <w:szCs w:val="28"/>
        </w:rPr>
        <w:t>Тема: ««Составление и оформление ОРД »</w:t>
      </w:r>
    </w:p>
    <w:p w:rsidR="00E94FF1" w:rsidRPr="00DE7264" w:rsidRDefault="00E94FF1" w:rsidP="00984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7264">
        <w:rPr>
          <w:rFonts w:ascii="Times New Roman" w:hAnsi="Times New Roman" w:cs="Times New Roman"/>
          <w:b/>
          <w:bCs/>
          <w:sz w:val="28"/>
          <w:szCs w:val="28"/>
        </w:rPr>
        <w:t>Цель работы: Научиться состав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лять и оформлять организационно </w:t>
      </w:r>
      <w:r w:rsidRPr="00DE7264">
        <w:rPr>
          <w:rFonts w:ascii="Times New Roman" w:hAnsi="Times New Roman" w:cs="Times New Roman"/>
          <w:b/>
          <w:bCs/>
          <w:sz w:val="28"/>
          <w:szCs w:val="28"/>
        </w:rPr>
        <w:t>распорядительные документы в соответствии с ГОСТ Р 6.30-2003</w:t>
      </w:r>
    </w:p>
    <w:p w:rsidR="00E94FF1" w:rsidRPr="00C00384" w:rsidRDefault="00E94FF1" w:rsidP="00984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7264"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</w:t>
      </w:r>
    </w:p>
    <w:p w:rsidR="00E94FF1" w:rsidRPr="00DE7264" w:rsidRDefault="00E94FF1" w:rsidP="00984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7264">
        <w:rPr>
          <w:rFonts w:ascii="Times New Roman" w:hAnsi="Times New Roman" w:cs="Times New Roman"/>
          <w:b/>
          <w:bCs/>
          <w:sz w:val="28"/>
          <w:szCs w:val="28"/>
        </w:rPr>
        <w:t>Задание 1</w:t>
      </w:r>
    </w:p>
    <w:p w:rsidR="00E94FF1" w:rsidRDefault="00E94FF1" w:rsidP="006159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noProof/>
        </w:rPr>
      </w:pPr>
      <w:r w:rsidRPr="00DE7264">
        <w:rPr>
          <w:rFonts w:ascii="Times New Roman" w:hAnsi="Times New Roman" w:cs="Times New Roman"/>
          <w:sz w:val="28"/>
          <w:szCs w:val="28"/>
        </w:rPr>
        <w:t>Оформить заявление кассира завода «Свет» с просьбой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ученический отпуск с 06.03.20</w:t>
      </w:r>
      <w:r w:rsidRPr="009841F6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по 18.03.20</w:t>
      </w:r>
      <w:r w:rsidRPr="009841F6">
        <w:rPr>
          <w:rFonts w:ascii="Times New Roman" w:hAnsi="Times New Roman" w:cs="Times New Roman"/>
          <w:sz w:val="28"/>
          <w:szCs w:val="28"/>
        </w:rPr>
        <w:t>14</w:t>
      </w:r>
      <w:r w:rsidRPr="00DE7264">
        <w:rPr>
          <w:rFonts w:ascii="Times New Roman" w:hAnsi="Times New Roman" w:cs="Times New Roman"/>
          <w:sz w:val="28"/>
          <w:szCs w:val="28"/>
        </w:rPr>
        <w:t xml:space="preserve"> продолжительностью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календарных дней на основании справки – вызова № 5655 от 01.03.20</w:t>
      </w:r>
      <w:r w:rsidRPr="009841F6">
        <w:rPr>
          <w:rFonts w:ascii="Times New Roman" w:hAnsi="Times New Roman" w:cs="Times New Roman"/>
          <w:sz w:val="28"/>
          <w:szCs w:val="28"/>
        </w:rPr>
        <w:t>14</w:t>
      </w:r>
      <w:r w:rsidRPr="00DE7264">
        <w:rPr>
          <w:rFonts w:ascii="Times New Roman" w:hAnsi="Times New Roman" w:cs="Times New Roman"/>
          <w:sz w:val="28"/>
          <w:szCs w:val="28"/>
        </w:rPr>
        <w:t xml:space="preserve"> Ф.И.О.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кассира Иванова Ирина Петровна. Для примера используйте</w:t>
      </w:r>
      <w:r w:rsidRPr="00671834">
        <w:rPr>
          <w:rFonts w:ascii="Times New Roman" w:hAnsi="Times New Roman" w:cs="Times New Roman"/>
          <w:sz w:val="28"/>
          <w:szCs w:val="28"/>
        </w:rPr>
        <w:t xml:space="preserve">  </w:t>
      </w:r>
      <w:r w:rsidRPr="00DE7264">
        <w:rPr>
          <w:rFonts w:ascii="Times New Roman" w:hAnsi="Times New Roman" w:cs="Times New Roman"/>
          <w:sz w:val="28"/>
          <w:szCs w:val="28"/>
        </w:rPr>
        <w:t>приложение 1.</w:t>
      </w:r>
      <w:r w:rsidRPr="009841F6">
        <w:rPr>
          <w:noProof/>
        </w:rPr>
        <w:t xml:space="preserve"> </w:t>
      </w:r>
    </w:p>
    <w:p w:rsidR="00E94FF1" w:rsidRPr="00615984" w:rsidRDefault="00E94FF1" w:rsidP="00615984">
      <w:pPr>
        <w:rPr>
          <w:rFonts w:cs="Times New Roman"/>
          <w:noProof/>
        </w:rPr>
      </w:pPr>
      <w:r>
        <w:rPr>
          <w:rFonts w:cs="Times New Roman"/>
          <w:noProof/>
        </w:rPr>
        <w:br w:type="page"/>
      </w:r>
    </w:p>
    <w:tbl>
      <w:tblPr>
        <w:tblW w:w="0" w:type="auto"/>
        <w:tblInd w:w="-106" w:type="dxa"/>
        <w:tblBorders>
          <w:insideH w:val="single" w:sz="4" w:space="0" w:color="auto"/>
        </w:tblBorders>
        <w:tblLook w:val="00A0"/>
      </w:tblPr>
      <w:tblGrid>
        <w:gridCol w:w="3454"/>
        <w:gridCol w:w="3455"/>
        <w:gridCol w:w="3455"/>
      </w:tblGrid>
      <w:tr w:rsidR="00E94FF1" w:rsidRPr="00F163AB">
        <w:tc>
          <w:tcPr>
            <w:tcW w:w="3454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Генеральному директору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АО «Света»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Р.Б. Тухватуллину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кассира Ивановой И.П.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FF1" w:rsidRDefault="00E94FF1" w:rsidP="00984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6718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6718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6718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6718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6718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предоставить ученический отпуск с 06.03.2014 по 1.03.2014 продолжительностью 13 календарных дней на основании справки вызова № 5655 от 01.03.2014. </w:t>
      </w:r>
    </w:p>
    <w:p w:rsidR="00E94FF1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insideH w:val="single" w:sz="4" w:space="0" w:color="auto"/>
        </w:tblBorders>
        <w:tblLook w:val="00A0"/>
      </w:tblPr>
      <w:tblGrid>
        <w:gridCol w:w="3454"/>
        <w:gridCol w:w="3455"/>
        <w:gridCol w:w="3455"/>
      </w:tblGrid>
      <w:tr w:rsidR="00E94FF1" w:rsidRPr="00F163AB">
        <w:tc>
          <w:tcPr>
            <w:tcW w:w="3454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Кассир</w:t>
            </w: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И.П. Петровна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03.03.2014</w:t>
            </w:r>
          </w:p>
        </w:tc>
      </w:tr>
    </w:tbl>
    <w:p w:rsidR="00E94FF1" w:rsidRPr="00671834" w:rsidRDefault="00E94FF1" w:rsidP="00FF4D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Pr="00671834" w:rsidRDefault="00E94FF1" w:rsidP="00984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984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984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Pr="00671834" w:rsidRDefault="00E94FF1" w:rsidP="00984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Pr="0067183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7264"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Оформить приказ по личному составу на основе данных задания № 1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образца приложения 2.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 65к от 05.03.2014</w:t>
      </w:r>
      <w:r w:rsidRPr="00DE7264">
        <w:rPr>
          <w:rFonts w:ascii="Times New Roman" w:hAnsi="Times New Roman" w:cs="Times New Roman"/>
          <w:sz w:val="28"/>
          <w:szCs w:val="28"/>
        </w:rPr>
        <w:t xml:space="preserve"> «О предоставлении ученического отпуска»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кассиру за</w:t>
      </w:r>
      <w:r>
        <w:rPr>
          <w:rFonts w:ascii="Times New Roman" w:hAnsi="Times New Roman" w:cs="Times New Roman"/>
          <w:sz w:val="28"/>
          <w:szCs w:val="28"/>
        </w:rPr>
        <w:t xml:space="preserve">вода И.П. Ивановной с 06.03.2014 по 18.03.2014 </w:t>
      </w:r>
      <w:r w:rsidRPr="00DE7264">
        <w:rPr>
          <w:rFonts w:ascii="Times New Roman" w:hAnsi="Times New Roman" w:cs="Times New Roman"/>
          <w:sz w:val="28"/>
          <w:szCs w:val="28"/>
        </w:rPr>
        <w:t>продолжительностью 13 календарных дней на основании справки-вызова №</w:t>
      </w:r>
      <w:r>
        <w:rPr>
          <w:rFonts w:ascii="Times New Roman" w:hAnsi="Times New Roman" w:cs="Times New Roman"/>
          <w:sz w:val="28"/>
          <w:szCs w:val="28"/>
        </w:rPr>
        <w:t xml:space="preserve"> 5655 от 01.03.2014</w:t>
      </w:r>
      <w:r w:rsidRPr="00DE7264">
        <w:rPr>
          <w:rFonts w:ascii="Times New Roman" w:hAnsi="Times New Roman" w:cs="Times New Roman"/>
          <w:sz w:val="28"/>
          <w:szCs w:val="28"/>
        </w:rPr>
        <w:t xml:space="preserve"> и заявления кассира И.П. Ивановной.</w:t>
      </w:r>
    </w:p>
    <w:p w:rsidR="00E94FF1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Проставить визу согласования начальника отдела кадров О.А. Сергеевой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и отметку об ознакомлении с приказом Ивановой.</w:t>
      </w:r>
    </w:p>
    <w:p w:rsidR="00E94FF1" w:rsidRDefault="00E94FF1" w:rsidP="006159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Ind w:w="-106" w:type="dxa"/>
        <w:tblBorders>
          <w:insideH w:val="single" w:sz="4" w:space="0" w:color="auto"/>
        </w:tblBorders>
        <w:tblLook w:val="00A0"/>
      </w:tblPr>
      <w:tblGrid>
        <w:gridCol w:w="3454"/>
        <w:gridCol w:w="3455"/>
        <w:gridCol w:w="3455"/>
      </w:tblGrid>
      <w:tr w:rsidR="00E94FF1" w:rsidRPr="00F163AB">
        <w:tc>
          <w:tcPr>
            <w:tcW w:w="3454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АО «Свет»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05.03.2014 № 65к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«О предоставлении ученического отпуска»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FF1" w:rsidRDefault="00E94FF1" w:rsidP="001114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1114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1114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1114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984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Предоставить И.П. Ивановой ученический отпуск с 06.03.2014 по 18.03.2014 продолжительностью 13 календарных дней. </w:t>
      </w: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 Справка – вызов №5655 от 01.03.2014 и заявления кассира И.П. Ивановой.</w:t>
      </w: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B827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454"/>
        <w:gridCol w:w="3455"/>
        <w:gridCol w:w="3455"/>
      </w:tblGrid>
      <w:tr w:rsidR="00E94FF1" w:rsidRPr="00F163AB">
        <w:tc>
          <w:tcPr>
            <w:tcW w:w="3454" w:type="dxa"/>
            <w:vAlign w:val="center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С приказом ознакомлена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5.03.2014</w:t>
            </w:r>
          </w:p>
        </w:tc>
        <w:tc>
          <w:tcPr>
            <w:tcW w:w="3455" w:type="dxa"/>
          </w:tcPr>
          <w:p w:rsidR="00E94FF1" w:rsidRDefault="00E94FF1" w:rsidP="00C0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E94FF1" w:rsidRDefault="00E94FF1" w:rsidP="00C0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E94FF1" w:rsidRPr="00F163AB" w:rsidRDefault="00E94FF1" w:rsidP="00C0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3455" w:type="dxa"/>
            <w:vAlign w:val="center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Р.Б. Тухватуллин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 xml:space="preserve">О.А. Сергеева 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И.П. Иванова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FF1" w:rsidRDefault="00E94FF1" w:rsidP="00433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433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7264">
        <w:rPr>
          <w:rFonts w:ascii="Times New Roman" w:hAnsi="Times New Roman" w:cs="Times New Roman"/>
          <w:b/>
          <w:bCs/>
          <w:sz w:val="28"/>
          <w:szCs w:val="28"/>
        </w:rPr>
        <w:t>Задание 3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Оформить приказ по основной деятельности на основе предложенных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образцов в приложении 3 и 4.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В соответствии с Расп</w:t>
      </w:r>
      <w:r>
        <w:rPr>
          <w:rFonts w:ascii="Times New Roman" w:hAnsi="Times New Roman" w:cs="Times New Roman"/>
          <w:sz w:val="28"/>
          <w:szCs w:val="28"/>
        </w:rPr>
        <w:t>оряжением Министра от 04.03.2014</w:t>
      </w:r>
      <w:r w:rsidRPr="00DE7264">
        <w:rPr>
          <w:rFonts w:ascii="Times New Roman" w:hAnsi="Times New Roman" w:cs="Times New Roman"/>
          <w:sz w:val="28"/>
          <w:szCs w:val="28"/>
        </w:rPr>
        <w:t xml:space="preserve"> № 115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усилении противопожарной безопасности и усилении охраны в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праздничных дней» сост</w:t>
      </w:r>
      <w:r>
        <w:rPr>
          <w:rFonts w:ascii="Times New Roman" w:hAnsi="Times New Roman" w:cs="Times New Roman"/>
          <w:sz w:val="28"/>
          <w:szCs w:val="28"/>
        </w:rPr>
        <w:t>авить приказ № 245 от 06.03.2014</w:t>
      </w:r>
      <w:r w:rsidRPr="00DE7264">
        <w:rPr>
          <w:rFonts w:ascii="Times New Roman" w:hAnsi="Times New Roman" w:cs="Times New Roman"/>
          <w:sz w:val="28"/>
          <w:szCs w:val="28"/>
        </w:rPr>
        <w:t xml:space="preserve"> изданный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 xml:space="preserve">директором Научно-производственного объединения «Агроприбор» г. </w:t>
      </w:r>
      <w:r>
        <w:rPr>
          <w:rFonts w:ascii="Times New Roman" w:hAnsi="Times New Roman" w:cs="Times New Roman"/>
          <w:sz w:val="28"/>
          <w:szCs w:val="28"/>
        </w:rPr>
        <w:t xml:space="preserve">Липецк. </w:t>
      </w:r>
      <w:r w:rsidRPr="00DE7264">
        <w:rPr>
          <w:rFonts w:ascii="Times New Roman" w:hAnsi="Times New Roman" w:cs="Times New Roman"/>
          <w:sz w:val="28"/>
          <w:szCs w:val="28"/>
        </w:rPr>
        <w:t>М.Д. Галкиным.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В распорядительной части выделить 4 пункта: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E7264">
        <w:rPr>
          <w:rFonts w:ascii="Times New Roman" w:hAnsi="Times New Roman" w:cs="Times New Roman"/>
          <w:sz w:val="28"/>
          <w:szCs w:val="28"/>
        </w:rPr>
        <w:t>Об организации уборки территории объединения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E7264">
        <w:rPr>
          <w:rFonts w:ascii="Times New Roman" w:hAnsi="Times New Roman" w:cs="Times New Roman"/>
          <w:sz w:val="28"/>
          <w:szCs w:val="28"/>
        </w:rPr>
        <w:t>О проверке состояния электропроводки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FF1" w:rsidRPr="00DE7264" w:rsidRDefault="00E94FF1" w:rsidP="008F42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E7264">
        <w:rPr>
          <w:rFonts w:ascii="Times New Roman" w:hAnsi="Times New Roman" w:cs="Times New Roman"/>
          <w:sz w:val="28"/>
          <w:szCs w:val="28"/>
        </w:rPr>
        <w:t>О предоставлении в секретариат генерального директора списка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сотрудников, пребывание которых необходимо на территории объединения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праздничные дни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4. Контроль за исполнением возлагается на главного инженера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объединения П.Р. Жарова.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Каждый пункт рассмотреть по схеме «Кому?», «Что нужно сделать?»,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«До какого срока?».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Например, к п.1 Заведующему ск</w:t>
      </w:r>
      <w:r>
        <w:rPr>
          <w:rFonts w:ascii="Times New Roman" w:hAnsi="Times New Roman" w:cs="Times New Roman"/>
          <w:sz w:val="28"/>
          <w:szCs w:val="28"/>
        </w:rPr>
        <w:t>ладом О.Н. Никитину организовать уборку территории до 07.03.2014</w:t>
      </w:r>
      <w:r w:rsidRPr="00DE7264">
        <w:rPr>
          <w:rFonts w:ascii="Times New Roman" w:hAnsi="Times New Roman" w:cs="Times New Roman"/>
          <w:sz w:val="28"/>
          <w:szCs w:val="28"/>
        </w:rPr>
        <w:t>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Проставить визу главного инженера</w:t>
      </w:r>
    </w:p>
    <w:p w:rsidR="00E94FF1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Поставить отметку об исполнителе. Исполнителем является Соловьева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телефон 302-34-56</w:t>
      </w:r>
    </w:p>
    <w:p w:rsidR="00E94FF1" w:rsidRDefault="00E94F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94FF1" w:rsidRDefault="00E94FF1" w:rsidP="00984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219"/>
        <w:gridCol w:w="2690"/>
        <w:gridCol w:w="3455"/>
      </w:tblGrid>
      <w:tr w:rsidR="00E94FF1" w:rsidRPr="00F163AB">
        <w:tc>
          <w:tcPr>
            <w:tcW w:w="4219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Научно-производственное объединение «Агроприбор»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06.03.2014 №245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г. Липецк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«О мерах по обеспечению безопасности»</w:t>
            </w:r>
          </w:p>
        </w:tc>
        <w:tc>
          <w:tcPr>
            <w:tcW w:w="2690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FF1" w:rsidRDefault="00E94FF1" w:rsidP="00984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6159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Распоряжением Министра от 04.03.2014 № 115 «</w:t>
      </w:r>
      <w:r w:rsidRPr="00DE726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усилении противопожарной безопасности и усилении охраны в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праздничных дней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94FF1" w:rsidRDefault="00E94FF1" w:rsidP="006159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E94FF1" w:rsidRDefault="00E94FF1" w:rsidP="006159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Заведующему ск</w:t>
      </w:r>
      <w:r>
        <w:rPr>
          <w:rFonts w:ascii="Times New Roman" w:hAnsi="Times New Roman" w:cs="Times New Roman"/>
          <w:sz w:val="28"/>
          <w:szCs w:val="28"/>
        </w:rPr>
        <w:t>ладом О.Н. Никитину организовать уборку территории до 07.03.2014.</w:t>
      </w:r>
    </w:p>
    <w:p w:rsidR="00E94FF1" w:rsidRDefault="00E94FF1" w:rsidP="006159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Главному электрику Э.Э Потехину осуществить проверку состояния электропроводки до 08.03.2014.</w:t>
      </w:r>
    </w:p>
    <w:p w:rsidR="00E94FF1" w:rsidRPr="000C6DE6" w:rsidRDefault="00E94FF1" w:rsidP="006159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отдела З.Д. Кукушкиной п</w:t>
      </w:r>
      <w:r w:rsidRPr="000C6DE6">
        <w:rPr>
          <w:rFonts w:ascii="Times New Roman" w:hAnsi="Times New Roman" w:cs="Times New Roman"/>
          <w:sz w:val="28"/>
          <w:szCs w:val="28"/>
        </w:rPr>
        <w:t xml:space="preserve">редоставить в секретариат </w:t>
      </w:r>
      <w:r>
        <w:rPr>
          <w:rFonts w:ascii="Times New Roman" w:hAnsi="Times New Roman" w:cs="Times New Roman"/>
          <w:sz w:val="28"/>
          <w:szCs w:val="28"/>
        </w:rPr>
        <w:t>генерального директора список</w:t>
      </w:r>
      <w:r w:rsidRPr="000C6DE6">
        <w:rPr>
          <w:rFonts w:ascii="Times New Roman" w:hAnsi="Times New Roman" w:cs="Times New Roman"/>
          <w:sz w:val="28"/>
          <w:szCs w:val="28"/>
        </w:rPr>
        <w:t xml:space="preserve"> сотрудников, пребывание которых необходимо на территории объединения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6DE6">
        <w:rPr>
          <w:rFonts w:ascii="Times New Roman" w:hAnsi="Times New Roman" w:cs="Times New Roman"/>
          <w:sz w:val="28"/>
          <w:szCs w:val="28"/>
        </w:rPr>
        <w:t>праздничные дни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FF1" w:rsidRDefault="00E94FF1" w:rsidP="006159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возлагается на главного инженера объединения П.Р. Жарова.</w:t>
      </w:r>
    </w:p>
    <w:p w:rsidR="00E94FF1" w:rsidRDefault="00E94FF1" w:rsidP="003860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Pr="00615984" w:rsidRDefault="00E94FF1" w:rsidP="00615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454"/>
        <w:gridCol w:w="3455"/>
        <w:gridCol w:w="3455"/>
      </w:tblGrid>
      <w:tr w:rsidR="00E94FF1" w:rsidRPr="00F163AB">
        <w:tc>
          <w:tcPr>
            <w:tcW w:w="3454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инженер 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А.П. Соловьева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302-34-56</w:t>
            </w: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М.Д. Галкин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П.Р. Жаров</w:t>
            </w:r>
          </w:p>
        </w:tc>
      </w:tr>
    </w:tbl>
    <w:p w:rsidR="00E94FF1" w:rsidRDefault="00E94FF1" w:rsidP="003860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3860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Pr="00DE7264" w:rsidRDefault="00E94FF1" w:rsidP="00984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7264">
        <w:rPr>
          <w:rFonts w:ascii="Times New Roman" w:hAnsi="Times New Roman" w:cs="Times New Roman"/>
          <w:b/>
          <w:bCs/>
          <w:sz w:val="28"/>
          <w:szCs w:val="28"/>
        </w:rPr>
        <w:t>Задание 4.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 xml:space="preserve">Оформить </w:t>
      </w:r>
      <w:r>
        <w:rPr>
          <w:rFonts w:ascii="Times New Roman" w:hAnsi="Times New Roman" w:cs="Times New Roman"/>
          <w:sz w:val="28"/>
          <w:szCs w:val="28"/>
        </w:rPr>
        <w:t>распоряжение № 137 от 10.03.2014</w:t>
      </w:r>
      <w:r w:rsidRPr="00DE7264">
        <w:rPr>
          <w:rFonts w:ascii="Times New Roman" w:hAnsi="Times New Roman" w:cs="Times New Roman"/>
          <w:sz w:val="28"/>
          <w:szCs w:val="28"/>
        </w:rPr>
        <w:t xml:space="preserve"> главного инженера</w:t>
      </w:r>
      <w:r>
        <w:rPr>
          <w:rFonts w:ascii="Times New Roman" w:hAnsi="Times New Roman" w:cs="Times New Roman"/>
          <w:sz w:val="28"/>
          <w:szCs w:val="28"/>
        </w:rPr>
        <w:t xml:space="preserve"> Липецкого</w:t>
      </w:r>
      <w:r w:rsidRPr="00DE7264">
        <w:rPr>
          <w:rFonts w:ascii="Times New Roman" w:hAnsi="Times New Roman" w:cs="Times New Roman"/>
          <w:sz w:val="28"/>
          <w:szCs w:val="28"/>
        </w:rPr>
        <w:t xml:space="preserve"> станкостроительного завода «Техмаш» Д.М. Солнцева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внедрении стандарта ОРД СТП 02-601» на основе предложенных образцов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приложении 5 и 6.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В распорядительной части указать 4 пункта: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1. О внедрении стандарта ОРД СТП 02-601 во всех службах, на участках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и в структурных по</w:t>
      </w:r>
      <w:r>
        <w:rPr>
          <w:rFonts w:ascii="Times New Roman" w:hAnsi="Times New Roman" w:cs="Times New Roman"/>
          <w:sz w:val="28"/>
          <w:szCs w:val="28"/>
        </w:rPr>
        <w:t>дразделениях завода с 01.04.2014</w:t>
      </w:r>
      <w:r w:rsidRPr="00DE7264">
        <w:rPr>
          <w:rFonts w:ascii="Times New Roman" w:hAnsi="Times New Roman" w:cs="Times New Roman"/>
          <w:sz w:val="28"/>
          <w:szCs w:val="28"/>
        </w:rPr>
        <w:t>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2. Об организации занятий по изучению СТП 02-601 со специалистами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инженерно-технологическим персоналом (с указанием «Кому» и с какого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числа)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3. Об организации тиражирования бланков ОРД, типовых текстов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унифицированных форм (с указанием «Кому?»)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4. Контроль за исполнением распоряжения возложить на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директора по общим вопросам И.К. Бирова.</w:t>
      </w:r>
    </w:p>
    <w:p w:rsidR="00E94FF1" w:rsidRPr="00DE7264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Проставить визу юрисконсульта П.К. Лунова</w:t>
      </w:r>
    </w:p>
    <w:p w:rsidR="00E94FF1" w:rsidRDefault="00E94FF1" w:rsidP="00C00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Поставить отметку об исполнителе. Исполнителем является Журавлева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телефон 308-34-16</w:t>
      </w:r>
    </w:p>
    <w:p w:rsidR="00E94FF1" w:rsidRDefault="00E94F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Ind w:w="-106" w:type="dxa"/>
        <w:tblLook w:val="00A0"/>
      </w:tblPr>
      <w:tblGrid>
        <w:gridCol w:w="3454"/>
        <w:gridCol w:w="3455"/>
        <w:gridCol w:w="3455"/>
      </w:tblGrid>
      <w:tr w:rsidR="00E94FF1" w:rsidRPr="00F163AB">
        <w:tc>
          <w:tcPr>
            <w:tcW w:w="3454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ОАО «Техмаш»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10.03.2014 №137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г. Липецк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«О внедрении стандарта ОРД СТП 02-601»</w:t>
            </w: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FF1" w:rsidRDefault="00E94FF1" w:rsidP="00984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E64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ОБЯЗЫВАЮ:</w:t>
      </w:r>
    </w:p>
    <w:p w:rsidR="00E94FF1" w:rsidRPr="008A19CD" w:rsidRDefault="00E94FF1" w:rsidP="00E640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9CD">
        <w:rPr>
          <w:rFonts w:ascii="Times New Roman" w:hAnsi="Times New Roman" w:cs="Times New Roman"/>
          <w:sz w:val="28"/>
          <w:szCs w:val="28"/>
        </w:rPr>
        <w:t>Внедрить стандарт ОРД СТП 02-601 во всех службах, на участках</w:t>
      </w:r>
    </w:p>
    <w:p w:rsidR="00E94FF1" w:rsidRDefault="00E94FF1" w:rsidP="00C00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и в структурных по</w:t>
      </w:r>
      <w:r>
        <w:rPr>
          <w:rFonts w:ascii="Times New Roman" w:hAnsi="Times New Roman" w:cs="Times New Roman"/>
          <w:sz w:val="28"/>
          <w:szCs w:val="28"/>
        </w:rPr>
        <w:t>дразделениях завода с 01.04.2014</w:t>
      </w:r>
      <w:r w:rsidRPr="00DE7264">
        <w:rPr>
          <w:rFonts w:ascii="Times New Roman" w:hAnsi="Times New Roman" w:cs="Times New Roman"/>
          <w:sz w:val="28"/>
          <w:szCs w:val="28"/>
        </w:rPr>
        <w:t>.</w:t>
      </w:r>
    </w:p>
    <w:p w:rsidR="00E94FF1" w:rsidRDefault="00E94FF1" w:rsidP="00E640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Менеджеру по работе с персоналом И.П. Гавриленко организовать занятия по изучению СТП 02-601 со специалистами и инженерно-технологическим персоналом с 11.04.2014.</w:t>
      </w:r>
    </w:p>
    <w:p w:rsidR="00E94FF1" w:rsidRDefault="00E94FF1" w:rsidP="00E640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Секретарю В.А. Кутузовой организовать тиражирование бланков ОРД, типовых текстов и унифицированных форм.</w:t>
      </w:r>
    </w:p>
    <w:p w:rsidR="00E94FF1" w:rsidRDefault="00E94FF1" w:rsidP="00E640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264">
        <w:rPr>
          <w:rFonts w:ascii="Times New Roman" w:hAnsi="Times New Roman" w:cs="Times New Roman"/>
          <w:sz w:val="28"/>
          <w:szCs w:val="28"/>
        </w:rPr>
        <w:t>Контроль за исполнением распоряжения возложить на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64">
        <w:rPr>
          <w:rFonts w:ascii="Times New Roman" w:hAnsi="Times New Roman" w:cs="Times New Roman"/>
          <w:sz w:val="28"/>
          <w:szCs w:val="28"/>
        </w:rPr>
        <w:t>директора по общим вопросам И.К. Бирова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FF1" w:rsidRDefault="00E94FF1" w:rsidP="00E64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E640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E640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E640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F1" w:rsidRDefault="00E94FF1" w:rsidP="00E640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454"/>
        <w:gridCol w:w="3455"/>
        <w:gridCol w:w="3455"/>
      </w:tblGrid>
      <w:tr w:rsidR="00E94FF1" w:rsidRPr="00F163AB">
        <w:tc>
          <w:tcPr>
            <w:tcW w:w="3454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Юристконсульт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Испо</w:t>
            </w:r>
            <w:bookmarkStart w:id="0" w:name="_GoBack"/>
            <w:bookmarkEnd w:id="0"/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лнитель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В.М. Журавлева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308-34-16</w:t>
            </w: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  <w:tc>
          <w:tcPr>
            <w:tcW w:w="3455" w:type="dxa"/>
          </w:tcPr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Д.М. Солнцев</w:t>
            </w:r>
          </w:p>
          <w:p w:rsidR="00E94FF1" w:rsidRPr="00F163AB" w:rsidRDefault="00E94FF1" w:rsidP="00F16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3AB">
              <w:rPr>
                <w:rFonts w:ascii="Times New Roman" w:hAnsi="Times New Roman" w:cs="Times New Roman"/>
                <w:sz w:val="28"/>
                <w:szCs w:val="28"/>
              </w:rPr>
              <w:t>П.К. Лунова</w:t>
            </w:r>
          </w:p>
        </w:tc>
      </w:tr>
    </w:tbl>
    <w:p w:rsidR="00E94FF1" w:rsidRDefault="00E94FF1" w:rsidP="009841F6">
      <w:pPr>
        <w:spacing w:after="0" w:line="360" w:lineRule="auto"/>
        <w:jc w:val="both"/>
        <w:rPr>
          <w:rFonts w:cs="Times New Roman"/>
        </w:rPr>
      </w:pPr>
    </w:p>
    <w:sectPr w:rsidR="00E94FF1" w:rsidSect="00671834">
      <w:pgSz w:w="11906" w:h="16838"/>
      <w:pgMar w:top="1134" w:right="6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FF1" w:rsidRDefault="00E94FF1" w:rsidP="00FF4D0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94FF1" w:rsidRDefault="00E94FF1" w:rsidP="00FF4D0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FF1" w:rsidRDefault="00E94FF1" w:rsidP="00FF4D0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94FF1" w:rsidRDefault="00E94FF1" w:rsidP="00FF4D0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F0E39"/>
    <w:multiLevelType w:val="hybridMultilevel"/>
    <w:tmpl w:val="CAE66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F60D5"/>
    <w:multiLevelType w:val="hybridMultilevel"/>
    <w:tmpl w:val="ACF017CC"/>
    <w:lvl w:ilvl="0" w:tplc="AE404A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E767A2"/>
    <w:multiLevelType w:val="hybridMultilevel"/>
    <w:tmpl w:val="85BE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1F6"/>
    <w:rsid w:val="000C6DE6"/>
    <w:rsid w:val="000D670E"/>
    <w:rsid w:val="001114FD"/>
    <w:rsid w:val="00352BC6"/>
    <w:rsid w:val="003860AE"/>
    <w:rsid w:val="003C14E3"/>
    <w:rsid w:val="004333AD"/>
    <w:rsid w:val="00442992"/>
    <w:rsid w:val="00556BEE"/>
    <w:rsid w:val="005B3044"/>
    <w:rsid w:val="00607AED"/>
    <w:rsid w:val="00615984"/>
    <w:rsid w:val="00671834"/>
    <w:rsid w:val="00793B80"/>
    <w:rsid w:val="007F5540"/>
    <w:rsid w:val="008A19CD"/>
    <w:rsid w:val="008F42E2"/>
    <w:rsid w:val="009841F6"/>
    <w:rsid w:val="0098619E"/>
    <w:rsid w:val="009C048E"/>
    <w:rsid w:val="00B8271E"/>
    <w:rsid w:val="00C00384"/>
    <w:rsid w:val="00C0305A"/>
    <w:rsid w:val="00DE7264"/>
    <w:rsid w:val="00E640A8"/>
    <w:rsid w:val="00E94FF1"/>
    <w:rsid w:val="00F163AB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1F6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84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41F6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67183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F4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F4D0B"/>
    <w:rPr>
      <w:rFonts w:eastAsia="Times New Roman"/>
      <w:lang w:eastAsia="ru-RU"/>
    </w:rPr>
  </w:style>
  <w:style w:type="paragraph" w:styleId="Footer">
    <w:name w:val="footer"/>
    <w:basedOn w:val="Normal"/>
    <w:link w:val="FooterChar"/>
    <w:uiPriority w:val="99"/>
    <w:rsid w:val="00FF4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F4D0B"/>
    <w:rPr>
      <w:rFonts w:eastAsia="Times New Roman"/>
      <w:lang w:eastAsia="ru-RU"/>
    </w:rPr>
  </w:style>
  <w:style w:type="paragraph" w:styleId="ListParagraph">
    <w:name w:val="List Paragraph"/>
    <w:basedOn w:val="Normal"/>
    <w:uiPriority w:val="99"/>
    <w:qFormat/>
    <w:rsid w:val="003C14E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8</Pages>
  <Words>789</Words>
  <Characters>4503</Characters>
  <Application>Microsoft Office Outlook</Application>
  <DocSecurity>0</DocSecurity>
  <Lines>0</Lines>
  <Paragraphs>0</Paragraphs>
  <ScaleCrop>false</ScaleCrop>
  <Company>Финансовый университет Липецкий филиал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секр</cp:lastModifiedBy>
  <cp:revision>4</cp:revision>
  <cp:lastPrinted>2014-04-08T09:28:00Z</cp:lastPrinted>
  <dcterms:created xsi:type="dcterms:W3CDTF">2014-04-07T14:50:00Z</dcterms:created>
  <dcterms:modified xsi:type="dcterms:W3CDTF">2014-04-08T09:28:00Z</dcterms:modified>
</cp:coreProperties>
</file>