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1DCE" w:rsidRDefault="00EE1DCE">
      <w:r>
        <w:t>Вопросы к теме 1</w:t>
      </w:r>
      <w:r w:rsidRPr="00923DE8">
        <w:rPr>
          <w:rFonts w:ascii="Verdana" w:hAnsi="Verdana" w:cs="Helvetica"/>
          <w:noProof/>
          <w:color w:val="333333"/>
          <w:sz w:val="21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gyazo_img" o:spid="_x0000_i1025" type="#_x0000_t75" alt="http://screenshot.ru/e24a29a207d23683ec0932dfabba2ee4.png" style="width:465.75pt;height:162pt;visibility:visible">
            <v:imagedata r:id="rId4" o:title=""/>
          </v:shape>
        </w:pict>
      </w:r>
      <w:r w:rsidRPr="00923DE8">
        <w:rPr>
          <w:rFonts w:ascii="Verdana" w:hAnsi="Verdana" w:cs="Helvetica"/>
          <w:noProof/>
          <w:color w:val="333333"/>
          <w:sz w:val="21"/>
          <w:szCs w:val="21"/>
        </w:rPr>
        <w:pict>
          <v:shape id="_x0000_i1026" type="#_x0000_t75" alt="http://screenshot.ru/f8a8e328d30ab7825e7b2691faf88b43.png" style="width:464.25pt;height:173.25pt;visibility:visible">
            <v:imagedata r:id="rId5" o:title=""/>
          </v:shape>
        </w:pict>
      </w:r>
      <w:r w:rsidRPr="00923DE8">
        <w:rPr>
          <w:rFonts w:ascii="Verdana" w:hAnsi="Verdana" w:cs="Helvetica"/>
          <w:noProof/>
          <w:color w:val="333333"/>
          <w:sz w:val="21"/>
          <w:szCs w:val="21"/>
        </w:rPr>
        <w:pict>
          <v:shape id="_x0000_i1027" type="#_x0000_t75" alt="http://screenshot.ru/c0c68d2f22bbf35be12d41867b756bc8.png" style="width:466.5pt;height:186.75pt;visibility:visible">
            <v:imagedata r:id="rId6" o:title=""/>
          </v:shape>
        </w:pict>
      </w:r>
      <w:r w:rsidRPr="00923DE8">
        <w:rPr>
          <w:rFonts w:ascii="Verdana" w:hAnsi="Verdana" w:cs="Helvetica"/>
          <w:noProof/>
          <w:color w:val="333333"/>
          <w:sz w:val="21"/>
          <w:szCs w:val="21"/>
        </w:rPr>
        <w:pict>
          <v:shape id="_x0000_i1028" type="#_x0000_t75" alt="http://screenshot.ru/267492a7229bc90425f2c1ebce8c039f.png" style="width:467.25pt;height:198.75pt;visibility:visible">
            <v:imagedata r:id="rId7" o:title=""/>
          </v:shape>
        </w:pict>
      </w:r>
      <w:r w:rsidRPr="00923DE8">
        <w:rPr>
          <w:rFonts w:ascii="Verdana" w:hAnsi="Verdana" w:cs="Helvetica"/>
          <w:noProof/>
          <w:color w:val="333333"/>
          <w:sz w:val="21"/>
          <w:szCs w:val="21"/>
        </w:rPr>
        <w:pict>
          <v:shape id="_x0000_i1029" type="#_x0000_t75" alt="http://screenshot.ru/be3ece648dd0b4307ffbdbe4c4231a3a.png" style="width:463.5pt;height:169.5pt;visibility:visible">
            <v:imagedata r:id="rId8" o:title=""/>
          </v:shape>
        </w:pict>
      </w:r>
      <w:r w:rsidRPr="00923DE8">
        <w:rPr>
          <w:rFonts w:ascii="Verdana" w:hAnsi="Verdana" w:cs="Helvetica"/>
          <w:noProof/>
          <w:color w:val="333333"/>
          <w:sz w:val="21"/>
          <w:szCs w:val="21"/>
        </w:rPr>
        <w:pict>
          <v:shape id="_x0000_i1030" type="#_x0000_t75" alt="http://screenshot.ru/31e6aaa2aff70307356e4ada839db652.png" style="width:463.5pt;height:189pt;visibility:visible">
            <v:imagedata r:id="rId9" o:title=""/>
          </v:shape>
        </w:pict>
      </w:r>
      <w:r w:rsidRPr="00923DE8">
        <w:rPr>
          <w:rFonts w:ascii="Verdana" w:hAnsi="Verdana" w:cs="Helvetica"/>
          <w:noProof/>
          <w:color w:val="333333"/>
          <w:sz w:val="21"/>
          <w:szCs w:val="21"/>
        </w:rPr>
        <w:pict>
          <v:shape id="_x0000_i1031" type="#_x0000_t75" alt="http://screenshot.ru/ef5e6de395c7a43cfc0caf9a357b3f94.png" style="width:468pt;height:182.25pt;visibility:visible">
            <v:imagedata r:id="rId10" o:title=""/>
          </v:shape>
        </w:pict>
      </w:r>
      <w:r w:rsidRPr="00923DE8">
        <w:rPr>
          <w:rFonts w:ascii="Verdana" w:hAnsi="Verdana" w:cs="Helvetica"/>
          <w:noProof/>
          <w:color w:val="333333"/>
          <w:sz w:val="21"/>
          <w:szCs w:val="21"/>
        </w:rPr>
        <w:pict>
          <v:shape id="_x0000_i1032" type="#_x0000_t75" alt="http://screenshot.ru/a9f7fef752a072ec7bf653deb13320b0.png" style="width:463.5pt;height:183.75pt;visibility:visible">
            <v:imagedata r:id="rId11" o:title=""/>
          </v:shape>
        </w:pict>
      </w:r>
      <w:r w:rsidRPr="00923DE8">
        <w:rPr>
          <w:rFonts w:ascii="Verdana" w:hAnsi="Verdana" w:cs="Helvetica"/>
          <w:noProof/>
          <w:color w:val="333333"/>
          <w:sz w:val="21"/>
          <w:szCs w:val="21"/>
        </w:rPr>
        <w:pict>
          <v:shape id="_x0000_i1033" type="#_x0000_t75" alt="http://screenshot.ru/d8a1b1b42cad33800c244d55e1c26e5e.png" style="width:465.75pt;height:157.5pt;visibility:visible">
            <v:imagedata r:id="rId12" o:title=""/>
          </v:shape>
        </w:pict>
      </w:r>
    </w:p>
    <w:p w:rsidR="00EE1DCE" w:rsidRDefault="00EE1DCE">
      <w:r>
        <w:br w:type="page"/>
        <w:t>Вопросы к теме 2</w:t>
      </w:r>
    </w:p>
    <w:p w:rsidR="00EE1DCE" w:rsidRDefault="00EE1DCE">
      <w:pPr>
        <w:rPr>
          <w:b/>
        </w:rPr>
      </w:pP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34" type="#_x0000_t75" alt="http://screenshot.ru/d373c9590d7f8ff8b8d34dfdd3100d76.png" style="width:465.75pt;height:157.5pt;visibility:visible">
            <v:imagedata r:id="rId13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35" type="#_x0000_t75" alt="http://screenshot.ru/5eeacb7c17c62ead1ef5e9eca4b2272b.png" style="width:465.75pt;height:145.5pt;visibility:visible">
            <v:imagedata r:id="rId14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36" type="#_x0000_t75" alt="http://screenshot.ru/d0a7a9312bed35da9f3c85e36ac0eaa6.png" style="width:465pt;height:168pt;visibility:visible">
            <v:imagedata r:id="rId15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37" type="#_x0000_t75" alt="http://screenshot.ru/4a9a45dacfb976f1f12f60e813291af4.png" style="width:467.25pt;height:164.25pt;visibility:visible">
            <v:imagedata r:id="rId16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38" type="#_x0000_t75" alt="http://screenshot.ru/1b5224da08814271dbf50f3cfec958c7.png" style="width:462.75pt;height:170.25pt;visibility:visible">
            <v:imagedata r:id="rId17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39" type="#_x0000_t75" alt="http://screenshot.ru/3dee960ff46b8565625a374b41e57f08.png" style="width:466.5pt;height:134.25pt;visibility:visible">
            <v:imagedata r:id="rId18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40" type="#_x0000_t75" alt="http://screenshot.ru/2d211673bf77216effe37de1932c628a.png" style="width:466.5pt;height:163.5pt;visibility:visible">
            <v:imagedata r:id="rId19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41" type="#_x0000_t75" alt="http://screenshot.ru/c668e3c55579a1201a5789110b8af513.png" style="width:465pt;height:143.25pt;visibility:visible">
            <v:imagedata r:id="rId20" o:title=""/>
          </v:shape>
        </w:pict>
      </w:r>
    </w:p>
    <w:p w:rsidR="00EE1DCE" w:rsidRDefault="00EE1DCE">
      <w:pPr>
        <w:rPr>
          <w:b/>
        </w:rPr>
      </w:pP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42" type="#_x0000_t75" alt="http://screenshot.ru/86525deac2170a2634ceeaaf08bd22fd.png" style="width:463.5pt;height:177pt;visibility:visible">
            <v:imagedata r:id="rId21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43" type="#_x0000_t75" alt="http://screenshot.ru/805c8233db7baee5c7a8eb76abaa6dd0.png" style="width:463.5pt;height:137.25pt;visibility:visible">
            <v:imagedata r:id="rId22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44" type="#_x0000_t75" alt="http://screenshot.ru/29088400d457b6207b80a25322cf6c9c.png" style="width:467.25pt;height:162.75pt;visibility:visible">
            <v:imagedata r:id="rId23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45" type="#_x0000_t75" alt="http://screenshot.ru/927aecf1659062ac3ea0ce95c1c3a22c.png" style="width:467.25pt;height:213pt;visibility:visible">
            <v:imagedata r:id="rId24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46" type="#_x0000_t75" alt="http://screenshot.ru/c1bc6c7631f984596958b320fc8a448d.png" style="width:465.75pt;height:115.5pt;visibility:visible">
            <v:imagedata r:id="rId25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47" type="#_x0000_t75" alt="http://screenshot.ru/4d4aad53a22af27581a86f0d41f6236c.png" style="width:468pt;height:181.5pt;visibility:visible">
            <v:imagedata r:id="rId26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48" type="#_x0000_t75" alt="http://screenshot.ru/4d4aad53a22af27581a86f0d41f6236c.png" style="width:468pt;height:181.5pt;visibility:visible">
            <v:imagedata r:id="rId26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49" type="#_x0000_t75" alt="http://screenshot.ru/11f099694e8b355d7d4259063a24fcd1.png" style="width:464.25pt;height:152.25pt;visibility:visible">
            <v:imagedata r:id="rId27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50" type="#_x0000_t75" alt="http://screenshot.ru/b99adeda8ff7ac87f6543de54491ca91.png" style="width:466.5pt;height:177.75pt;visibility:visible">
            <v:imagedata r:id="rId28" o:title=""/>
          </v:shape>
        </w:pict>
      </w:r>
    </w:p>
    <w:p w:rsidR="00EE1DCE" w:rsidRDefault="00EE1DCE">
      <w:pPr>
        <w:rPr>
          <w:b/>
        </w:rPr>
      </w:pP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51" type="#_x0000_t75" alt="http://screenshot.ru/0dd1e9a9476f948c84fd47d5944cdd3a.png" style="width:464.25pt;height:3in;visibility:visible">
            <v:imagedata r:id="rId29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52" type="#_x0000_t75" alt="http://screenshot.ru/a4d1de4216ac7ccabc28c5173aec1da8.png" style="width:467.25pt;height:165.75pt;visibility:visible">
            <v:imagedata r:id="rId30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53" type="#_x0000_t75" alt="http://screenshot.ru/6122ee10f7633c613f485a48f587492d.png" style="width:468pt;height:152.25pt;visibility:visible">
            <v:imagedata r:id="rId31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54" type="#_x0000_t75" alt="http://screenshot.ru/e62fd2098c415457d27a2e48336dc741.png" style="width:463.5pt;height:153pt;visibility:visible">
            <v:imagedata r:id="rId32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55" type="#_x0000_t75" alt="http://screenshot.ru/02adb1b1e0b5dc30211bb837dfa35eee.png" style="width:465.75pt;height:132pt;visibility:visible">
            <v:imagedata r:id="rId33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56" type="#_x0000_t75" alt="http://screenshot.ru/c96b8281f94b7007d180c141ca0e77dc.png" style="width:464.25pt;height:107.25pt;visibility:visible">
            <v:imagedata r:id="rId34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57" type="#_x0000_t75" alt="http://screenshot.ru/dda7f42cb0c44416b9c9793642f951d1.png" style="width:464.25pt;height:141pt;visibility:visible">
            <v:imagedata r:id="rId35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58" type="#_x0000_t75" alt="http://screenshot.ru/83ac62e616f233ceee289c78c19cc3f5.png" style="width:463.5pt;height:141pt;visibility:visible">
            <v:imagedata r:id="rId36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59" type="#_x0000_t75" alt="http://screenshot.ru/66ab19752db0b30885cdf48901b8edfd.png" style="width:468pt;height:117.75pt;visibility:visible">
            <v:imagedata r:id="rId37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60" type="#_x0000_t75" alt="http://screenshot.ru/d40b01627d7d81a66bca75dfc440794f.png" style="width:467.25pt;height:159.75pt;visibility:visible">
            <v:imagedata r:id="rId38" o:title=""/>
          </v:shape>
        </w:pict>
      </w:r>
    </w:p>
    <w:p w:rsidR="00EE1DCE" w:rsidRDefault="00EE1DCE">
      <w:pPr>
        <w:rPr>
          <w:b/>
        </w:rPr>
      </w:pP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61" type="#_x0000_t75" alt="http://screenshot.ru/417b738ebb03b34317fc886a8ca63ff0.png" style="width:463.5pt;height:217.5pt;visibility:visible">
            <v:imagedata r:id="rId39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62" type="#_x0000_t75" alt="http://screenshot.ru/d2bef3c53bcb137707a807a6cbb7665f.png" style="width:463.5pt;height:168.75pt;visibility:visible">
            <v:imagedata r:id="rId40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63" type="#_x0000_t75" alt="http://screenshot.ru/3730ff243691dfc869db4cdee7e30b85.png" style="width:465pt;height:123pt;visibility:visible">
            <v:imagedata r:id="rId41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64" type="#_x0000_t75" alt="http://screenshot.ru/305b7a3906d3d733cda8cbe642ada479.png" style="width:465pt;height:100.5pt;visibility:visible">
            <v:imagedata r:id="rId42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65" type="#_x0000_t75" alt="http://screenshot.ru/155dab23523f003caf9a5c0c8b73cc02.png" style="width:465pt;height:177pt;visibility:visible">
            <v:imagedata r:id="rId43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66" type="#_x0000_t75" alt="http://screenshot.ru/7cd0f018f686e117328d95c5f479055d.png" style="width:465.75pt;height:182.25pt;visibility:visible">
            <v:imagedata r:id="rId44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67" type="#_x0000_t75" alt="http://screenshot.ru/5b7dbde9a42e6270cff8eff7a47ebd94.png" style="width:466.5pt;height:201pt;visibility:visible">
            <v:imagedata r:id="rId45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68" type="#_x0000_t75" alt="http://screenshot.ru/5dc9cdfd153418e650092379b9d478a5.png" style="width:464.25pt;height:139.5pt;visibility:visible">
            <v:imagedata r:id="rId46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69" type="#_x0000_t75" alt="http://screenshot.ru/64f80996a4153d7e2ee621d040181281.png" style="width:465.75pt;height:126.75pt;visibility:visible">
            <v:imagedata r:id="rId47" o:title=""/>
          </v:shape>
        </w:pict>
      </w:r>
    </w:p>
    <w:p w:rsidR="00EE1DCE" w:rsidRDefault="00EE1DCE">
      <w:pPr>
        <w:rPr>
          <w:b/>
        </w:rPr>
      </w:pP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70" type="#_x0000_t75" alt="http://screenshot.ru/ab1e4e61680f9d4c1b1c777f8968f5a9.png" style="width:463.5pt;height:189.75pt;visibility:visible">
            <v:imagedata r:id="rId48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71" type="#_x0000_t75" alt="http://screenshot.ru/848c33c0b51e52886ae63847058e2ac1.png" style="width:465.75pt;height:177pt;visibility:visible">
            <v:imagedata r:id="rId49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72" type="#_x0000_t75" alt="http://screenshot.ru/287470a4043410c03b8b3a1b1b4eb0d6.png" style="width:465.75pt;height:162pt;visibility:visible">
            <v:imagedata r:id="rId50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73" type="#_x0000_t75" alt="http://screenshot.ru/03ace0c3abdaf812450b1c8a5bedd4c6.png" style="width:463.5pt;height:159.75pt;visibility:visible">
            <v:imagedata r:id="rId51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74" type="#_x0000_t75" alt="http://screenshot.ru/c0992ab31b1d6327374ae4db87b64101.png" style="width:465.75pt;height:2in;visibility:visible">
            <v:imagedata r:id="rId52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75" type="#_x0000_t75" alt="http://screenshot.ru/aa5286fa7f25f23dd1db690c9efc41ae.png" style="width:464.25pt;height:142.5pt;visibility:visible">
            <v:imagedata r:id="rId53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76" type="#_x0000_t75" alt="http://screenshot.ru/c8e8663808889bf77a2cebc39507ade5.png" style="width:464.25pt;height:2in;visibility:visible">
            <v:imagedata r:id="rId54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77" type="#_x0000_t75" alt="http://screenshot.ru/7c52d80d7cd15dfe936c6857e166ffb3.png" style="width:463.5pt;height:157.5pt;visibility:visible">
            <v:imagedata r:id="rId55" o:title=""/>
          </v:shape>
        </w:pict>
      </w:r>
    </w:p>
    <w:p w:rsidR="00EE1DCE" w:rsidRDefault="00EE1DCE"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78" type="#_x0000_t75" alt="http://screenshot.ru/83df3a03b76bca324c7e68f23c6a89ca.png" style="width:463.5pt;height:178.5pt;visibility:visible">
            <v:imagedata r:id="rId56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79" type="#_x0000_t75" alt="http://screenshot.ru/0336f25a0e97e7cbe0f50f82c6811872.png" style="width:465.75pt;height:142.5pt;visibility:visible">
            <v:imagedata r:id="rId57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80" type="#_x0000_t75" alt="http://screenshot.ru/45c60143be7d718543b61108dd683d5b.png" style="width:464.25pt;height:171pt;visibility:visible">
            <v:imagedata r:id="rId58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81" type="#_x0000_t75" alt="http://screenshot.ru/7afd886d04bc8ff85f94652733f5060b.png" style="width:467.25pt;height:174.75pt;visibility:visible">
            <v:imagedata r:id="rId59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82" type="#_x0000_t75" alt="http://screenshot.ru/3b32466b579213bcd86909944e072b7f.png" style="width:465pt;height:123pt;visibility:visible">
            <v:imagedata r:id="rId60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83" type="#_x0000_t75" alt="http://screenshot.ru/fde0a65a210ff7b74ad2d0c8df57ec30.png" style="width:468pt;height:164.25pt;visibility:visible">
            <v:imagedata r:id="rId61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84" type="#_x0000_t75" alt="http://screenshot.ru/a83f336cdf54f2f01c52b0c0e4608976.png" style="width:465.75pt;height:162pt;visibility:visible">
            <v:imagedata r:id="rId62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85" type="#_x0000_t75" alt="http://screenshot.ru/74712487b8a2e7682c1a5609923cfc05.png" style="width:468pt;height:97.5pt;visibility:visible">
            <v:imagedata r:id="rId63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86" type="#_x0000_t75" alt="http://screenshot.ru/54567d2940a81d3e07f73cbde00b0196.png" style="width:466.5pt;height:122.25pt;visibility:visible">
            <v:imagedata r:id="rId64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87" type="#_x0000_t75" alt="http://screenshot.ru/73d78eadedcab82e3c66d014ce82b689.png" style="width:467.25pt;height:146.25pt;visibility:visible">
            <v:imagedata r:id="rId65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88" type="#_x0000_t75" alt="http://screenshot.ru/15bba309a4a570cf29d51058cd3d6722.png" style="width:465pt;height:127.5pt;visibility:visible">
            <v:imagedata r:id="rId66" o:title=""/>
          </v:shape>
        </w:pict>
      </w:r>
    </w:p>
    <w:p w:rsidR="00EE1DCE" w:rsidRPr="00382C07" w:rsidRDefault="00EE1DCE"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89" type="#_x0000_t75" alt="http://screenshot.ru/110ee77848173d8704e8fcb76aee48f9.png" style="width:468pt;height:229.5pt;visibility:visible">
            <v:imagedata r:id="rId67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90" type="#_x0000_t75" alt="http://screenshot.ru/21a3fb67de07826be6b8ee492781f4af.png" style="width:465pt;height:231pt;visibility:visible">
            <v:imagedata r:id="rId68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91" type="#_x0000_t75" alt="http://screenshot.ru/2e13467f1114e13d23cdc622ec7febdb.png" style="width:465pt;height:139.5pt;visibility:visible">
            <v:imagedata r:id="rId69" o:title=""/>
          </v:shape>
        </w:pict>
      </w:r>
      <w:r w:rsidRPr="00923DE8">
        <w:rPr>
          <w:rFonts w:ascii="Verdana" w:hAnsi="Verdana" w:cs="Helvetica"/>
          <w:noProof/>
          <w:color w:val="333333"/>
          <w:sz w:val="35"/>
          <w:szCs w:val="35"/>
        </w:rPr>
        <w:pict>
          <v:shape id="_x0000_i1092" type="#_x0000_t75" alt="http://screenshot.ru/05f36fa4626a6167c46fe17720591c04.png" style="width:465pt;height:188.25pt;visibility:visible">
            <v:imagedata r:id="rId70" o:title=""/>
          </v:shape>
        </w:pict>
      </w:r>
    </w:p>
    <w:sectPr w:rsidR="00EE1DCE" w:rsidRPr="00382C07" w:rsidSect="003167C1">
      <w:pgSz w:w="11906" w:h="16838"/>
      <w:pgMar w:top="426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defaultTabStop w:val="708"/>
  <w:doNotHyphenateCaps/>
  <w:characterSpacingControl w:val="doNotCompress"/>
  <w:doNotValidateAgainstSchema/>
  <w:doNotDemarcateInvalidXml/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167C1"/>
    <w:rsid w:val="000443C7"/>
    <w:rsid w:val="003167C1"/>
    <w:rsid w:val="00382C07"/>
    <w:rsid w:val="00923DE8"/>
    <w:rsid w:val="00D75843"/>
    <w:rsid w:val="00D90ABD"/>
    <w:rsid w:val="00EE1D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0ABD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3167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67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" Type="http://schemas.openxmlformats.org/officeDocument/2006/relationships/image" Target="media/image4.png"/><Relationship Id="rId71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26</TotalTime>
  <Pages>17</Pages>
  <Words>16</Words>
  <Characters>94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Бухгалтер</dc:creator>
  <cp:keywords>52004</cp:keywords>
  <dc:description/>
  <cp:lastModifiedBy>Юрик</cp:lastModifiedBy>
  <cp:revision>3</cp:revision>
  <cp:lastPrinted>2014-03-28T10:07:00Z</cp:lastPrinted>
  <dcterms:created xsi:type="dcterms:W3CDTF">2014-03-28T09:44:00Z</dcterms:created>
  <dcterms:modified xsi:type="dcterms:W3CDTF">2014-04-26T16:44:00Z</dcterms:modified>
</cp:coreProperties>
</file>